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797969BA" w:rsidR="004F0988" w:rsidRPr="008245FE" w:rsidRDefault="004F0988" w:rsidP="00BE1D47">
            <w:pPr>
              <w:pStyle w:val="ZA"/>
              <w:framePr w:w="0" w:hRule="auto" w:wrap="auto" w:vAnchor="margin" w:hAnchor="text" w:yAlign="inline"/>
            </w:pPr>
            <w:bookmarkStart w:id="0" w:name="page1"/>
            <w:bookmarkStart w:id="1" w:name="_GoBack"/>
            <w:bookmarkEnd w:id="1"/>
            <w:r w:rsidRPr="008245FE">
              <w:rPr>
                <w:sz w:val="64"/>
              </w:rPr>
              <w:t xml:space="preserve">3GPP </w:t>
            </w:r>
            <w:bookmarkStart w:id="2" w:name="specType1"/>
            <w:r w:rsidR="0063543D" w:rsidRPr="008245FE">
              <w:rPr>
                <w:sz w:val="64"/>
              </w:rPr>
              <w:t>TR</w:t>
            </w:r>
            <w:bookmarkEnd w:id="2"/>
            <w:r w:rsidRPr="008245FE">
              <w:rPr>
                <w:sz w:val="64"/>
              </w:rPr>
              <w:t xml:space="preserve"> </w:t>
            </w:r>
            <w:bookmarkStart w:id="3" w:name="specNumber"/>
            <w:r w:rsidR="00B92FDB" w:rsidRPr="008245FE">
              <w:rPr>
                <w:rFonts w:hint="eastAsia"/>
                <w:sz w:val="64"/>
                <w:lang w:eastAsia="zh-CN"/>
              </w:rPr>
              <w:t>38</w:t>
            </w:r>
            <w:r w:rsidRPr="008245FE">
              <w:rPr>
                <w:sz w:val="64"/>
              </w:rPr>
              <w:t>.</w:t>
            </w:r>
            <w:bookmarkEnd w:id="3"/>
            <w:r w:rsidR="00531F65">
              <w:rPr>
                <w:sz w:val="64"/>
                <w:lang w:eastAsia="zh-CN"/>
              </w:rPr>
              <w:t>842</w:t>
            </w:r>
            <w:r w:rsidRPr="008245FE">
              <w:rPr>
                <w:sz w:val="64"/>
              </w:rPr>
              <w:t xml:space="preserve"> </w:t>
            </w:r>
            <w:r w:rsidRPr="008245FE">
              <w:t>V</w:t>
            </w:r>
            <w:bookmarkStart w:id="4" w:name="specVersion"/>
            <w:r w:rsidR="00BE1D47">
              <w:rPr>
                <w:lang w:eastAsia="zh-CN"/>
              </w:rPr>
              <w:t>1</w:t>
            </w:r>
            <w:r w:rsidRPr="008245FE">
              <w:t>.</w:t>
            </w:r>
            <w:r w:rsidR="00BE1D47">
              <w:t>0</w:t>
            </w:r>
            <w:r w:rsidRPr="008245FE">
              <w:t>.</w:t>
            </w:r>
            <w:bookmarkEnd w:id="4"/>
            <w:r w:rsidR="001C054E">
              <w:t>0</w:t>
            </w:r>
            <w:r w:rsidRPr="008245FE">
              <w:t xml:space="preserve"> </w:t>
            </w:r>
            <w:r w:rsidRPr="008245FE">
              <w:rPr>
                <w:sz w:val="32"/>
              </w:rPr>
              <w:t>(</w:t>
            </w:r>
            <w:bookmarkStart w:id="5" w:name="issueDate"/>
            <w:r w:rsidR="0035569D" w:rsidRPr="008245FE">
              <w:rPr>
                <w:rFonts w:hint="eastAsia"/>
                <w:sz w:val="32"/>
                <w:lang w:eastAsia="zh-CN"/>
              </w:rPr>
              <w:t>202</w:t>
            </w:r>
            <w:r w:rsidR="001B7442">
              <w:rPr>
                <w:sz w:val="32"/>
                <w:lang w:eastAsia="zh-CN"/>
              </w:rPr>
              <w:t>2</w:t>
            </w:r>
            <w:r w:rsidRPr="008245FE">
              <w:rPr>
                <w:sz w:val="32"/>
              </w:rPr>
              <w:t>-</w:t>
            </w:r>
            <w:bookmarkEnd w:id="5"/>
            <w:r w:rsidR="001B7442">
              <w:rPr>
                <w:sz w:val="32"/>
                <w:lang w:eastAsia="zh-CN"/>
              </w:rPr>
              <w:t>0</w:t>
            </w:r>
            <w:r w:rsidR="00BE1D47">
              <w:rPr>
                <w:sz w:val="32"/>
                <w:lang w:eastAsia="zh-CN"/>
              </w:rPr>
              <w:t>6</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6" w:name="spectype2"/>
            <w:r w:rsidR="00D57972" w:rsidRPr="008245FE">
              <w:t>Report</w:t>
            </w:r>
            <w:bookmarkEnd w:id="6"/>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7" w:name="specTitle"/>
            <w:r w:rsidR="00D179DF" w:rsidRPr="008245FE">
              <w:rPr>
                <w:lang w:eastAsia="zh-CN"/>
              </w:rPr>
              <w:t>Radio Access Network</w:t>
            </w:r>
            <w:r w:rsidRPr="008245FE">
              <w:t>;</w:t>
            </w:r>
          </w:p>
          <w:p w14:paraId="5663F3D6" w14:textId="77777777"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14:paraId="5663F3D8" w14:textId="465D33E7" w:rsidR="00062023" w:rsidRPr="008245FE" w:rsidRDefault="006B438A" w:rsidP="00133525">
            <w:pPr>
              <w:pStyle w:val="ZT"/>
              <w:framePr w:wrap="auto" w:hAnchor="text" w:yAlign="inline"/>
              <w:rPr>
                <w:lang w:eastAsia="zh-CN"/>
              </w:rPr>
            </w:pPr>
            <w:r w:rsidRPr="008245FE">
              <w:t>NR inter-band Carrier Aggregation</w:t>
            </w:r>
            <w:r w:rsidR="00A112C5">
              <w:t xml:space="preserve"> </w:t>
            </w:r>
            <w:r w:rsidR="00531F65">
              <w:t xml:space="preserve">(CA) </w:t>
            </w:r>
            <w:r w:rsidR="00534723">
              <w:t>or NR-NR DC with and without</w:t>
            </w:r>
            <w:r w:rsidR="00A112C5">
              <w:t xml:space="preserve"> </w:t>
            </w:r>
            <w:r w:rsidR="00531F65">
              <w:t>Supplementary Uplink (</w:t>
            </w:r>
            <w:r w:rsidR="00A112C5">
              <w:t>SUL</w:t>
            </w:r>
            <w:r w:rsidR="00531F65">
              <w:t>)</w:t>
            </w:r>
            <w:r w:rsidRPr="008245FE">
              <w:t xml:space="preserve"> with </w:t>
            </w:r>
            <w:r w:rsidR="008C27AC">
              <w:t>x (</w:t>
            </w:r>
            <w:r w:rsidR="00534723">
              <w:t>6</w:t>
            </w:r>
            <w:r w:rsidR="00534723">
              <w:rPr>
                <w:rFonts w:cs="Arial"/>
              </w:rPr>
              <w:t>≥</w:t>
            </w:r>
            <w:r w:rsidR="008C27AC">
              <w:t>x&gt;2)</w:t>
            </w:r>
            <w:r w:rsidRPr="008245FE">
              <w:t xml:space="preserve"> bands </w:t>
            </w:r>
            <w:r w:rsidR="00531F65">
              <w:t>DL</w:t>
            </w:r>
            <w:r w:rsidRPr="008245FE">
              <w:t xml:space="preserve"> and </w:t>
            </w:r>
            <w:r w:rsidR="008C27AC">
              <w:t>y (y=1, 2)</w:t>
            </w:r>
            <w:r w:rsidRPr="008245FE">
              <w:t xml:space="preserve"> bands </w:t>
            </w:r>
            <w:r w:rsidR="00531F65">
              <w:t>UL</w:t>
            </w:r>
            <w:r w:rsidR="00062023" w:rsidRPr="008245FE">
              <w:t>;</w:t>
            </w:r>
          </w:p>
          <w:bookmarkEnd w:id="7"/>
          <w:p w14:paraId="5663F3D9"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8" w:name="specRelease"/>
            <w:r w:rsidR="004F0988" w:rsidRPr="008245FE">
              <w:rPr>
                <w:rStyle w:val="ZGSM"/>
              </w:rPr>
              <w:t>17</w:t>
            </w:r>
            <w:bookmarkEnd w:id="8"/>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9"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1"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2"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2"/>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99BBC5D" w:rsidR="00E16509" w:rsidRPr="008245FE" w:rsidRDefault="00E16509" w:rsidP="00133525">
            <w:pPr>
              <w:pStyle w:val="FP"/>
              <w:jc w:val="center"/>
              <w:rPr>
                <w:noProof/>
                <w:sz w:val="18"/>
              </w:rPr>
            </w:pPr>
            <w:r w:rsidRPr="008245FE">
              <w:rPr>
                <w:noProof/>
                <w:sz w:val="18"/>
              </w:rPr>
              <w:t xml:space="preserve">© </w:t>
            </w:r>
            <w:bookmarkStart w:id="14" w:name="copyrightDate"/>
            <w:r w:rsidRPr="008245FE">
              <w:rPr>
                <w:noProof/>
                <w:sz w:val="18"/>
              </w:rPr>
              <w:t>20</w:t>
            </w:r>
            <w:bookmarkEnd w:id="14"/>
            <w:r w:rsidR="00BE0893">
              <w:rPr>
                <w:noProof/>
                <w:sz w:val="18"/>
              </w:rPr>
              <w:t>2</w:t>
            </w:r>
            <w:r w:rsidR="001B7442">
              <w:rPr>
                <w:noProof/>
                <w:sz w:val="18"/>
              </w:rPr>
              <w:t>2</w:t>
            </w:r>
            <w:r w:rsidRPr="008245FE">
              <w:rPr>
                <w:noProof/>
                <w:sz w:val="18"/>
              </w:rPr>
              <w:t>, 3GPP Organizational Partners (ARIB, ATIS, CCSA, ETSI, TSDSI, TTA, TTC).</w:t>
            </w:r>
            <w:bookmarkStart w:id="15" w:name="copyrightaddon"/>
            <w:bookmarkEnd w:id="15"/>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3"/>
          </w:p>
          <w:p w14:paraId="5663F3FD" w14:textId="77777777" w:rsidR="00E16509" w:rsidRPr="008245FE" w:rsidRDefault="00E16509" w:rsidP="00133525"/>
        </w:tc>
      </w:tr>
      <w:bookmarkEnd w:id="11"/>
    </w:tbl>
    <w:p w14:paraId="5663F3FF" w14:textId="77777777" w:rsidR="00080512" w:rsidRPr="004D3578" w:rsidRDefault="00080512">
      <w:pPr>
        <w:pStyle w:val="TT"/>
      </w:pPr>
      <w:r w:rsidRPr="004D3578">
        <w:br w:type="page"/>
      </w:r>
      <w:bookmarkStart w:id="16" w:name="tableOfContents"/>
      <w:bookmarkEnd w:id="16"/>
      <w:r w:rsidRPr="004D3578">
        <w:lastRenderedPageBreak/>
        <w:t>Contents</w:t>
      </w:r>
    </w:p>
    <w:p w14:paraId="05490B64" w14:textId="3A9D4E59" w:rsidR="008579A2"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8579A2">
        <w:t>Foreword</w:t>
      </w:r>
      <w:r w:rsidR="008579A2">
        <w:tab/>
      </w:r>
      <w:r w:rsidR="008579A2">
        <w:fldChar w:fldCharType="begin"/>
      </w:r>
      <w:r w:rsidR="008579A2">
        <w:instrText xml:space="preserve"> PAGEREF _Toc97546844 \h </w:instrText>
      </w:r>
      <w:r w:rsidR="008579A2">
        <w:fldChar w:fldCharType="separate"/>
      </w:r>
      <w:r w:rsidR="008579A2">
        <w:t>7</w:t>
      </w:r>
      <w:r w:rsidR="008579A2">
        <w:fldChar w:fldCharType="end"/>
      </w:r>
    </w:p>
    <w:p w14:paraId="5E46AC55" w14:textId="35196F5D" w:rsidR="008579A2" w:rsidRDefault="008579A2">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_Toc97546845 \h </w:instrText>
      </w:r>
      <w:r>
        <w:fldChar w:fldCharType="separate"/>
      </w:r>
      <w:r>
        <w:t>9</w:t>
      </w:r>
      <w:r>
        <w:fldChar w:fldCharType="end"/>
      </w:r>
    </w:p>
    <w:p w14:paraId="584E21C5" w14:textId="2D5F8722" w:rsidR="008579A2" w:rsidRDefault="008579A2">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_Toc97546846 \h </w:instrText>
      </w:r>
      <w:r>
        <w:fldChar w:fldCharType="separate"/>
      </w:r>
      <w:r>
        <w:t>9</w:t>
      </w:r>
      <w:r>
        <w:fldChar w:fldCharType="end"/>
      </w:r>
    </w:p>
    <w:p w14:paraId="48725882" w14:textId="45F5DB7F" w:rsidR="008579A2" w:rsidRDefault="008579A2">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_Toc97546847 \h </w:instrText>
      </w:r>
      <w:r>
        <w:fldChar w:fldCharType="separate"/>
      </w:r>
      <w:r>
        <w:t>10</w:t>
      </w:r>
      <w:r>
        <w:fldChar w:fldCharType="end"/>
      </w:r>
    </w:p>
    <w:p w14:paraId="65BA5A2D" w14:textId="541E5ECA" w:rsidR="008579A2" w:rsidRDefault="008579A2">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_Toc97546848 \h </w:instrText>
      </w:r>
      <w:r>
        <w:fldChar w:fldCharType="separate"/>
      </w:r>
      <w:r>
        <w:t>10</w:t>
      </w:r>
      <w:r>
        <w:fldChar w:fldCharType="end"/>
      </w:r>
    </w:p>
    <w:p w14:paraId="39226037" w14:textId="23AC98B6" w:rsidR="008579A2" w:rsidRDefault="008579A2">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_Toc97546849 \h </w:instrText>
      </w:r>
      <w:r>
        <w:fldChar w:fldCharType="separate"/>
      </w:r>
      <w:r>
        <w:t>10</w:t>
      </w:r>
      <w:r>
        <w:fldChar w:fldCharType="end"/>
      </w:r>
    </w:p>
    <w:p w14:paraId="76D1FF16" w14:textId="30D17D59" w:rsidR="008579A2" w:rsidRDefault="008579A2">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_Toc97546850 \h </w:instrText>
      </w:r>
      <w:r>
        <w:fldChar w:fldCharType="separate"/>
      </w:r>
      <w:r>
        <w:t>10</w:t>
      </w:r>
      <w:r>
        <w:fldChar w:fldCharType="end"/>
      </w:r>
    </w:p>
    <w:p w14:paraId="7133D86A" w14:textId="26175010" w:rsidR="008579A2" w:rsidRDefault="008579A2">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_Toc97546851 \h </w:instrText>
      </w:r>
      <w:r>
        <w:fldChar w:fldCharType="separate"/>
      </w:r>
      <w:r>
        <w:t>10</w:t>
      </w:r>
      <w:r>
        <w:fldChar w:fldCharType="end"/>
      </w:r>
    </w:p>
    <w:p w14:paraId="6D024A39" w14:textId="359226AA" w:rsidR="008579A2" w:rsidRDefault="008579A2">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_Toc97546852 \h </w:instrText>
      </w:r>
      <w:r>
        <w:fldChar w:fldCharType="separate"/>
      </w:r>
      <w:r>
        <w:t>11</w:t>
      </w:r>
      <w:r>
        <w:fldChar w:fldCharType="end"/>
      </w:r>
    </w:p>
    <w:p w14:paraId="0BE66652" w14:textId="425B3188" w:rsidR="008579A2" w:rsidRDefault="008579A2">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rPr>
          <w:lang w:eastAsia="zh-CN"/>
        </w:rPr>
        <w:t>Power class 2 CA with One UL Carrier</w:t>
      </w:r>
      <w:r>
        <w:tab/>
      </w:r>
      <w:r>
        <w:fldChar w:fldCharType="begin"/>
      </w:r>
      <w:r>
        <w:instrText xml:space="preserve"> PAGEREF _Toc97546853 \h </w:instrText>
      </w:r>
      <w:r>
        <w:fldChar w:fldCharType="separate"/>
      </w:r>
      <w:r>
        <w:t>11</w:t>
      </w:r>
      <w:r>
        <w:fldChar w:fldCharType="end"/>
      </w:r>
    </w:p>
    <w:p w14:paraId="20F003C6" w14:textId="0FD28E06" w:rsidR="008579A2" w:rsidRDefault="008579A2">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_Toc97546854 \h </w:instrText>
      </w:r>
      <w:r>
        <w:fldChar w:fldCharType="separate"/>
      </w:r>
      <w:r>
        <w:t>11</w:t>
      </w:r>
      <w:r>
        <w:fldChar w:fldCharType="end"/>
      </w:r>
    </w:p>
    <w:p w14:paraId="32CD8E4F" w14:textId="5FD58A2E"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5.x.1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_Toc97546855 \h </w:instrText>
      </w:r>
      <w:r>
        <w:fldChar w:fldCharType="separate"/>
      </w:r>
      <w:r>
        <w:t>11</w:t>
      </w:r>
      <w:r>
        <w:fldChar w:fldCharType="end"/>
      </w:r>
    </w:p>
    <w:p w14:paraId="12D93C34" w14:textId="1E5BFB80"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5.x.2</w:t>
      </w:r>
      <w:r>
        <w:rPr>
          <w:rFonts w:asciiTheme="minorHAnsi" w:eastAsiaTheme="minorEastAsia" w:hAnsiTheme="minorHAnsi" w:cstheme="minorBidi"/>
          <w:sz w:val="22"/>
          <w:szCs w:val="22"/>
          <w:lang w:eastAsia="zh-CN"/>
        </w:rPr>
        <w:tab/>
      </w:r>
      <w:r w:rsidRPr="00C42F51">
        <w:rPr>
          <w:rFonts w:cs="Arial"/>
          <w:lang w:val="en-US" w:eastAsia="zh-CN"/>
        </w:rPr>
        <w:t>Maximum output power</w:t>
      </w:r>
      <w:r>
        <w:tab/>
      </w:r>
      <w:r>
        <w:fldChar w:fldCharType="begin"/>
      </w:r>
      <w:r>
        <w:instrText xml:space="preserve"> PAGEREF _Toc97546856 \h </w:instrText>
      </w:r>
      <w:r>
        <w:fldChar w:fldCharType="separate"/>
      </w:r>
      <w:r>
        <w:t>11</w:t>
      </w:r>
      <w:r>
        <w:fldChar w:fldCharType="end"/>
      </w:r>
    </w:p>
    <w:p w14:paraId="32E73FA7" w14:textId="07A4E8A8" w:rsidR="008579A2" w:rsidRDefault="008579A2">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C42F51">
        <w:rPr>
          <w:rFonts w:eastAsia="MS Mincho"/>
          <w:lang w:eastAsia="ja-JP"/>
        </w:rPr>
        <w:t>REFSENS requirements</w:t>
      </w:r>
      <w:r>
        <w:tab/>
      </w:r>
      <w:r>
        <w:fldChar w:fldCharType="begin"/>
      </w:r>
      <w:r>
        <w:instrText xml:space="preserve"> PAGEREF _Toc97546857 \h </w:instrText>
      </w:r>
      <w:r>
        <w:fldChar w:fldCharType="separate"/>
      </w:r>
      <w:r>
        <w:t>11</w:t>
      </w:r>
      <w:r>
        <w:fldChar w:fldCharType="end"/>
      </w:r>
    </w:p>
    <w:p w14:paraId="6C81BC50" w14:textId="43FCBB53" w:rsidR="008579A2" w:rsidRDefault="008579A2">
      <w:pPr>
        <w:pStyle w:val="TOC3"/>
        <w:rPr>
          <w:rFonts w:asciiTheme="minorHAnsi" w:eastAsiaTheme="minorEastAsia" w:hAnsiTheme="minorHAnsi" w:cstheme="minorBidi"/>
          <w:sz w:val="22"/>
          <w:szCs w:val="22"/>
          <w:lang w:eastAsia="zh-CN"/>
        </w:rPr>
      </w:pPr>
      <w:r w:rsidRPr="00C42F51">
        <w:rPr>
          <w:rFonts w:eastAsia="MS Mincho"/>
          <w:lang w:eastAsia="ja-JP"/>
        </w:rPr>
        <w:t>5.x.4</w:t>
      </w:r>
      <w:r>
        <w:rPr>
          <w:rFonts w:asciiTheme="minorHAnsi" w:eastAsiaTheme="minorEastAsia" w:hAnsiTheme="minorHAnsi" w:cstheme="minorBidi"/>
          <w:sz w:val="22"/>
          <w:szCs w:val="22"/>
          <w:lang w:eastAsia="zh-CN"/>
        </w:rPr>
        <w:tab/>
      </w:r>
      <w:r w:rsidRPr="00C42F51">
        <w:rPr>
          <w:rFonts w:eastAsia="MS Mincho"/>
          <w:lang w:eastAsia="ja-JP"/>
        </w:rPr>
        <w:t>∆TIB and ∆RIB values</w:t>
      </w:r>
      <w:r>
        <w:tab/>
      </w:r>
      <w:r>
        <w:fldChar w:fldCharType="begin"/>
      </w:r>
      <w:r>
        <w:instrText xml:space="preserve"> PAGEREF _Toc97546858 \h </w:instrText>
      </w:r>
      <w:r>
        <w:fldChar w:fldCharType="separate"/>
      </w:r>
      <w:r>
        <w:t>11</w:t>
      </w:r>
      <w:r>
        <w:fldChar w:fldCharType="end"/>
      </w:r>
    </w:p>
    <w:p w14:paraId="48223050" w14:textId="7FB05703" w:rsidR="008579A2" w:rsidRDefault="008579A2">
      <w:pPr>
        <w:pStyle w:val="TOC2"/>
        <w:rPr>
          <w:rFonts w:asciiTheme="minorHAnsi" w:eastAsiaTheme="minorEastAsia" w:hAnsiTheme="minorHAnsi" w:cstheme="minorBidi"/>
          <w:sz w:val="22"/>
          <w:szCs w:val="22"/>
          <w:lang w:eastAsia="zh-CN"/>
        </w:rPr>
      </w:pPr>
      <w:r>
        <w:rPr>
          <w:lang w:eastAsia="zh-CN"/>
        </w:rPr>
        <w:t>5</w:t>
      </w:r>
      <w:r>
        <w:t>.1</w:t>
      </w:r>
      <w:r>
        <w:rPr>
          <w:rFonts w:asciiTheme="minorHAnsi" w:eastAsiaTheme="minorEastAsia" w:hAnsiTheme="minorHAnsi" w:cstheme="minorBidi"/>
          <w:sz w:val="22"/>
          <w:szCs w:val="22"/>
          <w:lang w:eastAsia="zh-CN"/>
        </w:rPr>
        <w:tab/>
      </w:r>
      <w:r>
        <w:rPr>
          <w:lang w:eastAsia="zh-CN"/>
        </w:rPr>
        <w:t>CA_n2-n5-n77</w:t>
      </w:r>
      <w:r>
        <w:tab/>
      </w:r>
      <w:r>
        <w:fldChar w:fldCharType="begin"/>
      </w:r>
      <w:r>
        <w:instrText xml:space="preserve"> PAGEREF _Toc97546859 \h </w:instrText>
      </w:r>
      <w:r>
        <w:fldChar w:fldCharType="separate"/>
      </w:r>
      <w:r>
        <w:t>12</w:t>
      </w:r>
      <w:r>
        <w:fldChar w:fldCharType="end"/>
      </w:r>
    </w:p>
    <w:p w14:paraId="62A45297" w14:textId="071CEF0B"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_Toc97546860 \h </w:instrText>
      </w:r>
      <w:r>
        <w:fldChar w:fldCharType="separate"/>
      </w:r>
      <w:r>
        <w:t>12</w:t>
      </w:r>
      <w:r>
        <w:fldChar w:fldCharType="end"/>
      </w:r>
    </w:p>
    <w:p w14:paraId="5501496A" w14:textId="605CBC98" w:rsidR="008579A2" w:rsidRDefault="008579A2">
      <w:pPr>
        <w:pStyle w:val="TOC3"/>
        <w:rPr>
          <w:rFonts w:asciiTheme="minorHAnsi" w:eastAsiaTheme="minorEastAsia" w:hAnsiTheme="minorHAnsi" w:cstheme="minorBidi"/>
          <w:sz w:val="22"/>
          <w:szCs w:val="22"/>
          <w:lang w:eastAsia="zh-CN"/>
        </w:rPr>
      </w:pPr>
      <w:r>
        <w:rPr>
          <w:lang w:eastAsia="zh-CN"/>
        </w:rPr>
        <w:t>5.1.2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_Toc97546861 \h </w:instrText>
      </w:r>
      <w:r>
        <w:fldChar w:fldCharType="separate"/>
      </w:r>
      <w:r>
        <w:t>12</w:t>
      </w:r>
      <w:r>
        <w:fldChar w:fldCharType="end"/>
      </w:r>
    </w:p>
    <w:p w14:paraId="2D6A4A31" w14:textId="3E061A35" w:rsidR="008579A2" w:rsidRDefault="008579A2">
      <w:pPr>
        <w:pStyle w:val="TOC3"/>
        <w:rPr>
          <w:rFonts w:asciiTheme="minorHAnsi" w:eastAsiaTheme="minorEastAsia" w:hAnsiTheme="minorHAnsi" w:cstheme="minorBidi"/>
          <w:sz w:val="22"/>
          <w:szCs w:val="22"/>
          <w:lang w:eastAsia="zh-CN"/>
        </w:rPr>
      </w:pPr>
      <w:r>
        <w:t>5.1.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_Toc97546862 \h </w:instrText>
      </w:r>
      <w:r>
        <w:fldChar w:fldCharType="separate"/>
      </w:r>
      <w:r>
        <w:t>12</w:t>
      </w:r>
      <w:r>
        <w:fldChar w:fldCharType="end"/>
      </w:r>
    </w:p>
    <w:p w14:paraId="61ACF5BE" w14:textId="3F524F65" w:rsidR="008579A2" w:rsidRDefault="008579A2">
      <w:pPr>
        <w:pStyle w:val="TOC2"/>
        <w:rPr>
          <w:rFonts w:asciiTheme="minorHAnsi" w:eastAsiaTheme="minorEastAsia" w:hAnsiTheme="minorHAnsi" w:cstheme="minorBidi"/>
          <w:sz w:val="22"/>
          <w:szCs w:val="22"/>
          <w:lang w:eastAsia="zh-CN"/>
        </w:rPr>
      </w:pPr>
      <w:r>
        <w:rPr>
          <w:lang w:eastAsia="zh-CN"/>
        </w:rPr>
        <w:t>5.2</w:t>
      </w:r>
      <w:r>
        <w:rPr>
          <w:rFonts w:asciiTheme="minorHAnsi" w:eastAsiaTheme="minorEastAsia" w:hAnsiTheme="minorHAnsi" w:cstheme="minorBidi"/>
          <w:sz w:val="22"/>
          <w:szCs w:val="22"/>
          <w:lang w:eastAsia="zh-CN"/>
        </w:rPr>
        <w:tab/>
      </w:r>
      <w:r>
        <w:rPr>
          <w:lang w:eastAsia="zh-CN"/>
        </w:rPr>
        <w:t>CA_n2-n12-n77</w:t>
      </w:r>
      <w:r>
        <w:tab/>
      </w:r>
      <w:r>
        <w:fldChar w:fldCharType="begin"/>
      </w:r>
      <w:r>
        <w:instrText xml:space="preserve"> PAGEREF _Toc97546863 \h </w:instrText>
      </w:r>
      <w:r>
        <w:fldChar w:fldCharType="separate"/>
      </w:r>
      <w:r>
        <w:t>12</w:t>
      </w:r>
      <w:r>
        <w:fldChar w:fldCharType="end"/>
      </w:r>
    </w:p>
    <w:p w14:paraId="435C5FDA" w14:textId="5B525F0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5.2.1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_Toc97546864 \h </w:instrText>
      </w:r>
      <w:r>
        <w:fldChar w:fldCharType="separate"/>
      </w:r>
      <w:r>
        <w:t>12</w:t>
      </w:r>
      <w:r>
        <w:fldChar w:fldCharType="end"/>
      </w:r>
    </w:p>
    <w:p w14:paraId="49D60244" w14:textId="52B269D9" w:rsidR="008579A2" w:rsidRDefault="008579A2">
      <w:pPr>
        <w:pStyle w:val="TOC3"/>
        <w:rPr>
          <w:rFonts w:asciiTheme="minorHAnsi" w:eastAsiaTheme="minorEastAsia" w:hAnsiTheme="minorHAnsi" w:cstheme="minorBidi"/>
          <w:sz w:val="22"/>
          <w:szCs w:val="22"/>
          <w:lang w:eastAsia="zh-CN"/>
        </w:rPr>
      </w:pPr>
      <w:r>
        <w:rPr>
          <w:lang w:eastAsia="zh-CN"/>
        </w:rPr>
        <w:t>5.2.2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_Toc97546865 \h </w:instrText>
      </w:r>
      <w:r>
        <w:fldChar w:fldCharType="separate"/>
      </w:r>
      <w:r>
        <w:t>12</w:t>
      </w:r>
      <w:r>
        <w:fldChar w:fldCharType="end"/>
      </w:r>
    </w:p>
    <w:p w14:paraId="3221BCE7" w14:textId="4D2B89A7" w:rsidR="008579A2" w:rsidRDefault="008579A2">
      <w:pPr>
        <w:pStyle w:val="TOC3"/>
        <w:rPr>
          <w:rFonts w:asciiTheme="minorHAnsi" w:eastAsiaTheme="minorEastAsia" w:hAnsiTheme="minorHAnsi" w:cstheme="minorBidi"/>
          <w:sz w:val="22"/>
          <w:szCs w:val="22"/>
          <w:lang w:eastAsia="zh-CN"/>
        </w:rPr>
      </w:pPr>
      <w:r>
        <w:t>5.2.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_Toc97546866 \h </w:instrText>
      </w:r>
      <w:r>
        <w:fldChar w:fldCharType="separate"/>
      </w:r>
      <w:r>
        <w:t>12</w:t>
      </w:r>
      <w:r>
        <w:fldChar w:fldCharType="end"/>
      </w:r>
    </w:p>
    <w:p w14:paraId="5358A75C" w14:textId="7AD0513C" w:rsidR="008579A2" w:rsidRDefault="008579A2">
      <w:pPr>
        <w:pStyle w:val="TOC2"/>
        <w:rPr>
          <w:rFonts w:asciiTheme="minorHAnsi" w:eastAsiaTheme="minorEastAsia" w:hAnsiTheme="minorHAnsi" w:cstheme="minorBidi"/>
          <w:sz w:val="22"/>
          <w:szCs w:val="22"/>
          <w:lang w:eastAsia="zh-CN"/>
        </w:rPr>
      </w:pPr>
      <w:r>
        <w:rPr>
          <w:lang w:eastAsia="zh-CN"/>
        </w:rPr>
        <w:t>5.3</w:t>
      </w:r>
      <w:r>
        <w:rPr>
          <w:rFonts w:asciiTheme="minorHAnsi" w:eastAsiaTheme="minorEastAsia" w:hAnsiTheme="minorHAnsi" w:cstheme="minorBidi"/>
          <w:sz w:val="22"/>
          <w:szCs w:val="22"/>
          <w:lang w:eastAsia="zh-CN"/>
        </w:rPr>
        <w:tab/>
      </w:r>
      <w:r>
        <w:rPr>
          <w:lang w:eastAsia="zh-CN"/>
        </w:rPr>
        <w:t>CA_n2-n14-n77</w:t>
      </w:r>
      <w:r>
        <w:tab/>
      </w:r>
      <w:r>
        <w:fldChar w:fldCharType="begin"/>
      </w:r>
      <w:r>
        <w:instrText xml:space="preserve"> PAGEREF _Toc97546867 \h </w:instrText>
      </w:r>
      <w:r>
        <w:fldChar w:fldCharType="separate"/>
      </w:r>
      <w:r>
        <w:t>13</w:t>
      </w:r>
      <w:r>
        <w:fldChar w:fldCharType="end"/>
      </w:r>
    </w:p>
    <w:p w14:paraId="0B194C2B" w14:textId="76474F2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5.3.1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_Toc97546868 \h </w:instrText>
      </w:r>
      <w:r>
        <w:fldChar w:fldCharType="separate"/>
      </w:r>
      <w:r>
        <w:t>13</w:t>
      </w:r>
      <w:r>
        <w:fldChar w:fldCharType="end"/>
      </w:r>
    </w:p>
    <w:p w14:paraId="648BB5A2" w14:textId="5BE1F59B" w:rsidR="008579A2" w:rsidRDefault="008579A2">
      <w:pPr>
        <w:pStyle w:val="TOC3"/>
        <w:rPr>
          <w:rFonts w:asciiTheme="minorHAnsi" w:eastAsiaTheme="minorEastAsia" w:hAnsiTheme="minorHAnsi" w:cstheme="minorBidi"/>
          <w:sz w:val="22"/>
          <w:szCs w:val="22"/>
          <w:lang w:eastAsia="zh-CN"/>
        </w:rPr>
      </w:pPr>
      <w:r>
        <w:rPr>
          <w:lang w:eastAsia="zh-CN"/>
        </w:rPr>
        <w:t>5.3.2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_Toc97546869 \h </w:instrText>
      </w:r>
      <w:r>
        <w:fldChar w:fldCharType="separate"/>
      </w:r>
      <w:r>
        <w:t>13</w:t>
      </w:r>
      <w:r>
        <w:fldChar w:fldCharType="end"/>
      </w:r>
    </w:p>
    <w:p w14:paraId="5EC3E18A" w14:textId="0F028978" w:rsidR="008579A2" w:rsidRDefault="008579A2">
      <w:pPr>
        <w:pStyle w:val="TOC3"/>
        <w:rPr>
          <w:rFonts w:asciiTheme="minorHAnsi" w:eastAsiaTheme="minorEastAsia" w:hAnsiTheme="minorHAnsi" w:cstheme="minorBidi"/>
          <w:sz w:val="22"/>
          <w:szCs w:val="22"/>
          <w:lang w:eastAsia="zh-CN"/>
        </w:rPr>
      </w:pPr>
      <w:r>
        <w:t>5.3.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_Toc97546870 \h </w:instrText>
      </w:r>
      <w:r>
        <w:fldChar w:fldCharType="separate"/>
      </w:r>
      <w:r>
        <w:t>13</w:t>
      </w:r>
      <w:r>
        <w:fldChar w:fldCharType="end"/>
      </w:r>
    </w:p>
    <w:p w14:paraId="1BB0553C" w14:textId="5A40B6C8" w:rsidR="008579A2" w:rsidRDefault="008579A2">
      <w:pPr>
        <w:pStyle w:val="TOC2"/>
        <w:rPr>
          <w:rFonts w:asciiTheme="minorHAnsi" w:eastAsiaTheme="minorEastAsia" w:hAnsiTheme="minorHAnsi" w:cstheme="minorBidi"/>
          <w:sz w:val="22"/>
          <w:szCs w:val="22"/>
          <w:lang w:eastAsia="zh-CN"/>
        </w:rPr>
      </w:pPr>
      <w:r>
        <w:rPr>
          <w:lang w:eastAsia="zh-CN"/>
        </w:rPr>
        <w:t>5.4</w:t>
      </w:r>
      <w:r>
        <w:rPr>
          <w:rFonts w:asciiTheme="minorHAnsi" w:eastAsiaTheme="minorEastAsia" w:hAnsiTheme="minorHAnsi" w:cstheme="minorBidi"/>
          <w:sz w:val="22"/>
          <w:szCs w:val="22"/>
          <w:lang w:eastAsia="zh-CN"/>
        </w:rPr>
        <w:tab/>
      </w:r>
      <w:r>
        <w:rPr>
          <w:lang w:eastAsia="zh-CN"/>
        </w:rPr>
        <w:t>CA_n2-n30-n77</w:t>
      </w:r>
      <w:r>
        <w:tab/>
      </w:r>
      <w:r>
        <w:fldChar w:fldCharType="begin"/>
      </w:r>
      <w:r>
        <w:instrText xml:space="preserve"> PAGEREF _Toc97546871 \h </w:instrText>
      </w:r>
      <w:r>
        <w:fldChar w:fldCharType="separate"/>
      </w:r>
      <w:r>
        <w:t>13</w:t>
      </w:r>
      <w:r>
        <w:fldChar w:fldCharType="end"/>
      </w:r>
    </w:p>
    <w:p w14:paraId="56C29A10" w14:textId="05AEFAF6"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5.4.1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_Toc97546872 \h </w:instrText>
      </w:r>
      <w:r>
        <w:fldChar w:fldCharType="separate"/>
      </w:r>
      <w:r>
        <w:t>13</w:t>
      </w:r>
      <w:r>
        <w:fldChar w:fldCharType="end"/>
      </w:r>
    </w:p>
    <w:p w14:paraId="029D4BA8" w14:textId="3371F7BC" w:rsidR="008579A2" w:rsidRDefault="008579A2">
      <w:pPr>
        <w:pStyle w:val="TOC3"/>
        <w:rPr>
          <w:rFonts w:asciiTheme="minorHAnsi" w:eastAsiaTheme="minorEastAsia" w:hAnsiTheme="minorHAnsi" w:cstheme="minorBidi"/>
          <w:sz w:val="22"/>
          <w:szCs w:val="22"/>
          <w:lang w:eastAsia="zh-CN"/>
        </w:rPr>
      </w:pPr>
      <w:r>
        <w:rPr>
          <w:lang w:eastAsia="zh-CN"/>
        </w:rPr>
        <w:t>5.4.2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_Toc97546873 \h </w:instrText>
      </w:r>
      <w:r>
        <w:fldChar w:fldCharType="separate"/>
      </w:r>
      <w:r>
        <w:t>13</w:t>
      </w:r>
      <w:r>
        <w:fldChar w:fldCharType="end"/>
      </w:r>
    </w:p>
    <w:p w14:paraId="676C1876" w14:textId="6C1317EE" w:rsidR="008579A2" w:rsidRDefault="008579A2">
      <w:pPr>
        <w:pStyle w:val="TOC3"/>
        <w:rPr>
          <w:rFonts w:asciiTheme="minorHAnsi" w:eastAsiaTheme="minorEastAsia" w:hAnsiTheme="minorHAnsi" w:cstheme="minorBidi"/>
          <w:sz w:val="22"/>
          <w:szCs w:val="22"/>
          <w:lang w:eastAsia="zh-CN"/>
        </w:rPr>
      </w:pPr>
      <w:r>
        <w:t>5.4.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_Toc97546874 \h </w:instrText>
      </w:r>
      <w:r>
        <w:fldChar w:fldCharType="separate"/>
      </w:r>
      <w:r>
        <w:t>13</w:t>
      </w:r>
      <w:r>
        <w:fldChar w:fldCharType="end"/>
      </w:r>
    </w:p>
    <w:p w14:paraId="38F35C0F" w14:textId="1A5CC55E" w:rsidR="008579A2" w:rsidRDefault="008579A2">
      <w:pPr>
        <w:pStyle w:val="TOC2"/>
        <w:rPr>
          <w:rFonts w:asciiTheme="minorHAnsi" w:eastAsiaTheme="minorEastAsia" w:hAnsiTheme="minorHAnsi" w:cstheme="minorBidi"/>
          <w:sz w:val="22"/>
          <w:szCs w:val="22"/>
          <w:lang w:eastAsia="zh-CN"/>
        </w:rPr>
      </w:pPr>
      <w:r>
        <w:rPr>
          <w:lang w:eastAsia="zh-CN"/>
        </w:rPr>
        <w:t>5.5</w:t>
      </w:r>
      <w:r>
        <w:rPr>
          <w:rFonts w:asciiTheme="minorHAnsi" w:eastAsiaTheme="minorEastAsia" w:hAnsiTheme="minorHAnsi" w:cstheme="minorBidi"/>
          <w:sz w:val="22"/>
          <w:szCs w:val="22"/>
          <w:lang w:eastAsia="zh-CN"/>
        </w:rPr>
        <w:tab/>
      </w:r>
      <w:r>
        <w:rPr>
          <w:lang w:eastAsia="zh-CN"/>
        </w:rPr>
        <w:t>CA_n5-n30-n77</w:t>
      </w:r>
      <w:r>
        <w:tab/>
      </w:r>
      <w:r>
        <w:fldChar w:fldCharType="begin"/>
      </w:r>
      <w:r>
        <w:instrText xml:space="preserve"> PAGEREF _Toc97546875 \h </w:instrText>
      </w:r>
      <w:r>
        <w:fldChar w:fldCharType="separate"/>
      </w:r>
      <w:r>
        <w:t>14</w:t>
      </w:r>
      <w:r>
        <w:fldChar w:fldCharType="end"/>
      </w:r>
    </w:p>
    <w:p w14:paraId="6B1F7939" w14:textId="55080C69"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5.5.1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_Toc97546876 \h </w:instrText>
      </w:r>
      <w:r>
        <w:fldChar w:fldCharType="separate"/>
      </w:r>
      <w:r>
        <w:t>14</w:t>
      </w:r>
      <w:r>
        <w:fldChar w:fldCharType="end"/>
      </w:r>
    </w:p>
    <w:p w14:paraId="317A6E61" w14:textId="31B2291B" w:rsidR="008579A2" w:rsidRDefault="008579A2">
      <w:pPr>
        <w:pStyle w:val="TOC3"/>
        <w:rPr>
          <w:rFonts w:asciiTheme="minorHAnsi" w:eastAsiaTheme="minorEastAsia" w:hAnsiTheme="minorHAnsi" w:cstheme="minorBidi"/>
          <w:sz w:val="22"/>
          <w:szCs w:val="22"/>
          <w:lang w:eastAsia="zh-CN"/>
        </w:rPr>
      </w:pPr>
      <w:r>
        <w:rPr>
          <w:lang w:eastAsia="zh-CN"/>
        </w:rPr>
        <w:t>5.5.2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_Toc97546877 \h </w:instrText>
      </w:r>
      <w:r>
        <w:fldChar w:fldCharType="separate"/>
      </w:r>
      <w:r>
        <w:t>14</w:t>
      </w:r>
      <w:r>
        <w:fldChar w:fldCharType="end"/>
      </w:r>
    </w:p>
    <w:p w14:paraId="40E93DA7" w14:textId="339A98F6" w:rsidR="008579A2" w:rsidRDefault="008579A2">
      <w:pPr>
        <w:pStyle w:val="TOC3"/>
        <w:rPr>
          <w:rFonts w:asciiTheme="minorHAnsi" w:eastAsiaTheme="minorEastAsia" w:hAnsiTheme="minorHAnsi" w:cstheme="minorBidi"/>
          <w:sz w:val="22"/>
          <w:szCs w:val="22"/>
          <w:lang w:eastAsia="zh-CN"/>
        </w:rPr>
      </w:pPr>
      <w:r>
        <w:t>5.5.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_Toc97546878 \h </w:instrText>
      </w:r>
      <w:r>
        <w:fldChar w:fldCharType="separate"/>
      </w:r>
      <w:r>
        <w:t>14</w:t>
      </w:r>
      <w:r>
        <w:fldChar w:fldCharType="end"/>
      </w:r>
    </w:p>
    <w:p w14:paraId="4EEF1545" w14:textId="73CC4A2E" w:rsidR="008579A2" w:rsidRDefault="008579A2">
      <w:pPr>
        <w:pStyle w:val="TOC2"/>
        <w:rPr>
          <w:rFonts w:asciiTheme="minorHAnsi" w:eastAsiaTheme="minorEastAsia" w:hAnsiTheme="minorHAnsi" w:cstheme="minorBidi"/>
          <w:sz w:val="22"/>
          <w:szCs w:val="22"/>
          <w:lang w:eastAsia="zh-CN"/>
        </w:rPr>
      </w:pPr>
      <w:r>
        <w:rPr>
          <w:lang w:eastAsia="zh-CN"/>
        </w:rPr>
        <w:t>5.6</w:t>
      </w:r>
      <w:r>
        <w:rPr>
          <w:rFonts w:asciiTheme="minorHAnsi" w:eastAsiaTheme="minorEastAsia" w:hAnsiTheme="minorHAnsi" w:cstheme="minorBidi"/>
          <w:sz w:val="22"/>
          <w:szCs w:val="22"/>
          <w:lang w:eastAsia="zh-CN"/>
        </w:rPr>
        <w:tab/>
      </w:r>
      <w:r>
        <w:rPr>
          <w:lang w:eastAsia="zh-CN"/>
        </w:rPr>
        <w:t>CA_n12-n30-n77</w:t>
      </w:r>
      <w:r>
        <w:tab/>
      </w:r>
      <w:r>
        <w:fldChar w:fldCharType="begin"/>
      </w:r>
      <w:r>
        <w:instrText xml:space="preserve"> PAGEREF _Toc97546879 \h </w:instrText>
      </w:r>
      <w:r>
        <w:fldChar w:fldCharType="separate"/>
      </w:r>
      <w:r>
        <w:t>14</w:t>
      </w:r>
      <w:r>
        <w:fldChar w:fldCharType="end"/>
      </w:r>
    </w:p>
    <w:p w14:paraId="450FDD98" w14:textId="2FAFCA01"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5.6.1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_Toc97546880 \h </w:instrText>
      </w:r>
      <w:r>
        <w:fldChar w:fldCharType="separate"/>
      </w:r>
      <w:r>
        <w:t>14</w:t>
      </w:r>
      <w:r>
        <w:fldChar w:fldCharType="end"/>
      </w:r>
    </w:p>
    <w:p w14:paraId="0CB4EEC8" w14:textId="48B321D7" w:rsidR="008579A2" w:rsidRDefault="008579A2">
      <w:pPr>
        <w:pStyle w:val="TOC3"/>
        <w:rPr>
          <w:rFonts w:asciiTheme="minorHAnsi" w:eastAsiaTheme="minorEastAsia" w:hAnsiTheme="minorHAnsi" w:cstheme="minorBidi"/>
          <w:sz w:val="22"/>
          <w:szCs w:val="22"/>
          <w:lang w:eastAsia="zh-CN"/>
        </w:rPr>
      </w:pPr>
      <w:r>
        <w:rPr>
          <w:lang w:eastAsia="zh-CN"/>
        </w:rPr>
        <w:t>5.6.2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_Toc97546881 \h </w:instrText>
      </w:r>
      <w:r>
        <w:fldChar w:fldCharType="separate"/>
      </w:r>
      <w:r>
        <w:t>14</w:t>
      </w:r>
      <w:r>
        <w:fldChar w:fldCharType="end"/>
      </w:r>
    </w:p>
    <w:p w14:paraId="14392AFA" w14:textId="55D70C88" w:rsidR="008579A2" w:rsidRDefault="008579A2">
      <w:pPr>
        <w:pStyle w:val="TOC3"/>
        <w:rPr>
          <w:rFonts w:asciiTheme="minorHAnsi" w:eastAsiaTheme="minorEastAsia" w:hAnsiTheme="minorHAnsi" w:cstheme="minorBidi"/>
          <w:sz w:val="22"/>
          <w:szCs w:val="22"/>
          <w:lang w:eastAsia="zh-CN"/>
        </w:rPr>
      </w:pPr>
      <w:r>
        <w:t>5.6.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_Toc97546882 \h </w:instrText>
      </w:r>
      <w:r>
        <w:fldChar w:fldCharType="separate"/>
      </w:r>
      <w:r>
        <w:t>14</w:t>
      </w:r>
      <w:r>
        <w:fldChar w:fldCharType="end"/>
      </w:r>
    </w:p>
    <w:p w14:paraId="703274C3" w14:textId="0DF5C392" w:rsidR="008579A2" w:rsidRDefault="008579A2">
      <w:pPr>
        <w:pStyle w:val="TOC2"/>
        <w:rPr>
          <w:rFonts w:asciiTheme="minorHAnsi" w:eastAsiaTheme="minorEastAsia" w:hAnsiTheme="minorHAnsi" w:cstheme="minorBidi"/>
          <w:sz w:val="22"/>
          <w:szCs w:val="22"/>
          <w:lang w:eastAsia="zh-CN"/>
        </w:rPr>
      </w:pPr>
      <w:r>
        <w:rPr>
          <w:lang w:eastAsia="zh-CN"/>
        </w:rPr>
        <w:t>5.7</w:t>
      </w:r>
      <w:r>
        <w:rPr>
          <w:rFonts w:asciiTheme="minorHAnsi" w:eastAsiaTheme="minorEastAsia" w:hAnsiTheme="minorHAnsi" w:cstheme="minorBidi"/>
          <w:sz w:val="22"/>
          <w:szCs w:val="22"/>
          <w:lang w:eastAsia="zh-CN"/>
        </w:rPr>
        <w:tab/>
      </w:r>
      <w:r>
        <w:rPr>
          <w:lang w:eastAsia="zh-CN"/>
        </w:rPr>
        <w:t>CA_n12-n66-n77</w:t>
      </w:r>
      <w:r>
        <w:tab/>
      </w:r>
      <w:r>
        <w:fldChar w:fldCharType="begin"/>
      </w:r>
      <w:r>
        <w:instrText xml:space="preserve"> PAGEREF _Toc97546883 \h </w:instrText>
      </w:r>
      <w:r>
        <w:fldChar w:fldCharType="separate"/>
      </w:r>
      <w:r>
        <w:t>15</w:t>
      </w:r>
      <w:r>
        <w:fldChar w:fldCharType="end"/>
      </w:r>
    </w:p>
    <w:p w14:paraId="5AB642AB" w14:textId="4797DACC"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5.7.1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_Toc97546884 \h </w:instrText>
      </w:r>
      <w:r>
        <w:fldChar w:fldCharType="separate"/>
      </w:r>
      <w:r>
        <w:t>15</w:t>
      </w:r>
      <w:r>
        <w:fldChar w:fldCharType="end"/>
      </w:r>
    </w:p>
    <w:p w14:paraId="1D286E45" w14:textId="79E82F7B" w:rsidR="008579A2" w:rsidRDefault="008579A2">
      <w:pPr>
        <w:pStyle w:val="TOC3"/>
        <w:rPr>
          <w:rFonts w:asciiTheme="minorHAnsi" w:eastAsiaTheme="minorEastAsia" w:hAnsiTheme="minorHAnsi" w:cstheme="minorBidi"/>
          <w:sz w:val="22"/>
          <w:szCs w:val="22"/>
          <w:lang w:eastAsia="zh-CN"/>
        </w:rPr>
      </w:pPr>
      <w:r>
        <w:rPr>
          <w:lang w:eastAsia="zh-CN"/>
        </w:rPr>
        <w:t>5.7.2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_Toc97546885 \h </w:instrText>
      </w:r>
      <w:r>
        <w:fldChar w:fldCharType="separate"/>
      </w:r>
      <w:r>
        <w:t>15</w:t>
      </w:r>
      <w:r>
        <w:fldChar w:fldCharType="end"/>
      </w:r>
    </w:p>
    <w:p w14:paraId="331AFFDE" w14:textId="7612511F" w:rsidR="008579A2" w:rsidRDefault="008579A2">
      <w:pPr>
        <w:pStyle w:val="TOC3"/>
        <w:rPr>
          <w:rFonts w:asciiTheme="minorHAnsi" w:eastAsiaTheme="minorEastAsia" w:hAnsiTheme="minorHAnsi" w:cstheme="minorBidi"/>
          <w:sz w:val="22"/>
          <w:szCs w:val="22"/>
          <w:lang w:eastAsia="zh-CN"/>
        </w:rPr>
      </w:pPr>
      <w:r>
        <w:t>5.7.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_Toc97546886 \h </w:instrText>
      </w:r>
      <w:r>
        <w:fldChar w:fldCharType="separate"/>
      </w:r>
      <w:r>
        <w:t>15</w:t>
      </w:r>
      <w:r>
        <w:fldChar w:fldCharType="end"/>
      </w:r>
    </w:p>
    <w:p w14:paraId="2DD6C755" w14:textId="2E36DC33" w:rsidR="008579A2" w:rsidRDefault="008579A2">
      <w:pPr>
        <w:pStyle w:val="TOC2"/>
        <w:rPr>
          <w:rFonts w:asciiTheme="minorHAnsi" w:eastAsiaTheme="minorEastAsia" w:hAnsiTheme="minorHAnsi" w:cstheme="minorBidi"/>
          <w:sz w:val="22"/>
          <w:szCs w:val="22"/>
          <w:lang w:eastAsia="zh-CN"/>
        </w:rPr>
      </w:pPr>
      <w:r>
        <w:rPr>
          <w:lang w:eastAsia="zh-CN"/>
        </w:rPr>
        <w:t>5.8</w:t>
      </w:r>
      <w:r>
        <w:rPr>
          <w:rFonts w:asciiTheme="minorHAnsi" w:eastAsiaTheme="minorEastAsia" w:hAnsiTheme="minorHAnsi" w:cstheme="minorBidi"/>
          <w:sz w:val="22"/>
          <w:szCs w:val="22"/>
          <w:lang w:eastAsia="zh-CN"/>
        </w:rPr>
        <w:tab/>
      </w:r>
      <w:r>
        <w:rPr>
          <w:lang w:eastAsia="zh-CN"/>
        </w:rPr>
        <w:t>CA_n14-n30-n77</w:t>
      </w:r>
      <w:r>
        <w:tab/>
      </w:r>
      <w:r>
        <w:fldChar w:fldCharType="begin"/>
      </w:r>
      <w:r>
        <w:instrText xml:space="preserve"> PAGEREF _Toc97546887 \h </w:instrText>
      </w:r>
      <w:r>
        <w:fldChar w:fldCharType="separate"/>
      </w:r>
      <w:r>
        <w:t>15</w:t>
      </w:r>
      <w:r>
        <w:fldChar w:fldCharType="end"/>
      </w:r>
    </w:p>
    <w:p w14:paraId="23A9DFFF" w14:textId="2CAF5ACC"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5.8.1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_Toc97546888 \h </w:instrText>
      </w:r>
      <w:r>
        <w:fldChar w:fldCharType="separate"/>
      </w:r>
      <w:r>
        <w:t>15</w:t>
      </w:r>
      <w:r>
        <w:fldChar w:fldCharType="end"/>
      </w:r>
    </w:p>
    <w:p w14:paraId="4703047D" w14:textId="16A15F3F" w:rsidR="008579A2" w:rsidRDefault="008579A2">
      <w:pPr>
        <w:pStyle w:val="TOC3"/>
        <w:rPr>
          <w:rFonts w:asciiTheme="minorHAnsi" w:eastAsiaTheme="minorEastAsia" w:hAnsiTheme="minorHAnsi" w:cstheme="minorBidi"/>
          <w:sz w:val="22"/>
          <w:szCs w:val="22"/>
          <w:lang w:eastAsia="zh-CN"/>
        </w:rPr>
      </w:pPr>
      <w:r>
        <w:rPr>
          <w:lang w:eastAsia="zh-CN"/>
        </w:rPr>
        <w:t>5.8.2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_Toc97546889 \h </w:instrText>
      </w:r>
      <w:r>
        <w:fldChar w:fldCharType="separate"/>
      </w:r>
      <w:r>
        <w:t>15</w:t>
      </w:r>
      <w:r>
        <w:fldChar w:fldCharType="end"/>
      </w:r>
    </w:p>
    <w:p w14:paraId="59D01ADB" w14:textId="25DFCEBE" w:rsidR="008579A2" w:rsidRDefault="008579A2">
      <w:pPr>
        <w:pStyle w:val="TOC3"/>
        <w:rPr>
          <w:rFonts w:asciiTheme="minorHAnsi" w:eastAsiaTheme="minorEastAsia" w:hAnsiTheme="minorHAnsi" w:cstheme="minorBidi"/>
          <w:sz w:val="22"/>
          <w:szCs w:val="22"/>
          <w:lang w:eastAsia="zh-CN"/>
        </w:rPr>
      </w:pPr>
      <w:r>
        <w:t>5.8.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_Toc97546890 \h </w:instrText>
      </w:r>
      <w:r>
        <w:fldChar w:fldCharType="separate"/>
      </w:r>
      <w:r>
        <w:t>15</w:t>
      </w:r>
      <w:r>
        <w:fldChar w:fldCharType="end"/>
      </w:r>
    </w:p>
    <w:p w14:paraId="1FA32F88" w14:textId="0E76DA90" w:rsidR="008579A2" w:rsidRDefault="008579A2">
      <w:pPr>
        <w:pStyle w:val="TOC2"/>
        <w:rPr>
          <w:rFonts w:asciiTheme="minorHAnsi" w:eastAsiaTheme="minorEastAsia" w:hAnsiTheme="minorHAnsi" w:cstheme="minorBidi"/>
          <w:sz w:val="22"/>
          <w:szCs w:val="22"/>
          <w:lang w:eastAsia="zh-CN"/>
        </w:rPr>
      </w:pPr>
      <w:r>
        <w:rPr>
          <w:lang w:eastAsia="zh-CN"/>
        </w:rPr>
        <w:t>5.9</w:t>
      </w:r>
      <w:r>
        <w:rPr>
          <w:rFonts w:asciiTheme="minorHAnsi" w:eastAsiaTheme="minorEastAsia" w:hAnsiTheme="minorHAnsi" w:cstheme="minorBidi"/>
          <w:sz w:val="22"/>
          <w:szCs w:val="22"/>
          <w:lang w:eastAsia="zh-CN"/>
        </w:rPr>
        <w:tab/>
      </w:r>
      <w:r>
        <w:rPr>
          <w:lang w:eastAsia="zh-CN"/>
        </w:rPr>
        <w:t>CA_n14-n66-n77</w:t>
      </w:r>
      <w:r>
        <w:tab/>
      </w:r>
      <w:r>
        <w:fldChar w:fldCharType="begin"/>
      </w:r>
      <w:r>
        <w:instrText xml:space="preserve"> PAGEREF _Toc97546891 \h </w:instrText>
      </w:r>
      <w:r>
        <w:fldChar w:fldCharType="separate"/>
      </w:r>
      <w:r>
        <w:t>16</w:t>
      </w:r>
      <w:r>
        <w:fldChar w:fldCharType="end"/>
      </w:r>
    </w:p>
    <w:p w14:paraId="5263446E" w14:textId="74320D4A"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5.9.1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_Toc97546892 \h </w:instrText>
      </w:r>
      <w:r>
        <w:fldChar w:fldCharType="separate"/>
      </w:r>
      <w:r>
        <w:t>16</w:t>
      </w:r>
      <w:r>
        <w:fldChar w:fldCharType="end"/>
      </w:r>
    </w:p>
    <w:p w14:paraId="45450980" w14:textId="247E2A4C" w:rsidR="008579A2" w:rsidRDefault="008579A2">
      <w:pPr>
        <w:pStyle w:val="TOC3"/>
        <w:rPr>
          <w:rFonts w:asciiTheme="minorHAnsi" w:eastAsiaTheme="minorEastAsia" w:hAnsiTheme="minorHAnsi" w:cstheme="minorBidi"/>
          <w:sz w:val="22"/>
          <w:szCs w:val="22"/>
          <w:lang w:eastAsia="zh-CN"/>
        </w:rPr>
      </w:pPr>
      <w:r>
        <w:rPr>
          <w:lang w:eastAsia="zh-CN"/>
        </w:rPr>
        <w:t>5.9.2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_Toc97546893 \h </w:instrText>
      </w:r>
      <w:r>
        <w:fldChar w:fldCharType="separate"/>
      </w:r>
      <w:r>
        <w:t>16</w:t>
      </w:r>
      <w:r>
        <w:fldChar w:fldCharType="end"/>
      </w:r>
    </w:p>
    <w:p w14:paraId="048A4FAA" w14:textId="2019078A" w:rsidR="008579A2" w:rsidRDefault="008579A2">
      <w:pPr>
        <w:pStyle w:val="TOC3"/>
        <w:rPr>
          <w:rFonts w:asciiTheme="minorHAnsi" w:eastAsiaTheme="minorEastAsia" w:hAnsiTheme="minorHAnsi" w:cstheme="minorBidi"/>
          <w:sz w:val="22"/>
          <w:szCs w:val="22"/>
          <w:lang w:eastAsia="zh-CN"/>
        </w:rPr>
      </w:pPr>
      <w:r>
        <w:t>5.9.</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_Toc97546894 \h </w:instrText>
      </w:r>
      <w:r>
        <w:fldChar w:fldCharType="separate"/>
      </w:r>
      <w:r>
        <w:t>16</w:t>
      </w:r>
      <w:r>
        <w:fldChar w:fldCharType="end"/>
      </w:r>
    </w:p>
    <w:p w14:paraId="491EF045" w14:textId="186D7E44" w:rsidR="008579A2" w:rsidRDefault="008579A2">
      <w:pPr>
        <w:pStyle w:val="TOC2"/>
        <w:rPr>
          <w:rFonts w:asciiTheme="minorHAnsi" w:eastAsiaTheme="minorEastAsia" w:hAnsiTheme="minorHAnsi" w:cstheme="minorBidi"/>
          <w:sz w:val="22"/>
          <w:szCs w:val="22"/>
          <w:lang w:eastAsia="zh-CN"/>
        </w:rPr>
      </w:pPr>
      <w:r>
        <w:rPr>
          <w:lang w:eastAsia="zh-CN"/>
        </w:rPr>
        <w:t>5.10</w:t>
      </w:r>
      <w:r>
        <w:rPr>
          <w:rFonts w:asciiTheme="minorHAnsi" w:eastAsiaTheme="minorEastAsia" w:hAnsiTheme="minorHAnsi" w:cstheme="minorBidi"/>
          <w:sz w:val="22"/>
          <w:szCs w:val="22"/>
          <w:lang w:eastAsia="zh-CN"/>
        </w:rPr>
        <w:tab/>
      </w:r>
      <w:r>
        <w:rPr>
          <w:lang w:eastAsia="zh-CN"/>
        </w:rPr>
        <w:t>CA_n30-n66-n77</w:t>
      </w:r>
      <w:r>
        <w:tab/>
      </w:r>
      <w:r>
        <w:fldChar w:fldCharType="begin"/>
      </w:r>
      <w:r>
        <w:instrText xml:space="preserve"> PAGEREF _Toc97546895 \h </w:instrText>
      </w:r>
      <w:r>
        <w:fldChar w:fldCharType="separate"/>
      </w:r>
      <w:r>
        <w:t>16</w:t>
      </w:r>
      <w:r>
        <w:fldChar w:fldCharType="end"/>
      </w:r>
    </w:p>
    <w:p w14:paraId="42F453CB" w14:textId="44FD75EB"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5.10.1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_Toc97546896 \h </w:instrText>
      </w:r>
      <w:r>
        <w:fldChar w:fldCharType="separate"/>
      </w:r>
      <w:r>
        <w:t>16</w:t>
      </w:r>
      <w:r>
        <w:fldChar w:fldCharType="end"/>
      </w:r>
    </w:p>
    <w:p w14:paraId="323F6C96" w14:textId="4E9BFAD3" w:rsidR="008579A2" w:rsidRDefault="008579A2">
      <w:pPr>
        <w:pStyle w:val="TOC3"/>
        <w:rPr>
          <w:rFonts w:asciiTheme="minorHAnsi" w:eastAsiaTheme="minorEastAsia" w:hAnsiTheme="minorHAnsi" w:cstheme="minorBidi"/>
          <w:sz w:val="22"/>
          <w:szCs w:val="22"/>
          <w:lang w:eastAsia="zh-CN"/>
        </w:rPr>
      </w:pPr>
      <w:r>
        <w:rPr>
          <w:lang w:eastAsia="zh-CN"/>
        </w:rPr>
        <w:t>5.10.2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_Toc97546897 \h </w:instrText>
      </w:r>
      <w:r>
        <w:fldChar w:fldCharType="separate"/>
      </w:r>
      <w:r>
        <w:t>16</w:t>
      </w:r>
      <w:r>
        <w:fldChar w:fldCharType="end"/>
      </w:r>
    </w:p>
    <w:p w14:paraId="4635882A" w14:textId="6E5A1C92" w:rsidR="008579A2" w:rsidRDefault="008579A2">
      <w:pPr>
        <w:pStyle w:val="TOC3"/>
        <w:rPr>
          <w:rFonts w:asciiTheme="minorHAnsi" w:eastAsiaTheme="minorEastAsia" w:hAnsiTheme="minorHAnsi" w:cstheme="minorBidi"/>
          <w:sz w:val="22"/>
          <w:szCs w:val="22"/>
          <w:lang w:eastAsia="zh-CN"/>
        </w:rPr>
      </w:pPr>
      <w:r>
        <w:t>5.10.</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_Toc97546898 \h </w:instrText>
      </w:r>
      <w:r>
        <w:fldChar w:fldCharType="separate"/>
      </w:r>
      <w:r>
        <w:t>16</w:t>
      </w:r>
      <w:r>
        <w:fldChar w:fldCharType="end"/>
      </w:r>
    </w:p>
    <w:p w14:paraId="0EB58CA7" w14:textId="70E8C6FB" w:rsidR="008579A2" w:rsidRDefault="008579A2">
      <w:pPr>
        <w:pStyle w:val="TOC2"/>
        <w:rPr>
          <w:rFonts w:asciiTheme="minorHAnsi" w:eastAsiaTheme="minorEastAsia" w:hAnsiTheme="minorHAnsi" w:cstheme="minorBidi"/>
          <w:sz w:val="22"/>
          <w:szCs w:val="22"/>
          <w:lang w:eastAsia="zh-CN"/>
        </w:rPr>
      </w:pPr>
      <w:r>
        <w:rPr>
          <w:lang w:eastAsia="zh-CN"/>
        </w:rPr>
        <w:lastRenderedPageBreak/>
        <w:t>5.11</w:t>
      </w:r>
      <w:r>
        <w:rPr>
          <w:rFonts w:asciiTheme="minorHAnsi" w:eastAsiaTheme="minorEastAsia" w:hAnsiTheme="minorHAnsi" w:cstheme="minorBidi"/>
          <w:sz w:val="22"/>
          <w:szCs w:val="22"/>
          <w:lang w:eastAsia="zh-CN"/>
        </w:rPr>
        <w:tab/>
      </w:r>
      <w:r>
        <w:rPr>
          <w:lang w:eastAsia="zh-CN"/>
        </w:rPr>
        <w:t>CA_n5-n12-n77</w:t>
      </w:r>
      <w:r>
        <w:tab/>
      </w:r>
      <w:r>
        <w:fldChar w:fldCharType="begin"/>
      </w:r>
      <w:r>
        <w:instrText xml:space="preserve"> PAGEREF _Toc97546899 \h </w:instrText>
      </w:r>
      <w:r>
        <w:fldChar w:fldCharType="separate"/>
      </w:r>
      <w:r>
        <w:t>17</w:t>
      </w:r>
      <w:r>
        <w:fldChar w:fldCharType="end"/>
      </w:r>
    </w:p>
    <w:p w14:paraId="65E18A87" w14:textId="086CC843"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5.11.1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_Toc97546900 \h </w:instrText>
      </w:r>
      <w:r>
        <w:fldChar w:fldCharType="separate"/>
      </w:r>
      <w:r>
        <w:t>17</w:t>
      </w:r>
      <w:r>
        <w:fldChar w:fldCharType="end"/>
      </w:r>
    </w:p>
    <w:p w14:paraId="188C4F29" w14:textId="701F10D6" w:rsidR="008579A2" w:rsidRDefault="008579A2">
      <w:pPr>
        <w:pStyle w:val="TOC3"/>
        <w:rPr>
          <w:rFonts w:asciiTheme="minorHAnsi" w:eastAsiaTheme="minorEastAsia" w:hAnsiTheme="minorHAnsi" w:cstheme="minorBidi"/>
          <w:sz w:val="22"/>
          <w:szCs w:val="22"/>
          <w:lang w:eastAsia="zh-CN"/>
        </w:rPr>
      </w:pPr>
      <w:r>
        <w:rPr>
          <w:lang w:eastAsia="zh-CN"/>
        </w:rPr>
        <w:t>5.11.2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_Toc97546901 \h </w:instrText>
      </w:r>
      <w:r>
        <w:fldChar w:fldCharType="separate"/>
      </w:r>
      <w:r>
        <w:t>17</w:t>
      </w:r>
      <w:r>
        <w:fldChar w:fldCharType="end"/>
      </w:r>
    </w:p>
    <w:p w14:paraId="59C5A3DF" w14:textId="3561B80B" w:rsidR="008579A2" w:rsidRDefault="008579A2">
      <w:pPr>
        <w:pStyle w:val="TOC3"/>
        <w:rPr>
          <w:rFonts w:asciiTheme="minorHAnsi" w:eastAsiaTheme="minorEastAsia" w:hAnsiTheme="minorHAnsi" w:cstheme="minorBidi"/>
          <w:sz w:val="22"/>
          <w:szCs w:val="22"/>
          <w:lang w:eastAsia="zh-CN"/>
        </w:rPr>
      </w:pPr>
      <w:r>
        <w:t>5.11.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_Toc97546902 \h </w:instrText>
      </w:r>
      <w:r>
        <w:fldChar w:fldCharType="separate"/>
      </w:r>
      <w:r>
        <w:t>17</w:t>
      </w:r>
      <w:r>
        <w:fldChar w:fldCharType="end"/>
      </w:r>
    </w:p>
    <w:p w14:paraId="0E2C82E6" w14:textId="09C707C8" w:rsidR="008579A2" w:rsidRDefault="008579A2">
      <w:pPr>
        <w:pStyle w:val="TOC2"/>
        <w:rPr>
          <w:rFonts w:asciiTheme="minorHAnsi" w:eastAsiaTheme="minorEastAsia" w:hAnsiTheme="minorHAnsi" w:cstheme="minorBidi"/>
          <w:sz w:val="22"/>
          <w:szCs w:val="22"/>
          <w:lang w:eastAsia="zh-CN"/>
        </w:rPr>
      </w:pPr>
      <w:r>
        <w:rPr>
          <w:lang w:eastAsia="zh-CN"/>
        </w:rPr>
        <w:t>5.12</w:t>
      </w:r>
      <w:r>
        <w:rPr>
          <w:rFonts w:asciiTheme="minorHAnsi" w:eastAsiaTheme="minorEastAsia" w:hAnsiTheme="minorHAnsi" w:cstheme="minorBidi"/>
          <w:sz w:val="22"/>
          <w:szCs w:val="22"/>
          <w:lang w:eastAsia="zh-CN"/>
        </w:rPr>
        <w:tab/>
      </w:r>
      <w:r>
        <w:rPr>
          <w:lang w:eastAsia="zh-CN"/>
        </w:rPr>
        <w:t>CA_n5-n14-n77</w:t>
      </w:r>
      <w:r>
        <w:tab/>
      </w:r>
      <w:r>
        <w:fldChar w:fldCharType="begin"/>
      </w:r>
      <w:r>
        <w:instrText xml:space="preserve"> PAGEREF _Toc97546903 \h </w:instrText>
      </w:r>
      <w:r>
        <w:fldChar w:fldCharType="separate"/>
      </w:r>
      <w:r>
        <w:t>17</w:t>
      </w:r>
      <w:r>
        <w:fldChar w:fldCharType="end"/>
      </w:r>
    </w:p>
    <w:p w14:paraId="5CA65FB6" w14:textId="47611240"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5.12.1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_Toc97546904 \h </w:instrText>
      </w:r>
      <w:r>
        <w:fldChar w:fldCharType="separate"/>
      </w:r>
      <w:r>
        <w:t>17</w:t>
      </w:r>
      <w:r>
        <w:fldChar w:fldCharType="end"/>
      </w:r>
    </w:p>
    <w:p w14:paraId="75B29EC2" w14:textId="07F7A867" w:rsidR="008579A2" w:rsidRDefault="008579A2">
      <w:pPr>
        <w:pStyle w:val="TOC3"/>
        <w:rPr>
          <w:rFonts w:asciiTheme="minorHAnsi" w:eastAsiaTheme="minorEastAsia" w:hAnsiTheme="minorHAnsi" w:cstheme="minorBidi"/>
          <w:sz w:val="22"/>
          <w:szCs w:val="22"/>
          <w:lang w:eastAsia="zh-CN"/>
        </w:rPr>
      </w:pPr>
      <w:r>
        <w:rPr>
          <w:lang w:eastAsia="zh-CN"/>
        </w:rPr>
        <w:t>5.12.2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_Toc97546905 \h </w:instrText>
      </w:r>
      <w:r>
        <w:fldChar w:fldCharType="separate"/>
      </w:r>
      <w:r>
        <w:t>17</w:t>
      </w:r>
      <w:r>
        <w:fldChar w:fldCharType="end"/>
      </w:r>
    </w:p>
    <w:p w14:paraId="608169EB" w14:textId="1521A8BE" w:rsidR="008579A2" w:rsidRDefault="008579A2">
      <w:pPr>
        <w:pStyle w:val="TOC3"/>
        <w:rPr>
          <w:rFonts w:asciiTheme="minorHAnsi" w:eastAsiaTheme="minorEastAsia" w:hAnsiTheme="minorHAnsi" w:cstheme="minorBidi"/>
          <w:sz w:val="22"/>
          <w:szCs w:val="22"/>
          <w:lang w:eastAsia="zh-CN"/>
        </w:rPr>
      </w:pPr>
      <w:r>
        <w:t>5.12.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_Toc97546906 \h </w:instrText>
      </w:r>
      <w:r>
        <w:fldChar w:fldCharType="separate"/>
      </w:r>
      <w:r>
        <w:t>17</w:t>
      </w:r>
      <w:r>
        <w:fldChar w:fldCharType="end"/>
      </w:r>
    </w:p>
    <w:p w14:paraId="5FC93682" w14:textId="0C4FF9A8" w:rsidR="008579A2" w:rsidRDefault="008579A2">
      <w:pPr>
        <w:pStyle w:val="TOC2"/>
        <w:rPr>
          <w:rFonts w:asciiTheme="minorHAnsi" w:eastAsiaTheme="minorEastAsia" w:hAnsiTheme="minorHAnsi" w:cstheme="minorBidi"/>
          <w:sz w:val="22"/>
          <w:szCs w:val="22"/>
          <w:lang w:eastAsia="zh-CN"/>
        </w:rPr>
      </w:pPr>
      <w:r>
        <w:rPr>
          <w:lang w:eastAsia="zh-CN"/>
        </w:rPr>
        <w:t>5.13</w:t>
      </w:r>
      <w:r>
        <w:rPr>
          <w:rFonts w:asciiTheme="minorHAnsi" w:eastAsiaTheme="minorEastAsia" w:hAnsiTheme="minorHAnsi" w:cstheme="minorBidi"/>
          <w:sz w:val="22"/>
          <w:szCs w:val="22"/>
          <w:lang w:eastAsia="zh-CN"/>
        </w:rPr>
        <w:tab/>
      </w:r>
      <w:r>
        <w:rPr>
          <w:lang w:eastAsia="zh-CN"/>
        </w:rPr>
        <w:t>CA_n2-n29-n77</w:t>
      </w:r>
      <w:r>
        <w:tab/>
      </w:r>
      <w:r>
        <w:fldChar w:fldCharType="begin"/>
      </w:r>
      <w:r>
        <w:instrText xml:space="preserve"> PAGEREF _Toc97546907 \h </w:instrText>
      </w:r>
      <w:r>
        <w:fldChar w:fldCharType="separate"/>
      </w:r>
      <w:r>
        <w:t>18</w:t>
      </w:r>
      <w:r>
        <w:fldChar w:fldCharType="end"/>
      </w:r>
    </w:p>
    <w:p w14:paraId="453D06C6" w14:textId="40C1BA3A"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5.13.1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_Toc97546908 \h </w:instrText>
      </w:r>
      <w:r>
        <w:fldChar w:fldCharType="separate"/>
      </w:r>
      <w:r>
        <w:t>18</w:t>
      </w:r>
      <w:r>
        <w:fldChar w:fldCharType="end"/>
      </w:r>
    </w:p>
    <w:p w14:paraId="5139A2D6" w14:textId="135C792E" w:rsidR="008579A2" w:rsidRDefault="008579A2">
      <w:pPr>
        <w:pStyle w:val="TOC3"/>
        <w:rPr>
          <w:rFonts w:asciiTheme="minorHAnsi" w:eastAsiaTheme="minorEastAsia" w:hAnsiTheme="minorHAnsi" w:cstheme="minorBidi"/>
          <w:sz w:val="22"/>
          <w:szCs w:val="22"/>
          <w:lang w:eastAsia="zh-CN"/>
        </w:rPr>
      </w:pPr>
      <w:r>
        <w:rPr>
          <w:lang w:eastAsia="zh-CN"/>
        </w:rPr>
        <w:t>5.13.2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_Toc97546909 \h </w:instrText>
      </w:r>
      <w:r>
        <w:fldChar w:fldCharType="separate"/>
      </w:r>
      <w:r>
        <w:t>18</w:t>
      </w:r>
      <w:r>
        <w:fldChar w:fldCharType="end"/>
      </w:r>
    </w:p>
    <w:p w14:paraId="2B28BB78" w14:textId="6FB7C04E" w:rsidR="008579A2" w:rsidRDefault="008579A2">
      <w:pPr>
        <w:pStyle w:val="TOC3"/>
        <w:rPr>
          <w:rFonts w:asciiTheme="minorHAnsi" w:eastAsiaTheme="minorEastAsia" w:hAnsiTheme="minorHAnsi" w:cstheme="minorBidi"/>
          <w:sz w:val="22"/>
          <w:szCs w:val="22"/>
          <w:lang w:eastAsia="zh-CN"/>
        </w:rPr>
      </w:pPr>
      <w:r>
        <w:t>5.13.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_Toc97546910 \h </w:instrText>
      </w:r>
      <w:r>
        <w:fldChar w:fldCharType="separate"/>
      </w:r>
      <w:r>
        <w:t>18</w:t>
      </w:r>
      <w:r>
        <w:fldChar w:fldCharType="end"/>
      </w:r>
    </w:p>
    <w:p w14:paraId="54ACA842" w14:textId="36460201" w:rsidR="008579A2" w:rsidRDefault="008579A2">
      <w:pPr>
        <w:pStyle w:val="TOC2"/>
        <w:rPr>
          <w:rFonts w:asciiTheme="minorHAnsi" w:eastAsiaTheme="minorEastAsia" w:hAnsiTheme="minorHAnsi" w:cstheme="minorBidi"/>
          <w:sz w:val="22"/>
          <w:szCs w:val="22"/>
          <w:lang w:eastAsia="zh-CN"/>
        </w:rPr>
      </w:pPr>
      <w:r>
        <w:rPr>
          <w:lang w:eastAsia="zh-CN"/>
        </w:rPr>
        <w:t>5.14</w:t>
      </w:r>
      <w:r>
        <w:rPr>
          <w:rFonts w:asciiTheme="minorHAnsi" w:eastAsiaTheme="minorEastAsia" w:hAnsiTheme="minorHAnsi" w:cstheme="minorBidi"/>
          <w:sz w:val="22"/>
          <w:szCs w:val="22"/>
          <w:lang w:eastAsia="zh-CN"/>
        </w:rPr>
        <w:tab/>
      </w:r>
      <w:r>
        <w:rPr>
          <w:lang w:eastAsia="zh-CN"/>
        </w:rPr>
        <w:t>CA_n2-n66-n77</w:t>
      </w:r>
      <w:r>
        <w:tab/>
      </w:r>
      <w:r>
        <w:fldChar w:fldCharType="begin"/>
      </w:r>
      <w:r>
        <w:instrText xml:space="preserve"> PAGEREF _Toc97546911 \h </w:instrText>
      </w:r>
      <w:r>
        <w:fldChar w:fldCharType="separate"/>
      </w:r>
      <w:r>
        <w:t>19</w:t>
      </w:r>
      <w:r>
        <w:fldChar w:fldCharType="end"/>
      </w:r>
    </w:p>
    <w:p w14:paraId="7EBFD89E" w14:textId="6BB98FFC"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5.14.1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_Toc97546912 \h </w:instrText>
      </w:r>
      <w:r>
        <w:fldChar w:fldCharType="separate"/>
      </w:r>
      <w:r>
        <w:t>19</w:t>
      </w:r>
      <w:r>
        <w:fldChar w:fldCharType="end"/>
      </w:r>
    </w:p>
    <w:p w14:paraId="20E63424" w14:textId="2DB601EF" w:rsidR="008579A2" w:rsidRDefault="008579A2">
      <w:pPr>
        <w:pStyle w:val="TOC3"/>
        <w:rPr>
          <w:rFonts w:asciiTheme="minorHAnsi" w:eastAsiaTheme="minorEastAsia" w:hAnsiTheme="minorHAnsi" w:cstheme="minorBidi"/>
          <w:sz w:val="22"/>
          <w:szCs w:val="22"/>
          <w:lang w:eastAsia="zh-CN"/>
        </w:rPr>
      </w:pPr>
      <w:r>
        <w:rPr>
          <w:lang w:eastAsia="zh-CN"/>
        </w:rPr>
        <w:t>5.14.2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_Toc97546913 \h </w:instrText>
      </w:r>
      <w:r>
        <w:fldChar w:fldCharType="separate"/>
      </w:r>
      <w:r>
        <w:t>19</w:t>
      </w:r>
      <w:r>
        <w:fldChar w:fldCharType="end"/>
      </w:r>
    </w:p>
    <w:p w14:paraId="3A6AFD9B" w14:textId="18F2F080" w:rsidR="008579A2" w:rsidRDefault="008579A2">
      <w:pPr>
        <w:pStyle w:val="TOC3"/>
        <w:rPr>
          <w:rFonts w:asciiTheme="minorHAnsi" w:eastAsiaTheme="minorEastAsia" w:hAnsiTheme="minorHAnsi" w:cstheme="minorBidi"/>
          <w:sz w:val="22"/>
          <w:szCs w:val="22"/>
          <w:lang w:eastAsia="zh-CN"/>
        </w:rPr>
      </w:pPr>
      <w:r>
        <w:t>5.14.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_Toc97546914 \h </w:instrText>
      </w:r>
      <w:r>
        <w:fldChar w:fldCharType="separate"/>
      </w:r>
      <w:r>
        <w:t>19</w:t>
      </w:r>
      <w:r>
        <w:fldChar w:fldCharType="end"/>
      </w:r>
    </w:p>
    <w:p w14:paraId="358FE373" w14:textId="4100C8E8" w:rsidR="008579A2" w:rsidRDefault="008579A2">
      <w:pPr>
        <w:pStyle w:val="TOC2"/>
        <w:rPr>
          <w:rFonts w:asciiTheme="minorHAnsi" w:eastAsiaTheme="minorEastAsia" w:hAnsiTheme="minorHAnsi" w:cstheme="minorBidi"/>
          <w:sz w:val="22"/>
          <w:szCs w:val="22"/>
          <w:lang w:eastAsia="zh-CN"/>
        </w:rPr>
      </w:pPr>
      <w:r>
        <w:rPr>
          <w:lang w:eastAsia="zh-CN"/>
        </w:rPr>
        <w:t>5.15</w:t>
      </w:r>
      <w:r>
        <w:rPr>
          <w:rFonts w:asciiTheme="minorHAnsi" w:eastAsiaTheme="minorEastAsia" w:hAnsiTheme="minorHAnsi" w:cstheme="minorBidi"/>
          <w:sz w:val="22"/>
          <w:szCs w:val="22"/>
          <w:lang w:eastAsia="zh-CN"/>
        </w:rPr>
        <w:tab/>
      </w:r>
      <w:r>
        <w:rPr>
          <w:lang w:eastAsia="zh-CN"/>
        </w:rPr>
        <w:t>CA_n5-n29-n77</w:t>
      </w:r>
      <w:r>
        <w:tab/>
      </w:r>
      <w:r>
        <w:fldChar w:fldCharType="begin"/>
      </w:r>
      <w:r>
        <w:instrText xml:space="preserve"> PAGEREF _Toc97546915 \h </w:instrText>
      </w:r>
      <w:r>
        <w:fldChar w:fldCharType="separate"/>
      </w:r>
      <w:r>
        <w:t>20</w:t>
      </w:r>
      <w:r>
        <w:fldChar w:fldCharType="end"/>
      </w:r>
    </w:p>
    <w:p w14:paraId="6C1578D5" w14:textId="4CBF90D6"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5.15.1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_Toc97546916 \h </w:instrText>
      </w:r>
      <w:r>
        <w:fldChar w:fldCharType="separate"/>
      </w:r>
      <w:r>
        <w:t>20</w:t>
      </w:r>
      <w:r>
        <w:fldChar w:fldCharType="end"/>
      </w:r>
    </w:p>
    <w:p w14:paraId="0EC97D37" w14:textId="729F5E05" w:rsidR="008579A2" w:rsidRDefault="008579A2">
      <w:pPr>
        <w:pStyle w:val="TOC3"/>
        <w:rPr>
          <w:rFonts w:asciiTheme="minorHAnsi" w:eastAsiaTheme="minorEastAsia" w:hAnsiTheme="minorHAnsi" w:cstheme="minorBidi"/>
          <w:sz w:val="22"/>
          <w:szCs w:val="22"/>
          <w:lang w:eastAsia="zh-CN"/>
        </w:rPr>
      </w:pPr>
      <w:r>
        <w:rPr>
          <w:lang w:eastAsia="zh-CN"/>
        </w:rPr>
        <w:t>5.15.2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_Toc97546917 \h </w:instrText>
      </w:r>
      <w:r>
        <w:fldChar w:fldCharType="separate"/>
      </w:r>
      <w:r>
        <w:t>20</w:t>
      </w:r>
      <w:r>
        <w:fldChar w:fldCharType="end"/>
      </w:r>
    </w:p>
    <w:p w14:paraId="62D567F1" w14:textId="74EC8AB7" w:rsidR="008579A2" w:rsidRDefault="008579A2">
      <w:pPr>
        <w:pStyle w:val="TOC3"/>
        <w:rPr>
          <w:rFonts w:asciiTheme="minorHAnsi" w:eastAsiaTheme="minorEastAsia" w:hAnsiTheme="minorHAnsi" w:cstheme="minorBidi"/>
          <w:sz w:val="22"/>
          <w:szCs w:val="22"/>
          <w:lang w:eastAsia="zh-CN"/>
        </w:rPr>
      </w:pPr>
      <w:r>
        <w:t>5.15.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_Toc97546918 \h </w:instrText>
      </w:r>
      <w:r>
        <w:fldChar w:fldCharType="separate"/>
      </w:r>
      <w:r>
        <w:t>20</w:t>
      </w:r>
      <w:r>
        <w:fldChar w:fldCharType="end"/>
      </w:r>
    </w:p>
    <w:p w14:paraId="300174E6" w14:textId="5B4101FA" w:rsidR="008579A2" w:rsidRDefault="008579A2">
      <w:pPr>
        <w:pStyle w:val="TOC2"/>
        <w:rPr>
          <w:rFonts w:asciiTheme="minorHAnsi" w:eastAsiaTheme="minorEastAsia" w:hAnsiTheme="minorHAnsi" w:cstheme="minorBidi"/>
          <w:sz w:val="22"/>
          <w:szCs w:val="22"/>
          <w:lang w:eastAsia="zh-CN"/>
        </w:rPr>
      </w:pPr>
      <w:r>
        <w:rPr>
          <w:lang w:eastAsia="zh-CN"/>
        </w:rPr>
        <w:t>5.16</w:t>
      </w:r>
      <w:r>
        <w:rPr>
          <w:rFonts w:asciiTheme="minorHAnsi" w:eastAsiaTheme="minorEastAsia" w:hAnsiTheme="minorHAnsi" w:cstheme="minorBidi"/>
          <w:sz w:val="22"/>
          <w:szCs w:val="22"/>
          <w:lang w:eastAsia="zh-CN"/>
        </w:rPr>
        <w:tab/>
      </w:r>
      <w:r>
        <w:rPr>
          <w:lang w:eastAsia="zh-CN"/>
        </w:rPr>
        <w:t>CA_n5-n66-n77</w:t>
      </w:r>
      <w:r>
        <w:tab/>
      </w:r>
      <w:r>
        <w:fldChar w:fldCharType="begin"/>
      </w:r>
      <w:r>
        <w:instrText xml:space="preserve"> PAGEREF _Toc97546919 \h </w:instrText>
      </w:r>
      <w:r>
        <w:fldChar w:fldCharType="separate"/>
      </w:r>
      <w:r>
        <w:t>21</w:t>
      </w:r>
      <w:r>
        <w:fldChar w:fldCharType="end"/>
      </w:r>
    </w:p>
    <w:p w14:paraId="42EE680E" w14:textId="12BFB4C6"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5.16.1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_Toc97546920 \h </w:instrText>
      </w:r>
      <w:r>
        <w:fldChar w:fldCharType="separate"/>
      </w:r>
      <w:r>
        <w:t>21</w:t>
      </w:r>
      <w:r>
        <w:fldChar w:fldCharType="end"/>
      </w:r>
    </w:p>
    <w:p w14:paraId="4F1ACC62" w14:textId="042BB26C" w:rsidR="008579A2" w:rsidRDefault="008579A2">
      <w:pPr>
        <w:pStyle w:val="TOC3"/>
        <w:rPr>
          <w:rFonts w:asciiTheme="minorHAnsi" w:eastAsiaTheme="minorEastAsia" w:hAnsiTheme="minorHAnsi" w:cstheme="minorBidi"/>
          <w:sz w:val="22"/>
          <w:szCs w:val="22"/>
          <w:lang w:eastAsia="zh-CN"/>
        </w:rPr>
      </w:pPr>
      <w:r>
        <w:rPr>
          <w:lang w:eastAsia="zh-CN"/>
        </w:rPr>
        <w:t>5.16.2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_Toc97546921 \h </w:instrText>
      </w:r>
      <w:r>
        <w:fldChar w:fldCharType="separate"/>
      </w:r>
      <w:r>
        <w:t>21</w:t>
      </w:r>
      <w:r>
        <w:fldChar w:fldCharType="end"/>
      </w:r>
    </w:p>
    <w:p w14:paraId="521FA9A3" w14:textId="2C24C52F" w:rsidR="008579A2" w:rsidRDefault="008579A2">
      <w:pPr>
        <w:pStyle w:val="TOC3"/>
        <w:rPr>
          <w:rFonts w:asciiTheme="minorHAnsi" w:eastAsiaTheme="minorEastAsia" w:hAnsiTheme="minorHAnsi" w:cstheme="minorBidi"/>
          <w:sz w:val="22"/>
          <w:szCs w:val="22"/>
          <w:lang w:eastAsia="zh-CN"/>
        </w:rPr>
      </w:pPr>
      <w:r>
        <w:t>5.16.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_Toc97546922 \h </w:instrText>
      </w:r>
      <w:r>
        <w:fldChar w:fldCharType="separate"/>
      </w:r>
      <w:r>
        <w:t>21</w:t>
      </w:r>
      <w:r>
        <w:fldChar w:fldCharType="end"/>
      </w:r>
    </w:p>
    <w:p w14:paraId="23BBAA7C" w14:textId="3EF6DB91" w:rsidR="008579A2" w:rsidRDefault="008579A2">
      <w:pPr>
        <w:pStyle w:val="TOC2"/>
        <w:rPr>
          <w:rFonts w:asciiTheme="minorHAnsi" w:eastAsiaTheme="minorEastAsia" w:hAnsiTheme="minorHAnsi" w:cstheme="minorBidi"/>
          <w:sz w:val="22"/>
          <w:szCs w:val="22"/>
          <w:lang w:eastAsia="zh-CN"/>
        </w:rPr>
      </w:pPr>
      <w:r>
        <w:rPr>
          <w:lang w:eastAsia="zh-CN"/>
        </w:rPr>
        <w:t>5.17</w:t>
      </w:r>
      <w:r>
        <w:rPr>
          <w:rFonts w:asciiTheme="minorHAnsi" w:eastAsiaTheme="minorEastAsia" w:hAnsiTheme="minorHAnsi" w:cstheme="minorBidi"/>
          <w:sz w:val="22"/>
          <w:szCs w:val="22"/>
          <w:lang w:eastAsia="zh-CN"/>
        </w:rPr>
        <w:tab/>
      </w:r>
      <w:r>
        <w:rPr>
          <w:lang w:eastAsia="zh-CN"/>
        </w:rPr>
        <w:t>CA_n29-n30-n77</w:t>
      </w:r>
      <w:r>
        <w:tab/>
      </w:r>
      <w:r>
        <w:fldChar w:fldCharType="begin"/>
      </w:r>
      <w:r>
        <w:instrText xml:space="preserve"> PAGEREF _Toc97546923 \h </w:instrText>
      </w:r>
      <w:r>
        <w:fldChar w:fldCharType="separate"/>
      </w:r>
      <w:r>
        <w:t>22</w:t>
      </w:r>
      <w:r>
        <w:fldChar w:fldCharType="end"/>
      </w:r>
    </w:p>
    <w:p w14:paraId="71880979" w14:textId="56088665"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5.17.1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_Toc97546924 \h </w:instrText>
      </w:r>
      <w:r>
        <w:fldChar w:fldCharType="separate"/>
      </w:r>
      <w:r>
        <w:t>22</w:t>
      </w:r>
      <w:r>
        <w:fldChar w:fldCharType="end"/>
      </w:r>
    </w:p>
    <w:p w14:paraId="0AE04A2A" w14:textId="462322FB" w:rsidR="008579A2" w:rsidRDefault="008579A2">
      <w:pPr>
        <w:pStyle w:val="TOC3"/>
        <w:rPr>
          <w:rFonts w:asciiTheme="minorHAnsi" w:eastAsiaTheme="minorEastAsia" w:hAnsiTheme="minorHAnsi" w:cstheme="minorBidi"/>
          <w:sz w:val="22"/>
          <w:szCs w:val="22"/>
          <w:lang w:eastAsia="zh-CN"/>
        </w:rPr>
      </w:pPr>
      <w:r>
        <w:rPr>
          <w:lang w:eastAsia="zh-CN"/>
        </w:rPr>
        <w:t>5.17.2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_Toc97546925 \h </w:instrText>
      </w:r>
      <w:r>
        <w:fldChar w:fldCharType="separate"/>
      </w:r>
      <w:r>
        <w:t>22</w:t>
      </w:r>
      <w:r>
        <w:fldChar w:fldCharType="end"/>
      </w:r>
    </w:p>
    <w:p w14:paraId="5989F39D" w14:textId="0BA705F7" w:rsidR="008579A2" w:rsidRDefault="008579A2">
      <w:pPr>
        <w:pStyle w:val="TOC3"/>
        <w:rPr>
          <w:rFonts w:asciiTheme="minorHAnsi" w:eastAsiaTheme="minorEastAsia" w:hAnsiTheme="minorHAnsi" w:cstheme="minorBidi"/>
          <w:sz w:val="22"/>
          <w:szCs w:val="22"/>
          <w:lang w:eastAsia="zh-CN"/>
        </w:rPr>
      </w:pPr>
      <w:r>
        <w:t>5.17.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_Toc97546926 \h </w:instrText>
      </w:r>
      <w:r>
        <w:fldChar w:fldCharType="separate"/>
      </w:r>
      <w:r>
        <w:t>22</w:t>
      </w:r>
      <w:r>
        <w:fldChar w:fldCharType="end"/>
      </w:r>
    </w:p>
    <w:p w14:paraId="1C53BD62" w14:textId="5F352550" w:rsidR="008579A2" w:rsidRDefault="008579A2">
      <w:pPr>
        <w:pStyle w:val="TOC2"/>
        <w:rPr>
          <w:rFonts w:asciiTheme="minorHAnsi" w:eastAsiaTheme="minorEastAsia" w:hAnsiTheme="minorHAnsi" w:cstheme="minorBidi"/>
          <w:sz w:val="22"/>
          <w:szCs w:val="22"/>
          <w:lang w:eastAsia="zh-CN"/>
        </w:rPr>
      </w:pPr>
      <w:r>
        <w:rPr>
          <w:lang w:eastAsia="zh-CN"/>
        </w:rPr>
        <w:t>5.18</w:t>
      </w:r>
      <w:r>
        <w:rPr>
          <w:rFonts w:asciiTheme="minorHAnsi" w:eastAsiaTheme="minorEastAsia" w:hAnsiTheme="minorHAnsi" w:cstheme="minorBidi"/>
          <w:sz w:val="22"/>
          <w:szCs w:val="22"/>
          <w:lang w:eastAsia="zh-CN"/>
        </w:rPr>
        <w:tab/>
      </w:r>
      <w:r>
        <w:rPr>
          <w:lang w:eastAsia="zh-CN"/>
        </w:rPr>
        <w:t>CA_n29-n66-n77</w:t>
      </w:r>
      <w:r>
        <w:tab/>
      </w:r>
      <w:r>
        <w:fldChar w:fldCharType="begin"/>
      </w:r>
      <w:r>
        <w:instrText xml:space="preserve"> PAGEREF _Toc97546927 \h </w:instrText>
      </w:r>
      <w:r>
        <w:fldChar w:fldCharType="separate"/>
      </w:r>
      <w:r>
        <w:t>23</w:t>
      </w:r>
      <w:r>
        <w:fldChar w:fldCharType="end"/>
      </w:r>
    </w:p>
    <w:p w14:paraId="539508EE" w14:textId="1257D459"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5.18.1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_Toc97546928 \h </w:instrText>
      </w:r>
      <w:r>
        <w:fldChar w:fldCharType="separate"/>
      </w:r>
      <w:r>
        <w:t>23</w:t>
      </w:r>
      <w:r>
        <w:fldChar w:fldCharType="end"/>
      </w:r>
    </w:p>
    <w:p w14:paraId="1784725F" w14:textId="1522BAD6" w:rsidR="008579A2" w:rsidRDefault="008579A2">
      <w:pPr>
        <w:pStyle w:val="TOC3"/>
        <w:rPr>
          <w:rFonts w:asciiTheme="minorHAnsi" w:eastAsiaTheme="minorEastAsia" w:hAnsiTheme="minorHAnsi" w:cstheme="minorBidi"/>
          <w:sz w:val="22"/>
          <w:szCs w:val="22"/>
          <w:lang w:eastAsia="zh-CN"/>
        </w:rPr>
      </w:pPr>
      <w:r>
        <w:rPr>
          <w:lang w:eastAsia="zh-CN"/>
        </w:rPr>
        <w:t>5.18.2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_Toc97546929 \h </w:instrText>
      </w:r>
      <w:r>
        <w:fldChar w:fldCharType="separate"/>
      </w:r>
      <w:r>
        <w:t>23</w:t>
      </w:r>
      <w:r>
        <w:fldChar w:fldCharType="end"/>
      </w:r>
    </w:p>
    <w:p w14:paraId="4F246D2B" w14:textId="5142440E" w:rsidR="008579A2" w:rsidRDefault="008579A2">
      <w:pPr>
        <w:pStyle w:val="TOC3"/>
        <w:rPr>
          <w:rFonts w:asciiTheme="minorHAnsi" w:eastAsiaTheme="minorEastAsia" w:hAnsiTheme="minorHAnsi" w:cstheme="minorBidi"/>
          <w:sz w:val="22"/>
          <w:szCs w:val="22"/>
          <w:lang w:eastAsia="zh-CN"/>
        </w:rPr>
      </w:pPr>
      <w:r>
        <w:t>5.18.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_Toc97546930 \h </w:instrText>
      </w:r>
      <w:r>
        <w:fldChar w:fldCharType="separate"/>
      </w:r>
      <w:r>
        <w:t>23</w:t>
      </w:r>
      <w:r>
        <w:fldChar w:fldCharType="end"/>
      </w:r>
    </w:p>
    <w:p w14:paraId="437CEF7A" w14:textId="4931DCF6" w:rsidR="008579A2" w:rsidRDefault="008579A2">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Power class 2 CA with Dual UL Carrier</w:t>
      </w:r>
      <w:r>
        <w:tab/>
      </w:r>
      <w:r>
        <w:fldChar w:fldCharType="begin"/>
      </w:r>
      <w:r>
        <w:instrText xml:space="preserve"> PAGEREF _Toc97546931 \h </w:instrText>
      </w:r>
      <w:r>
        <w:fldChar w:fldCharType="separate"/>
      </w:r>
      <w:r>
        <w:t>23</w:t>
      </w:r>
      <w:r>
        <w:fldChar w:fldCharType="end"/>
      </w:r>
    </w:p>
    <w:p w14:paraId="2AFBE188" w14:textId="78FCFFE0" w:rsidR="008579A2" w:rsidRDefault="008579A2">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_Toc97546932 \h </w:instrText>
      </w:r>
      <w:r>
        <w:fldChar w:fldCharType="separate"/>
      </w:r>
      <w:r>
        <w:t>23</w:t>
      </w:r>
      <w:r>
        <w:fldChar w:fldCharType="end"/>
      </w:r>
    </w:p>
    <w:p w14:paraId="1C07D974" w14:textId="3832BED8"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6.x.1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_Toc97546933 \h </w:instrText>
      </w:r>
      <w:r>
        <w:fldChar w:fldCharType="separate"/>
      </w:r>
      <w:r>
        <w:t>23</w:t>
      </w:r>
      <w:r>
        <w:fldChar w:fldCharType="end"/>
      </w:r>
    </w:p>
    <w:p w14:paraId="742DEFB5" w14:textId="76AA2464"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6.x.2</w:t>
      </w:r>
      <w:r>
        <w:rPr>
          <w:rFonts w:asciiTheme="minorHAnsi" w:eastAsiaTheme="minorEastAsia" w:hAnsiTheme="minorHAnsi" w:cstheme="minorBidi"/>
          <w:sz w:val="22"/>
          <w:szCs w:val="22"/>
          <w:lang w:eastAsia="zh-CN"/>
        </w:rPr>
        <w:tab/>
      </w:r>
      <w:r w:rsidRPr="00C42F51">
        <w:rPr>
          <w:rFonts w:cs="Arial"/>
          <w:lang w:val="en-US" w:eastAsia="zh-CN"/>
        </w:rPr>
        <w:t>Maximum output power</w:t>
      </w:r>
      <w:r>
        <w:tab/>
      </w:r>
      <w:r>
        <w:fldChar w:fldCharType="begin"/>
      </w:r>
      <w:r>
        <w:instrText xml:space="preserve"> PAGEREF _Toc97546934 \h </w:instrText>
      </w:r>
      <w:r>
        <w:fldChar w:fldCharType="separate"/>
      </w:r>
      <w:r>
        <w:t>24</w:t>
      </w:r>
      <w:r>
        <w:fldChar w:fldCharType="end"/>
      </w:r>
    </w:p>
    <w:p w14:paraId="2151F847" w14:textId="241F1D2D" w:rsidR="008579A2" w:rsidRDefault="008579A2">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C42F51">
        <w:rPr>
          <w:rFonts w:eastAsia="MS Mincho"/>
          <w:lang w:eastAsia="ja-JP"/>
        </w:rPr>
        <w:t>REFSENS requirements</w:t>
      </w:r>
      <w:r>
        <w:tab/>
      </w:r>
      <w:r>
        <w:fldChar w:fldCharType="begin"/>
      </w:r>
      <w:r>
        <w:instrText xml:space="preserve"> PAGEREF _Toc97546935 \h </w:instrText>
      </w:r>
      <w:r>
        <w:fldChar w:fldCharType="separate"/>
      </w:r>
      <w:r>
        <w:t>24</w:t>
      </w:r>
      <w:r>
        <w:fldChar w:fldCharType="end"/>
      </w:r>
    </w:p>
    <w:p w14:paraId="60AE89A4" w14:textId="3F0ED999" w:rsidR="008579A2" w:rsidRDefault="008579A2">
      <w:pPr>
        <w:pStyle w:val="TOC4"/>
        <w:rPr>
          <w:rFonts w:asciiTheme="minorHAnsi" w:eastAsiaTheme="minorEastAsia" w:hAnsiTheme="minorHAnsi" w:cstheme="minorBidi"/>
          <w:sz w:val="22"/>
          <w:szCs w:val="22"/>
          <w:lang w:eastAsia="zh-CN"/>
        </w:rPr>
      </w:pPr>
      <w:r>
        <w:t>6.x.3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C42F51">
        <w:rPr>
          <w:rFonts w:cs="Arial"/>
          <w:lang w:eastAsia="zh-CN"/>
        </w:rPr>
        <w:t xml:space="preserve"> xxx</w:t>
      </w:r>
      <w:r>
        <w:tab/>
      </w:r>
      <w:r>
        <w:fldChar w:fldCharType="begin"/>
      </w:r>
      <w:r>
        <w:instrText xml:space="preserve"> PAGEREF _Toc97546936 \h </w:instrText>
      </w:r>
      <w:r>
        <w:fldChar w:fldCharType="separate"/>
      </w:r>
      <w:r>
        <w:t>24</w:t>
      </w:r>
      <w:r>
        <w:fldChar w:fldCharType="end"/>
      </w:r>
    </w:p>
    <w:p w14:paraId="22E34E38" w14:textId="75725ADA" w:rsidR="008579A2" w:rsidRDefault="008579A2">
      <w:pPr>
        <w:pStyle w:val="TOC4"/>
        <w:rPr>
          <w:rFonts w:asciiTheme="minorHAnsi" w:eastAsiaTheme="minorEastAsia" w:hAnsiTheme="minorHAnsi" w:cstheme="minorBidi"/>
          <w:sz w:val="22"/>
          <w:szCs w:val="22"/>
          <w:lang w:eastAsia="zh-CN"/>
        </w:rPr>
      </w:pPr>
      <w:r>
        <w:t>6.x.3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C42F51">
        <w:rPr>
          <w:rFonts w:cs="Arial"/>
          <w:lang w:eastAsia="zh-CN"/>
        </w:rPr>
        <w:t>xxx</w:t>
      </w:r>
      <w:r>
        <w:tab/>
      </w:r>
      <w:r>
        <w:fldChar w:fldCharType="begin"/>
      </w:r>
      <w:r>
        <w:instrText xml:space="preserve"> PAGEREF _Toc97546937 \h </w:instrText>
      </w:r>
      <w:r>
        <w:fldChar w:fldCharType="separate"/>
      </w:r>
      <w:r>
        <w:t>24</w:t>
      </w:r>
      <w:r>
        <w:fldChar w:fldCharType="end"/>
      </w:r>
    </w:p>
    <w:p w14:paraId="053C7491" w14:textId="6F8C20D8" w:rsidR="008579A2" w:rsidRDefault="008579A2">
      <w:pPr>
        <w:pStyle w:val="TOC3"/>
        <w:rPr>
          <w:rFonts w:asciiTheme="minorHAnsi" w:eastAsiaTheme="minorEastAsia" w:hAnsiTheme="minorHAnsi" w:cstheme="minorBidi"/>
          <w:sz w:val="22"/>
          <w:szCs w:val="22"/>
          <w:lang w:eastAsia="zh-CN"/>
        </w:rPr>
      </w:pPr>
      <w:r w:rsidRPr="00C42F51">
        <w:rPr>
          <w:rFonts w:eastAsia="MS Mincho"/>
          <w:lang w:eastAsia="ja-JP"/>
        </w:rPr>
        <w:t>6.x.4</w:t>
      </w:r>
      <w:r>
        <w:rPr>
          <w:rFonts w:asciiTheme="minorHAnsi" w:eastAsiaTheme="minorEastAsia" w:hAnsiTheme="minorHAnsi" w:cstheme="minorBidi"/>
          <w:sz w:val="22"/>
          <w:szCs w:val="22"/>
          <w:lang w:eastAsia="zh-CN"/>
        </w:rPr>
        <w:tab/>
      </w:r>
      <w:r w:rsidRPr="00C42F51">
        <w:rPr>
          <w:rFonts w:eastAsia="MS Mincho"/>
          <w:lang w:eastAsia="ja-JP"/>
        </w:rPr>
        <w:t>∆TIB and ∆RIB values</w:t>
      </w:r>
      <w:r>
        <w:tab/>
      </w:r>
      <w:r>
        <w:fldChar w:fldCharType="begin"/>
      </w:r>
      <w:r>
        <w:instrText xml:space="preserve"> PAGEREF _Toc97546938 \h </w:instrText>
      </w:r>
      <w:r>
        <w:fldChar w:fldCharType="separate"/>
      </w:r>
      <w:r>
        <w:t>24</w:t>
      </w:r>
      <w:r>
        <w:fldChar w:fldCharType="end"/>
      </w:r>
    </w:p>
    <w:p w14:paraId="7B509751" w14:textId="47F9BD46" w:rsidR="008579A2" w:rsidRDefault="008579A2">
      <w:pPr>
        <w:pStyle w:val="TOC2"/>
        <w:rPr>
          <w:rFonts w:asciiTheme="minorHAnsi" w:eastAsiaTheme="minorEastAsia" w:hAnsiTheme="minorHAnsi" w:cstheme="minorBidi"/>
          <w:sz w:val="22"/>
          <w:szCs w:val="22"/>
          <w:lang w:eastAsia="zh-CN"/>
        </w:rPr>
      </w:pPr>
      <w:r>
        <w:t>6.1</w:t>
      </w:r>
      <w:r>
        <w:rPr>
          <w:rFonts w:asciiTheme="minorHAnsi" w:eastAsiaTheme="minorEastAsia" w:hAnsiTheme="minorHAnsi" w:cstheme="minorBidi"/>
          <w:sz w:val="22"/>
          <w:szCs w:val="22"/>
          <w:lang w:eastAsia="zh-CN"/>
        </w:rPr>
        <w:tab/>
      </w:r>
      <w:r>
        <w:t>CA_n1-n3-n78</w:t>
      </w:r>
      <w:r>
        <w:tab/>
      </w:r>
      <w:r>
        <w:fldChar w:fldCharType="begin"/>
      </w:r>
      <w:r>
        <w:instrText xml:space="preserve"> PAGEREF _Toc97546939 \h </w:instrText>
      </w:r>
      <w:r>
        <w:fldChar w:fldCharType="separate"/>
      </w:r>
      <w:r>
        <w:t>24</w:t>
      </w:r>
      <w:r>
        <w:fldChar w:fldCharType="end"/>
      </w:r>
    </w:p>
    <w:p w14:paraId="5DCA0AEA" w14:textId="262E2BE2" w:rsidR="008579A2" w:rsidRDefault="008579A2">
      <w:pPr>
        <w:pStyle w:val="TOC3"/>
        <w:rPr>
          <w:rFonts w:asciiTheme="minorHAnsi" w:eastAsiaTheme="minorEastAsia" w:hAnsiTheme="minorHAnsi" w:cstheme="minorBidi"/>
          <w:sz w:val="22"/>
          <w:szCs w:val="22"/>
          <w:lang w:eastAsia="zh-CN"/>
        </w:rPr>
      </w:pPr>
      <w:r w:rsidRPr="00C42F51">
        <w:rPr>
          <w:lang w:val="en-US"/>
        </w:rPr>
        <w:t>6.1.1</w:t>
      </w:r>
      <w:r>
        <w:rPr>
          <w:rFonts w:asciiTheme="minorHAnsi" w:eastAsiaTheme="minorEastAsia" w:hAnsiTheme="minorHAnsi" w:cstheme="minorBidi"/>
          <w:sz w:val="22"/>
          <w:szCs w:val="22"/>
          <w:lang w:eastAsia="zh-CN"/>
        </w:rPr>
        <w:tab/>
      </w:r>
      <w:r w:rsidRPr="00C42F51">
        <w:rPr>
          <w:lang w:val="en-US"/>
        </w:rPr>
        <w:t>Configurations</w:t>
      </w:r>
      <w:r>
        <w:tab/>
      </w:r>
      <w:r>
        <w:fldChar w:fldCharType="begin"/>
      </w:r>
      <w:r>
        <w:instrText xml:space="preserve"> PAGEREF _Toc97546940 \h </w:instrText>
      </w:r>
      <w:r>
        <w:fldChar w:fldCharType="separate"/>
      </w:r>
      <w:r>
        <w:t>24</w:t>
      </w:r>
      <w:r>
        <w:fldChar w:fldCharType="end"/>
      </w:r>
    </w:p>
    <w:p w14:paraId="2B11A307" w14:textId="5B0E2F2E" w:rsidR="008579A2" w:rsidRDefault="008579A2">
      <w:pPr>
        <w:pStyle w:val="TOC3"/>
        <w:rPr>
          <w:rFonts w:asciiTheme="minorHAnsi" w:eastAsiaTheme="minorEastAsia" w:hAnsiTheme="minorHAnsi" w:cstheme="minorBidi"/>
          <w:sz w:val="22"/>
          <w:szCs w:val="22"/>
          <w:lang w:eastAsia="zh-CN"/>
        </w:rPr>
      </w:pPr>
      <w:r w:rsidRPr="00C42F51">
        <w:rPr>
          <w:lang w:val="en-US"/>
        </w:rPr>
        <w:t>6.1.2</w:t>
      </w:r>
      <w:r>
        <w:rPr>
          <w:rFonts w:asciiTheme="minorHAnsi" w:eastAsiaTheme="minorEastAsia" w:hAnsiTheme="minorHAnsi" w:cstheme="minorBidi"/>
          <w:sz w:val="22"/>
          <w:szCs w:val="22"/>
          <w:lang w:eastAsia="zh-CN"/>
        </w:rPr>
        <w:tab/>
      </w:r>
      <w:r w:rsidRPr="00C42F51">
        <w:rPr>
          <w:lang w:val="en-US"/>
        </w:rPr>
        <w:t>Maximum output power</w:t>
      </w:r>
      <w:r>
        <w:tab/>
      </w:r>
      <w:r>
        <w:fldChar w:fldCharType="begin"/>
      </w:r>
      <w:r>
        <w:instrText xml:space="preserve"> PAGEREF _Toc97546941 \h </w:instrText>
      </w:r>
      <w:r>
        <w:fldChar w:fldCharType="separate"/>
      </w:r>
      <w:r>
        <w:t>25</w:t>
      </w:r>
      <w:r>
        <w:fldChar w:fldCharType="end"/>
      </w:r>
    </w:p>
    <w:p w14:paraId="5EA80C39" w14:textId="0140A305" w:rsidR="008579A2" w:rsidRDefault="008579A2">
      <w:pPr>
        <w:pStyle w:val="TOC3"/>
        <w:rPr>
          <w:rFonts w:asciiTheme="minorHAnsi" w:eastAsiaTheme="minorEastAsia" w:hAnsiTheme="minorHAnsi" w:cstheme="minorBidi"/>
          <w:sz w:val="22"/>
          <w:szCs w:val="22"/>
          <w:lang w:eastAsia="zh-CN"/>
        </w:rPr>
      </w:pPr>
      <w:r w:rsidRPr="00C42F51">
        <w:rPr>
          <w:lang w:val="en-US"/>
        </w:rPr>
        <w:t>6.1.3</w:t>
      </w:r>
      <w:r>
        <w:rPr>
          <w:rFonts w:asciiTheme="minorHAnsi" w:eastAsiaTheme="minorEastAsia" w:hAnsiTheme="minorHAnsi" w:cstheme="minorBidi"/>
          <w:sz w:val="22"/>
          <w:szCs w:val="22"/>
          <w:lang w:eastAsia="zh-CN"/>
        </w:rPr>
        <w:tab/>
      </w:r>
      <w:r w:rsidRPr="00C42F51">
        <w:rPr>
          <w:lang w:val="en-US"/>
        </w:rPr>
        <w:t>REFSENS requirements</w:t>
      </w:r>
      <w:r>
        <w:tab/>
      </w:r>
      <w:r>
        <w:fldChar w:fldCharType="begin"/>
      </w:r>
      <w:r>
        <w:instrText xml:space="preserve"> PAGEREF _Toc97546942 \h </w:instrText>
      </w:r>
      <w:r>
        <w:fldChar w:fldCharType="separate"/>
      </w:r>
      <w:r>
        <w:t>25</w:t>
      </w:r>
      <w:r>
        <w:fldChar w:fldCharType="end"/>
      </w:r>
    </w:p>
    <w:p w14:paraId="6FE9C7E3" w14:textId="012E8256" w:rsidR="008579A2" w:rsidRDefault="008579A2">
      <w:pPr>
        <w:pStyle w:val="TOC4"/>
        <w:rPr>
          <w:rFonts w:asciiTheme="minorHAnsi" w:eastAsiaTheme="minorEastAsia" w:hAnsiTheme="minorHAnsi" w:cstheme="minorBidi"/>
          <w:sz w:val="22"/>
          <w:szCs w:val="22"/>
          <w:lang w:eastAsia="zh-CN"/>
        </w:rPr>
      </w:pPr>
      <w:r>
        <w:t>6.1.3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C42F51">
        <w:rPr>
          <w:rFonts w:cs="Arial"/>
          <w:lang w:eastAsia="zh-CN"/>
        </w:rPr>
        <w:t xml:space="preserve"> a</w:t>
      </w:r>
      <w:r>
        <w:tab/>
      </w:r>
      <w:r>
        <w:fldChar w:fldCharType="begin"/>
      </w:r>
      <w:r>
        <w:instrText xml:space="preserve"> PAGEREF _Toc97546943 \h </w:instrText>
      </w:r>
      <w:r>
        <w:fldChar w:fldCharType="separate"/>
      </w:r>
      <w:r>
        <w:t>25</w:t>
      </w:r>
      <w:r>
        <w:fldChar w:fldCharType="end"/>
      </w:r>
    </w:p>
    <w:p w14:paraId="76A63FDB" w14:textId="571CE4C7" w:rsidR="008579A2" w:rsidRDefault="008579A2">
      <w:pPr>
        <w:pStyle w:val="TOC4"/>
        <w:rPr>
          <w:rFonts w:asciiTheme="minorHAnsi" w:eastAsiaTheme="minorEastAsia" w:hAnsiTheme="minorHAnsi" w:cstheme="minorBidi"/>
          <w:sz w:val="22"/>
          <w:szCs w:val="22"/>
          <w:lang w:eastAsia="zh-CN"/>
        </w:rPr>
      </w:pPr>
      <w:r>
        <w:t>6.1.3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C42F51">
        <w:rPr>
          <w:rFonts w:cs="Arial"/>
          <w:lang w:eastAsia="zh-CN"/>
        </w:rPr>
        <w:t>b</w:t>
      </w:r>
      <w:r>
        <w:tab/>
      </w:r>
      <w:r>
        <w:fldChar w:fldCharType="begin"/>
      </w:r>
      <w:r>
        <w:instrText xml:space="preserve"> PAGEREF _Toc97546944 \h </w:instrText>
      </w:r>
      <w:r>
        <w:fldChar w:fldCharType="separate"/>
      </w:r>
      <w:r>
        <w:t>25</w:t>
      </w:r>
      <w:r>
        <w:fldChar w:fldCharType="end"/>
      </w:r>
    </w:p>
    <w:p w14:paraId="62ECA014" w14:textId="2D54AEEB" w:rsidR="008579A2" w:rsidRDefault="008579A2">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rPr>
          <w:lang w:eastAsia="zh-CN"/>
        </w:rPr>
        <w:t>CA_n2-n5-n77</w:t>
      </w:r>
      <w:r>
        <w:tab/>
      </w:r>
      <w:r>
        <w:fldChar w:fldCharType="begin"/>
      </w:r>
      <w:r>
        <w:instrText xml:space="preserve"> PAGEREF _Toc97546945 \h </w:instrText>
      </w:r>
      <w:r>
        <w:fldChar w:fldCharType="separate"/>
      </w:r>
      <w:r>
        <w:t>26</w:t>
      </w:r>
      <w:r>
        <w:fldChar w:fldCharType="end"/>
      </w:r>
    </w:p>
    <w:p w14:paraId="2AC61248" w14:textId="4FFB91F2"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6.2.1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_Toc97546946 \h </w:instrText>
      </w:r>
      <w:r>
        <w:fldChar w:fldCharType="separate"/>
      </w:r>
      <w:r>
        <w:t>26</w:t>
      </w:r>
      <w:r>
        <w:fldChar w:fldCharType="end"/>
      </w:r>
    </w:p>
    <w:p w14:paraId="0BB82708" w14:textId="380B52B8" w:rsidR="008579A2" w:rsidRDefault="008579A2">
      <w:pPr>
        <w:pStyle w:val="TOC3"/>
        <w:rPr>
          <w:rFonts w:asciiTheme="minorHAnsi" w:eastAsiaTheme="minorEastAsia" w:hAnsiTheme="minorHAnsi" w:cstheme="minorBidi"/>
          <w:sz w:val="22"/>
          <w:szCs w:val="22"/>
          <w:lang w:eastAsia="zh-CN"/>
        </w:rPr>
      </w:pPr>
      <w:r>
        <w:rPr>
          <w:lang w:eastAsia="zh-CN"/>
        </w:rPr>
        <w:t>6.2.2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_Toc97546947 \h </w:instrText>
      </w:r>
      <w:r>
        <w:fldChar w:fldCharType="separate"/>
      </w:r>
      <w:r>
        <w:t>26</w:t>
      </w:r>
      <w:r>
        <w:fldChar w:fldCharType="end"/>
      </w:r>
    </w:p>
    <w:p w14:paraId="32BE0D56" w14:textId="0CF2EBD6" w:rsidR="008579A2" w:rsidRDefault="008579A2">
      <w:pPr>
        <w:pStyle w:val="TOC3"/>
        <w:rPr>
          <w:rFonts w:asciiTheme="minorHAnsi" w:eastAsiaTheme="minorEastAsia" w:hAnsiTheme="minorHAnsi" w:cstheme="minorBidi"/>
          <w:sz w:val="22"/>
          <w:szCs w:val="22"/>
          <w:lang w:eastAsia="zh-CN"/>
        </w:rPr>
      </w:pPr>
      <w:r>
        <w:t>6.2.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_Toc97546948 \h </w:instrText>
      </w:r>
      <w:r>
        <w:fldChar w:fldCharType="separate"/>
      </w:r>
      <w:r>
        <w:t>26</w:t>
      </w:r>
      <w:r>
        <w:fldChar w:fldCharType="end"/>
      </w:r>
    </w:p>
    <w:p w14:paraId="40127542" w14:textId="1BE632CB" w:rsidR="008579A2" w:rsidRDefault="008579A2">
      <w:pPr>
        <w:pStyle w:val="TOC4"/>
        <w:rPr>
          <w:rFonts w:asciiTheme="minorHAnsi" w:eastAsiaTheme="minorEastAsia" w:hAnsiTheme="minorHAnsi" w:cstheme="minorBidi"/>
          <w:sz w:val="22"/>
          <w:szCs w:val="22"/>
          <w:lang w:eastAsia="zh-CN"/>
        </w:rPr>
      </w:pPr>
      <w:r w:rsidRPr="00C42F51">
        <w:rPr>
          <w:rFonts w:cs="Arial"/>
        </w:rPr>
        <w:t>6.2.3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_Toc97546949 \h </w:instrText>
      </w:r>
      <w:r>
        <w:fldChar w:fldCharType="separate"/>
      </w:r>
      <w:r>
        <w:t>26</w:t>
      </w:r>
      <w:r>
        <w:fldChar w:fldCharType="end"/>
      </w:r>
    </w:p>
    <w:p w14:paraId="1F2936BA" w14:textId="67A42D83" w:rsidR="008579A2" w:rsidRDefault="008579A2">
      <w:pPr>
        <w:pStyle w:val="TOC4"/>
        <w:rPr>
          <w:rFonts w:asciiTheme="minorHAnsi" w:eastAsiaTheme="minorEastAsia" w:hAnsiTheme="minorHAnsi" w:cstheme="minorBidi"/>
          <w:sz w:val="22"/>
          <w:szCs w:val="22"/>
          <w:lang w:eastAsia="zh-CN"/>
        </w:rPr>
      </w:pPr>
      <w:r>
        <w:t>6.2.3</w:t>
      </w:r>
      <w:r>
        <w:rPr>
          <w:lang w:eastAsia="zh-CN"/>
        </w:rPr>
        <w:t>.2</w:t>
      </w:r>
      <w:r>
        <w:rPr>
          <w:rFonts w:asciiTheme="minorHAnsi" w:eastAsiaTheme="minorEastAsia" w:hAnsiTheme="minorHAnsi" w:cstheme="minorBidi"/>
          <w:sz w:val="22"/>
          <w:szCs w:val="22"/>
          <w:lang w:eastAsia="zh-CN"/>
        </w:rPr>
        <w:tab/>
      </w:r>
      <w:r>
        <w:rPr>
          <w:lang w:eastAsia="zh-CN"/>
        </w:rPr>
        <w:t>Power class 2 Case</w:t>
      </w:r>
      <w:r w:rsidRPr="00C42F51">
        <w:rPr>
          <w:lang w:val="en-US" w:eastAsia="zh-CN"/>
        </w:rPr>
        <w:t xml:space="preserve"> B</w:t>
      </w:r>
      <w:r>
        <w:tab/>
      </w:r>
      <w:r>
        <w:fldChar w:fldCharType="begin"/>
      </w:r>
      <w:r>
        <w:instrText xml:space="preserve"> PAGEREF _Toc97546950 \h </w:instrText>
      </w:r>
      <w:r>
        <w:fldChar w:fldCharType="separate"/>
      </w:r>
      <w:r>
        <w:t>27</w:t>
      </w:r>
      <w:r>
        <w:fldChar w:fldCharType="end"/>
      </w:r>
    </w:p>
    <w:p w14:paraId="0B253792" w14:textId="59B02595" w:rsidR="008579A2" w:rsidRDefault="008579A2">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rPr>
          <w:lang w:eastAsia="zh-CN"/>
        </w:rPr>
        <w:t>CA_n2-n12-n77</w:t>
      </w:r>
      <w:r>
        <w:tab/>
      </w:r>
      <w:r>
        <w:fldChar w:fldCharType="begin"/>
      </w:r>
      <w:r>
        <w:instrText xml:space="preserve"> PAGEREF _Toc97546951 \h </w:instrText>
      </w:r>
      <w:r>
        <w:fldChar w:fldCharType="separate"/>
      </w:r>
      <w:r>
        <w:t>27</w:t>
      </w:r>
      <w:r>
        <w:fldChar w:fldCharType="end"/>
      </w:r>
    </w:p>
    <w:p w14:paraId="2DD17FC8" w14:textId="292DCDFA"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6.3.1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_Toc97546952 \h </w:instrText>
      </w:r>
      <w:r>
        <w:fldChar w:fldCharType="separate"/>
      </w:r>
      <w:r>
        <w:t>27</w:t>
      </w:r>
      <w:r>
        <w:fldChar w:fldCharType="end"/>
      </w:r>
    </w:p>
    <w:p w14:paraId="591FE7C8" w14:textId="38CBB464" w:rsidR="008579A2" w:rsidRDefault="008579A2">
      <w:pPr>
        <w:pStyle w:val="TOC3"/>
        <w:rPr>
          <w:rFonts w:asciiTheme="minorHAnsi" w:eastAsiaTheme="minorEastAsia" w:hAnsiTheme="minorHAnsi" w:cstheme="minorBidi"/>
          <w:sz w:val="22"/>
          <w:szCs w:val="22"/>
          <w:lang w:eastAsia="zh-CN"/>
        </w:rPr>
      </w:pPr>
      <w:r>
        <w:rPr>
          <w:lang w:eastAsia="zh-CN"/>
        </w:rPr>
        <w:t>6.3.2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_Toc97546953 \h </w:instrText>
      </w:r>
      <w:r>
        <w:fldChar w:fldCharType="separate"/>
      </w:r>
      <w:r>
        <w:t>27</w:t>
      </w:r>
      <w:r>
        <w:fldChar w:fldCharType="end"/>
      </w:r>
    </w:p>
    <w:p w14:paraId="380BD27A" w14:textId="7787E2B9" w:rsidR="008579A2" w:rsidRDefault="008579A2">
      <w:pPr>
        <w:pStyle w:val="TOC3"/>
        <w:rPr>
          <w:rFonts w:asciiTheme="minorHAnsi" w:eastAsiaTheme="minorEastAsia" w:hAnsiTheme="minorHAnsi" w:cstheme="minorBidi"/>
          <w:sz w:val="22"/>
          <w:szCs w:val="22"/>
          <w:lang w:eastAsia="zh-CN"/>
        </w:rPr>
      </w:pPr>
      <w:r>
        <w:t>6.3.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_Toc97546954 \h </w:instrText>
      </w:r>
      <w:r>
        <w:fldChar w:fldCharType="separate"/>
      </w:r>
      <w:r>
        <w:t>27</w:t>
      </w:r>
      <w:r>
        <w:fldChar w:fldCharType="end"/>
      </w:r>
    </w:p>
    <w:p w14:paraId="38965E99" w14:textId="6EAD1177" w:rsidR="008579A2" w:rsidRDefault="008579A2">
      <w:pPr>
        <w:pStyle w:val="TOC4"/>
        <w:rPr>
          <w:rFonts w:asciiTheme="minorHAnsi" w:eastAsiaTheme="minorEastAsia" w:hAnsiTheme="minorHAnsi" w:cstheme="minorBidi"/>
          <w:sz w:val="22"/>
          <w:szCs w:val="22"/>
          <w:lang w:eastAsia="zh-CN"/>
        </w:rPr>
      </w:pPr>
      <w:r w:rsidRPr="00C42F51">
        <w:rPr>
          <w:rFonts w:cs="Arial"/>
        </w:rPr>
        <w:t>6.3.3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_Toc97546955 \h </w:instrText>
      </w:r>
      <w:r>
        <w:fldChar w:fldCharType="separate"/>
      </w:r>
      <w:r>
        <w:t>28</w:t>
      </w:r>
      <w:r>
        <w:fldChar w:fldCharType="end"/>
      </w:r>
    </w:p>
    <w:p w14:paraId="7BB7E9F9" w14:textId="76BB4FF9" w:rsidR="008579A2" w:rsidRDefault="008579A2">
      <w:pPr>
        <w:pStyle w:val="TOC4"/>
        <w:rPr>
          <w:rFonts w:asciiTheme="minorHAnsi" w:eastAsiaTheme="minorEastAsia" w:hAnsiTheme="minorHAnsi" w:cstheme="minorBidi"/>
          <w:sz w:val="22"/>
          <w:szCs w:val="22"/>
          <w:lang w:eastAsia="zh-CN"/>
        </w:rPr>
      </w:pPr>
      <w:r w:rsidRPr="00C42F51">
        <w:rPr>
          <w:rFonts w:cs="Arial"/>
        </w:rPr>
        <w:t>6.3.3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_Toc97546956 \h </w:instrText>
      </w:r>
      <w:r>
        <w:fldChar w:fldCharType="separate"/>
      </w:r>
      <w:r>
        <w:t>28</w:t>
      </w:r>
      <w:r>
        <w:fldChar w:fldCharType="end"/>
      </w:r>
    </w:p>
    <w:p w14:paraId="5997DFDB" w14:textId="2120E145" w:rsidR="008579A2" w:rsidRDefault="008579A2">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rPr>
          <w:lang w:eastAsia="zh-CN"/>
        </w:rPr>
        <w:t>CA_n2-n14-n77</w:t>
      </w:r>
      <w:r>
        <w:tab/>
      </w:r>
      <w:r>
        <w:fldChar w:fldCharType="begin"/>
      </w:r>
      <w:r>
        <w:instrText xml:space="preserve"> PAGEREF _Toc97546957 \h </w:instrText>
      </w:r>
      <w:r>
        <w:fldChar w:fldCharType="separate"/>
      </w:r>
      <w:r>
        <w:t>28</w:t>
      </w:r>
      <w:r>
        <w:fldChar w:fldCharType="end"/>
      </w:r>
    </w:p>
    <w:p w14:paraId="3273ABB4" w14:textId="7DE8F17E"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6.4.1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_Toc97546958 \h </w:instrText>
      </w:r>
      <w:r>
        <w:fldChar w:fldCharType="separate"/>
      </w:r>
      <w:r>
        <w:t>28</w:t>
      </w:r>
      <w:r>
        <w:fldChar w:fldCharType="end"/>
      </w:r>
    </w:p>
    <w:p w14:paraId="1A8ED563" w14:textId="53814347" w:rsidR="008579A2" w:rsidRDefault="008579A2">
      <w:pPr>
        <w:pStyle w:val="TOC3"/>
        <w:rPr>
          <w:rFonts w:asciiTheme="minorHAnsi" w:eastAsiaTheme="minorEastAsia" w:hAnsiTheme="minorHAnsi" w:cstheme="minorBidi"/>
          <w:sz w:val="22"/>
          <w:szCs w:val="22"/>
          <w:lang w:eastAsia="zh-CN"/>
        </w:rPr>
      </w:pPr>
      <w:r>
        <w:rPr>
          <w:lang w:eastAsia="zh-CN"/>
        </w:rPr>
        <w:t>6.4.2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_Toc97546959 \h </w:instrText>
      </w:r>
      <w:r>
        <w:fldChar w:fldCharType="separate"/>
      </w:r>
      <w:r>
        <w:t>28</w:t>
      </w:r>
      <w:r>
        <w:fldChar w:fldCharType="end"/>
      </w:r>
    </w:p>
    <w:p w14:paraId="749CE4E5" w14:textId="0D9B4062" w:rsidR="008579A2" w:rsidRDefault="008579A2">
      <w:pPr>
        <w:pStyle w:val="TOC3"/>
        <w:rPr>
          <w:rFonts w:asciiTheme="minorHAnsi" w:eastAsiaTheme="minorEastAsia" w:hAnsiTheme="minorHAnsi" w:cstheme="minorBidi"/>
          <w:sz w:val="22"/>
          <w:szCs w:val="22"/>
          <w:lang w:eastAsia="zh-CN"/>
        </w:rPr>
      </w:pPr>
      <w:r>
        <w:lastRenderedPageBreak/>
        <w:t>6.4.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_Toc97546960 \h </w:instrText>
      </w:r>
      <w:r>
        <w:fldChar w:fldCharType="separate"/>
      </w:r>
      <w:r>
        <w:t>29</w:t>
      </w:r>
      <w:r>
        <w:fldChar w:fldCharType="end"/>
      </w:r>
    </w:p>
    <w:p w14:paraId="42060C4B" w14:textId="5E8AA605" w:rsidR="008579A2" w:rsidRDefault="008579A2">
      <w:pPr>
        <w:pStyle w:val="TOC4"/>
        <w:rPr>
          <w:rFonts w:asciiTheme="minorHAnsi" w:eastAsiaTheme="minorEastAsia" w:hAnsiTheme="minorHAnsi" w:cstheme="minorBidi"/>
          <w:sz w:val="22"/>
          <w:szCs w:val="22"/>
          <w:lang w:eastAsia="zh-CN"/>
        </w:rPr>
      </w:pPr>
      <w:r w:rsidRPr="00C42F51">
        <w:rPr>
          <w:rFonts w:cs="Arial"/>
        </w:rPr>
        <w:t>6.4.3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_Toc97546961 \h </w:instrText>
      </w:r>
      <w:r>
        <w:fldChar w:fldCharType="separate"/>
      </w:r>
      <w:r>
        <w:t>29</w:t>
      </w:r>
      <w:r>
        <w:fldChar w:fldCharType="end"/>
      </w:r>
    </w:p>
    <w:p w14:paraId="7D1270AF" w14:textId="47C306EB" w:rsidR="008579A2" w:rsidRDefault="008579A2">
      <w:pPr>
        <w:pStyle w:val="TOC4"/>
        <w:rPr>
          <w:rFonts w:asciiTheme="minorHAnsi" w:eastAsiaTheme="minorEastAsia" w:hAnsiTheme="minorHAnsi" w:cstheme="minorBidi"/>
          <w:sz w:val="22"/>
          <w:szCs w:val="22"/>
          <w:lang w:eastAsia="zh-CN"/>
        </w:rPr>
      </w:pPr>
      <w:r w:rsidRPr="00C42F51">
        <w:rPr>
          <w:rFonts w:cs="Arial"/>
        </w:rPr>
        <w:t>6.4.3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_Toc97546962 \h </w:instrText>
      </w:r>
      <w:r>
        <w:fldChar w:fldCharType="separate"/>
      </w:r>
      <w:r>
        <w:t>29</w:t>
      </w:r>
      <w:r>
        <w:fldChar w:fldCharType="end"/>
      </w:r>
    </w:p>
    <w:p w14:paraId="4779E8CD" w14:textId="539E82EF" w:rsidR="008579A2" w:rsidRDefault="008579A2">
      <w:pPr>
        <w:pStyle w:val="TOC2"/>
        <w:rPr>
          <w:rFonts w:asciiTheme="minorHAnsi" w:eastAsiaTheme="minorEastAsia" w:hAnsiTheme="minorHAnsi" w:cstheme="minorBidi"/>
          <w:sz w:val="22"/>
          <w:szCs w:val="22"/>
          <w:lang w:eastAsia="zh-CN"/>
        </w:rPr>
      </w:pPr>
      <w:r>
        <w:t>6.5</w:t>
      </w:r>
      <w:r>
        <w:rPr>
          <w:rFonts w:asciiTheme="minorHAnsi" w:eastAsiaTheme="minorEastAsia" w:hAnsiTheme="minorHAnsi" w:cstheme="minorBidi"/>
          <w:sz w:val="22"/>
          <w:szCs w:val="22"/>
          <w:lang w:eastAsia="zh-CN"/>
        </w:rPr>
        <w:tab/>
      </w:r>
      <w:r>
        <w:rPr>
          <w:lang w:eastAsia="zh-CN"/>
        </w:rPr>
        <w:t>CA_n2-n30-n77</w:t>
      </w:r>
      <w:r>
        <w:tab/>
      </w:r>
      <w:r>
        <w:fldChar w:fldCharType="begin"/>
      </w:r>
      <w:r>
        <w:instrText xml:space="preserve"> PAGEREF _Toc97546963 \h </w:instrText>
      </w:r>
      <w:r>
        <w:fldChar w:fldCharType="separate"/>
      </w:r>
      <w:r>
        <w:t>29</w:t>
      </w:r>
      <w:r>
        <w:fldChar w:fldCharType="end"/>
      </w:r>
    </w:p>
    <w:p w14:paraId="2AE4EACC" w14:textId="42216E7A"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6.5.1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_Toc97546964 \h </w:instrText>
      </w:r>
      <w:r>
        <w:fldChar w:fldCharType="separate"/>
      </w:r>
      <w:r>
        <w:t>29</w:t>
      </w:r>
      <w:r>
        <w:fldChar w:fldCharType="end"/>
      </w:r>
    </w:p>
    <w:p w14:paraId="2B106449" w14:textId="5677D80F" w:rsidR="008579A2" w:rsidRDefault="008579A2">
      <w:pPr>
        <w:pStyle w:val="TOC3"/>
        <w:rPr>
          <w:rFonts w:asciiTheme="minorHAnsi" w:eastAsiaTheme="minorEastAsia" w:hAnsiTheme="minorHAnsi" w:cstheme="minorBidi"/>
          <w:sz w:val="22"/>
          <w:szCs w:val="22"/>
          <w:lang w:eastAsia="zh-CN"/>
        </w:rPr>
      </w:pPr>
      <w:r>
        <w:rPr>
          <w:lang w:eastAsia="zh-CN"/>
        </w:rPr>
        <w:t>6.5.2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_Toc97546965 \h </w:instrText>
      </w:r>
      <w:r>
        <w:fldChar w:fldCharType="separate"/>
      </w:r>
      <w:r>
        <w:t>30</w:t>
      </w:r>
      <w:r>
        <w:fldChar w:fldCharType="end"/>
      </w:r>
    </w:p>
    <w:p w14:paraId="2EE405A2" w14:textId="08A4FAF1" w:rsidR="008579A2" w:rsidRDefault="008579A2">
      <w:pPr>
        <w:pStyle w:val="TOC3"/>
        <w:rPr>
          <w:rFonts w:asciiTheme="minorHAnsi" w:eastAsiaTheme="minorEastAsia" w:hAnsiTheme="minorHAnsi" w:cstheme="minorBidi"/>
          <w:sz w:val="22"/>
          <w:szCs w:val="22"/>
          <w:lang w:eastAsia="zh-CN"/>
        </w:rPr>
      </w:pPr>
      <w:r>
        <w:t>6.5.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_Toc97546966 \h </w:instrText>
      </w:r>
      <w:r>
        <w:fldChar w:fldCharType="separate"/>
      </w:r>
      <w:r>
        <w:t>30</w:t>
      </w:r>
      <w:r>
        <w:fldChar w:fldCharType="end"/>
      </w:r>
    </w:p>
    <w:p w14:paraId="7CB8EBC5" w14:textId="47E2A816" w:rsidR="008579A2" w:rsidRDefault="008579A2">
      <w:pPr>
        <w:pStyle w:val="TOC4"/>
        <w:rPr>
          <w:rFonts w:asciiTheme="minorHAnsi" w:eastAsiaTheme="minorEastAsia" w:hAnsiTheme="minorHAnsi" w:cstheme="minorBidi"/>
          <w:sz w:val="22"/>
          <w:szCs w:val="22"/>
          <w:lang w:eastAsia="zh-CN"/>
        </w:rPr>
      </w:pPr>
      <w:r w:rsidRPr="00C42F51">
        <w:rPr>
          <w:rFonts w:cs="Arial"/>
        </w:rPr>
        <w:t>6.5.3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_Toc97546967 \h </w:instrText>
      </w:r>
      <w:r>
        <w:fldChar w:fldCharType="separate"/>
      </w:r>
      <w:r>
        <w:t>30</w:t>
      </w:r>
      <w:r>
        <w:fldChar w:fldCharType="end"/>
      </w:r>
    </w:p>
    <w:p w14:paraId="5D39CF30" w14:textId="647823AA" w:rsidR="008579A2" w:rsidRDefault="008579A2">
      <w:pPr>
        <w:pStyle w:val="TOC4"/>
        <w:rPr>
          <w:rFonts w:asciiTheme="minorHAnsi" w:eastAsiaTheme="minorEastAsia" w:hAnsiTheme="minorHAnsi" w:cstheme="minorBidi"/>
          <w:sz w:val="22"/>
          <w:szCs w:val="22"/>
          <w:lang w:eastAsia="zh-CN"/>
        </w:rPr>
      </w:pPr>
      <w:r w:rsidRPr="00C42F51">
        <w:rPr>
          <w:rFonts w:cs="Arial"/>
        </w:rPr>
        <w:t>6.5.3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_Toc97546968 \h </w:instrText>
      </w:r>
      <w:r>
        <w:fldChar w:fldCharType="separate"/>
      </w:r>
      <w:r>
        <w:t>30</w:t>
      </w:r>
      <w:r>
        <w:fldChar w:fldCharType="end"/>
      </w:r>
    </w:p>
    <w:p w14:paraId="0DCE5090" w14:textId="6B32AED9" w:rsidR="008579A2" w:rsidRDefault="008579A2">
      <w:pPr>
        <w:pStyle w:val="TOC2"/>
        <w:rPr>
          <w:rFonts w:asciiTheme="minorHAnsi" w:eastAsiaTheme="minorEastAsia" w:hAnsiTheme="minorHAnsi" w:cstheme="minorBidi"/>
          <w:sz w:val="22"/>
          <w:szCs w:val="22"/>
          <w:lang w:eastAsia="zh-CN"/>
        </w:rPr>
      </w:pPr>
      <w:r>
        <w:t>6.6</w:t>
      </w:r>
      <w:r>
        <w:rPr>
          <w:rFonts w:asciiTheme="minorHAnsi" w:eastAsiaTheme="minorEastAsia" w:hAnsiTheme="minorHAnsi" w:cstheme="minorBidi"/>
          <w:sz w:val="22"/>
          <w:szCs w:val="22"/>
          <w:lang w:eastAsia="zh-CN"/>
        </w:rPr>
        <w:tab/>
      </w:r>
      <w:r>
        <w:rPr>
          <w:lang w:eastAsia="zh-CN"/>
        </w:rPr>
        <w:t>CA_n5-n30-n77</w:t>
      </w:r>
      <w:r>
        <w:tab/>
      </w:r>
      <w:r>
        <w:fldChar w:fldCharType="begin"/>
      </w:r>
      <w:r>
        <w:instrText xml:space="preserve"> PAGEREF _Toc97546969 \h </w:instrText>
      </w:r>
      <w:r>
        <w:fldChar w:fldCharType="separate"/>
      </w:r>
      <w:r>
        <w:t>31</w:t>
      </w:r>
      <w:r>
        <w:fldChar w:fldCharType="end"/>
      </w:r>
    </w:p>
    <w:p w14:paraId="3EF55BE9" w14:textId="3D118BB9"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6.6.1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_Toc97546970 \h </w:instrText>
      </w:r>
      <w:r>
        <w:fldChar w:fldCharType="separate"/>
      </w:r>
      <w:r>
        <w:t>31</w:t>
      </w:r>
      <w:r>
        <w:fldChar w:fldCharType="end"/>
      </w:r>
    </w:p>
    <w:p w14:paraId="65D3CAF1" w14:textId="17FC4784" w:rsidR="008579A2" w:rsidRDefault="008579A2">
      <w:pPr>
        <w:pStyle w:val="TOC3"/>
        <w:rPr>
          <w:rFonts w:asciiTheme="minorHAnsi" w:eastAsiaTheme="minorEastAsia" w:hAnsiTheme="minorHAnsi" w:cstheme="minorBidi"/>
          <w:sz w:val="22"/>
          <w:szCs w:val="22"/>
          <w:lang w:eastAsia="zh-CN"/>
        </w:rPr>
      </w:pPr>
      <w:r>
        <w:rPr>
          <w:lang w:eastAsia="zh-CN"/>
        </w:rPr>
        <w:t>6.6.2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_Toc97546971 \h </w:instrText>
      </w:r>
      <w:r>
        <w:fldChar w:fldCharType="separate"/>
      </w:r>
      <w:r>
        <w:t>31</w:t>
      </w:r>
      <w:r>
        <w:fldChar w:fldCharType="end"/>
      </w:r>
    </w:p>
    <w:p w14:paraId="091D5C77" w14:textId="105A3A4B" w:rsidR="008579A2" w:rsidRDefault="008579A2">
      <w:pPr>
        <w:pStyle w:val="TOC3"/>
        <w:rPr>
          <w:rFonts w:asciiTheme="minorHAnsi" w:eastAsiaTheme="minorEastAsia" w:hAnsiTheme="minorHAnsi" w:cstheme="minorBidi"/>
          <w:sz w:val="22"/>
          <w:szCs w:val="22"/>
          <w:lang w:eastAsia="zh-CN"/>
        </w:rPr>
      </w:pPr>
      <w:r>
        <w:t>6.6.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_Toc97546972 \h </w:instrText>
      </w:r>
      <w:r>
        <w:fldChar w:fldCharType="separate"/>
      </w:r>
      <w:r>
        <w:t>31</w:t>
      </w:r>
      <w:r>
        <w:fldChar w:fldCharType="end"/>
      </w:r>
    </w:p>
    <w:p w14:paraId="4670FDB3" w14:textId="7EF2FF76" w:rsidR="008579A2" w:rsidRDefault="008579A2">
      <w:pPr>
        <w:pStyle w:val="TOC4"/>
        <w:rPr>
          <w:rFonts w:asciiTheme="minorHAnsi" w:eastAsiaTheme="minorEastAsia" w:hAnsiTheme="minorHAnsi" w:cstheme="minorBidi"/>
          <w:sz w:val="22"/>
          <w:szCs w:val="22"/>
          <w:lang w:eastAsia="zh-CN"/>
        </w:rPr>
      </w:pPr>
      <w:r w:rsidRPr="00C42F51">
        <w:rPr>
          <w:rFonts w:cs="Arial"/>
        </w:rPr>
        <w:t>6.6.3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_Toc97546973 \h </w:instrText>
      </w:r>
      <w:r>
        <w:fldChar w:fldCharType="separate"/>
      </w:r>
      <w:r>
        <w:t>31</w:t>
      </w:r>
      <w:r>
        <w:fldChar w:fldCharType="end"/>
      </w:r>
    </w:p>
    <w:p w14:paraId="77C185E7" w14:textId="069C7C4C" w:rsidR="008579A2" w:rsidRDefault="008579A2">
      <w:pPr>
        <w:pStyle w:val="TOC4"/>
        <w:rPr>
          <w:rFonts w:asciiTheme="minorHAnsi" w:eastAsiaTheme="minorEastAsia" w:hAnsiTheme="minorHAnsi" w:cstheme="minorBidi"/>
          <w:sz w:val="22"/>
          <w:szCs w:val="22"/>
          <w:lang w:eastAsia="zh-CN"/>
        </w:rPr>
      </w:pPr>
      <w:r w:rsidRPr="00C42F51">
        <w:rPr>
          <w:rFonts w:cs="Arial"/>
        </w:rPr>
        <w:t>6.6.3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_Toc97546974 \h </w:instrText>
      </w:r>
      <w:r>
        <w:fldChar w:fldCharType="separate"/>
      </w:r>
      <w:r>
        <w:t>32</w:t>
      </w:r>
      <w:r>
        <w:fldChar w:fldCharType="end"/>
      </w:r>
    </w:p>
    <w:p w14:paraId="563AF2DE" w14:textId="6B2DCDDC" w:rsidR="008579A2" w:rsidRDefault="008579A2">
      <w:pPr>
        <w:pStyle w:val="TOC2"/>
        <w:rPr>
          <w:rFonts w:asciiTheme="minorHAnsi" w:eastAsiaTheme="minorEastAsia" w:hAnsiTheme="minorHAnsi" w:cstheme="minorBidi"/>
          <w:sz w:val="22"/>
          <w:szCs w:val="22"/>
          <w:lang w:eastAsia="zh-CN"/>
        </w:rPr>
      </w:pPr>
      <w:r>
        <w:t>6.7</w:t>
      </w:r>
      <w:r>
        <w:rPr>
          <w:rFonts w:asciiTheme="minorHAnsi" w:eastAsiaTheme="minorEastAsia" w:hAnsiTheme="minorHAnsi" w:cstheme="minorBidi"/>
          <w:sz w:val="22"/>
          <w:szCs w:val="22"/>
          <w:lang w:eastAsia="zh-CN"/>
        </w:rPr>
        <w:tab/>
      </w:r>
      <w:r>
        <w:rPr>
          <w:lang w:eastAsia="zh-CN"/>
        </w:rPr>
        <w:t>CA_n12-n30-n77</w:t>
      </w:r>
      <w:r>
        <w:tab/>
      </w:r>
      <w:r>
        <w:fldChar w:fldCharType="begin"/>
      </w:r>
      <w:r>
        <w:instrText xml:space="preserve"> PAGEREF _Toc97546975 \h </w:instrText>
      </w:r>
      <w:r>
        <w:fldChar w:fldCharType="separate"/>
      </w:r>
      <w:r>
        <w:t>32</w:t>
      </w:r>
      <w:r>
        <w:fldChar w:fldCharType="end"/>
      </w:r>
    </w:p>
    <w:p w14:paraId="2E84038B" w14:textId="6979BB48"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6.7.1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_Toc97546976 \h </w:instrText>
      </w:r>
      <w:r>
        <w:fldChar w:fldCharType="separate"/>
      </w:r>
      <w:r>
        <w:t>32</w:t>
      </w:r>
      <w:r>
        <w:fldChar w:fldCharType="end"/>
      </w:r>
    </w:p>
    <w:p w14:paraId="1988BD9F" w14:textId="2E0C1BD0" w:rsidR="008579A2" w:rsidRDefault="008579A2">
      <w:pPr>
        <w:pStyle w:val="TOC3"/>
        <w:rPr>
          <w:rFonts w:asciiTheme="minorHAnsi" w:eastAsiaTheme="minorEastAsia" w:hAnsiTheme="minorHAnsi" w:cstheme="minorBidi"/>
          <w:sz w:val="22"/>
          <w:szCs w:val="22"/>
          <w:lang w:eastAsia="zh-CN"/>
        </w:rPr>
      </w:pPr>
      <w:r>
        <w:rPr>
          <w:lang w:eastAsia="zh-CN"/>
        </w:rPr>
        <w:t>6.7.2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_Toc97546977 \h </w:instrText>
      </w:r>
      <w:r>
        <w:fldChar w:fldCharType="separate"/>
      </w:r>
      <w:r>
        <w:t>32</w:t>
      </w:r>
      <w:r>
        <w:fldChar w:fldCharType="end"/>
      </w:r>
    </w:p>
    <w:p w14:paraId="2DDF333C" w14:textId="765FE048" w:rsidR="008579A2" w:rsidRDefault="008579A2">
      <w:pPr>
        <w:pStyle w:val="TOC3"/>
        <w:rPr>
          <w:rFonts w:asciiTheme="minorHAnsi" w:eastAsiaTheme="minorEastAsia" w:hAnsiTheme="minorHAnsi" w:cstheme="minorBidi"/>
          <w:sz w:val="22"/>
          <w:szCs w:val="22"/>
          <w:lang w:eastAsia="zh-CN"/>
        </w:rPr>
      </w:pPr>
      <w:r>
        <w:t>6.7.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_Toc97546978 \h </w:instrText>
      </w:r>
      <w:r>
        <w:fldChar w:fldCharType="separate"/>
      </w:r>
      <w:r>
        <w:t>32</w:t>
      </w:r>
      <w:r>
        <w:fldChar w:fldCharType="end"/>
      </w:r>
    </w:p>
    <w:p w14:paraId="66BD60A8" w14:textId="51869FA9" w:rsidR="008579A2" w:rsidRDefault="008579A2">
      <w:pPr>
        <w:pStyle w:val="TOC4"/>
        <w:rPr>
          <w:rFonts w:asciiTheme="minorHAnsi" w:eastAsiaTheme="minorEastAsia" w:hAnsiTheme="minorHAnsi" w:cstheme="minorBidi"/>
          <w:sz w:val="22"/>
          <w:szCs w:val="22"/>
          <w:lang w:eastAsia="zh-CN"/>
        </w:rPr>
      </w:pPr>
      <w:r w:rsidRPr="00C42F51">
        <w:rPr>
          <w:rFonts w:cs="Arial"/>
        </w:rPr>
        <w:t>6.7.3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_Toc97546979 \h </w:instrText>
      </w:r>
      <w:r>
        <w:fldChar w:fldCharType="separate"/>
      </w:r>
      <w:r>
        <w:t>33</w:t>
      </w:r>
      <w:r>
        <w:fldChar w:fldCharType="end"/>
      </w:r>
    </w:p>
    <w:p w14:paraId="0A320166" w14:textId="5F2D4266" w:rsidR="008579A2" w:rsidRDefault="008579A2">
      <w:pPr>
        <w:pStyle w:val="TOC4"/>
        <w:rPr>
          <w:rFonts w:asciiTheme="minorHAnsi" w:eastAsiaTheme="minorEastAsia" w:hAnsiTheme="minorHAnsi" w:cstheme="minorBidi"/>
          <w:sz w:val="22"/>
          <w:szCs w:val="22"/>
          <w:lang w:eastAsia="zh-CN"/>
        </w:rPr>
      </w:pPr>
      <w:r w:rsidRPr="00C42F51">
        <w:rPr>
          <w:rFonts w:cs="Arial"/>
        </w:rPr>
        <w:t>6.7.3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_Toc97546980 \h </w:instrText>
      </w:r>
      <w:r>
        <w:fldChar w:fldCharType="separate"/>
      </w:r>
      <w:r>
        <w:t>33</w:t>
      </w:r>
      <w:r>
        <w:fldChar w:fldCharType="end"/>
      </w:r>
    </w:p>
    <w:p w14:paraId="3B6C5CE7" w14:textId="238294A9" w:rsidR="008579A2" w:rsidRDefault="008579A2">
      <w:pPr>
        <w:pStyle w:val="TOC2"/>
        <w:rPr>
          <w:rFonts w:asciiTheme="minorHAnsi" w:eastAsiaTheme="minorEastAsia" w:hAnsiTheme="minorHAnsi" w:cstheme="minorBidi"/>
          <w:sz w:val="22"/>
          <w:szCs w:val="22"/>
          <w:lang w:eastAsia="zh-CN"/>
        </w:rPr>
      </w:pPr>
      <w:r>
        <w:t>6.8</w:t>
      </w:r>
      <w:r>
        <w:rPr>
          <w:rFonts w:asciiTheme="minorHAnsi" w:eastAsiaTheme="minorEastAsia" w:hAnsiTheme="minorHAnsi" w:cstheme="minorBidi"/>
          <w:sz w:val="22"/>
          <w:szCs w:val="22"/>
          <w:lang w:eastAsia="zh-CN"/>
        </w:rPr>
        <w:tab/>
      </w:r>
      <w:r>
        <w:rPr>
          <w:lang w:eastAsia="zh-CN"/>
        </w:rPr>
        <w:t>CA_n12-n66-n77</w:t>
      </w:r>
      <w:r>
        <w:tab/>
      </w:r>
      <w:r>
        <w:fldChar w:fldCharType="begin"/>
      </w:r>
      <w:r>
        <w:instrText xml:space="preserve"> PAGEREF _Toc97546981 \h </w:instrText>
      </w:r>
      <w:r>
        <w:fldChar w:fldCharType="separate"/>
      </w:r>
      <w:r>
        <w:t>33</w:t>
      </w:r>
      <w:r>
        <w:fldChar w:fldCharType="end"/>
      </w:r>
    </w:p>
    <w:p w14:paraId="4734E242" w14:textId="4C2186DA"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6.8.1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_Toc97546982 \h </w:instrText>
      </w:r>
      <w:r>
        <w:fldChar w:fldCharType="separate"/>
      </w:r>
      <w:r>
        <w:t>33</w:t>
      </w:r>
      <w:r>
        <w:fldChar w:fldCharType="end"/>
      </w:r>
    </w:p>
    <w:p w14:paraId="52D8DDBC" w14:textId="67D01443" w:rsidR="008579A2" w:rsidRDefault="008579A2">
      <w:pPr>
        <w:pStyle w:val="TOC3"/>
        <w:rPr>
          <w:rFonts w:asciiTheme="minorHAnsi" w:eastAsiaTheme="minorEastAsia" w:hAnsiTheme="minorHAnsi" w:cstheme="minorBidi"/>
          <w:sz w:val="22"/>
          <w:szCs w:val="22"/>
          <w:lang w:eastAsia="zh-CN"/>
        </w:rPr>
      </w:pPr>
      <w:r>
        <w:rPr>
          <w:lang w:eastAsia="zh-CN"/>
        </w:rPr>
        <w:t>6.8.2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_Toc97546983 \h </w:instrText>
      </w:r>
      <w:r>
        <w:fldChar w:fldCharType="separate"/>
      </w:r>
      <w:r>
        <w:t>33</w:t>
      </w:r>
      <w:r>
        <w:fldChar w:fldCharType="end"/>
      </w:r>
    </w:p>
    <w:p w14:paraId="64BF5461" w14:textId="67229397" w:rsidR="008579A2" w:rsidRDefault="008579A2">
      <w:pPr>
        <w:pStyle w:val="TOC3"/>
        <w:rPr>
          <w:rFonts w:asciiTheme="minorHAnsi" w:eastAsiaTheme="minorEastAsia" w:hAnsiTheme="minorHAnsi" w:cstheme="minorBidi"/>
          <w:sz w:val="22"/>
          <w:szCs w:val="22"/>
          <w:lang w:eastAsia="zh-CN"/>
        </w:rPr>
      </w:pPr>
      <w:r>
        <w:t>6.8.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_Toc97546984 \h </w:instrText>
      </w:r>
      <w:r>
        <w:fldChar w:fldCharType="separate"/>
      </w:r>
      <w:r>
        <w:t>34</w:t>
      </w:r>
      <w:r>
        <w:fldChar w:fldCharType="end"/>
      </w:r>
    </w:p>
    <w:p w14:paraId="1B14FA56" w14:textId="2370DD92" w:rsidR="008579A2" w:rsidRDefault="008579A2">
      <w:pPr>
        <w:pStyle w:val="TOC4"/>
        <w:rPr>
          <w:rFonts w:asciiTheme="minorHAnsi" w:eastAsiaTheme="minorEastAsia" w:hAnsiTheme="minorHAnsi" w:cstheme="minorBidi"/>
          <w:sz w:val="22"/>
          <w:szCs w:val="22"/>
          <w:lang w:eastAsia="zh-CN"/>
        </w:rPr>
      </w:pPr>
      <w:r w:rsidRPr="00C42F51">
        <w:rPr>
          <w:rFonts w:cs="Arial"/>
        </w:rPr>
        <w:t>6.8.3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_Toc97546985 \h </w:instrText>
      </w:r>
      <w:r>
        <w:fldChar w:fldCharType="separate"/>
      </w:r>
      <w:r>
        <w:t>34</w:t>
      </w:r>
      <w:r>
        <w:fldChar w:fldCharType="end"/>
      </w:r>
    </w:p>
    <w:p w14:paraId="0ED47AB4" w14:textId="2416F217" w:rsidR="008579A2" w:rsidRDefault="008579A2">
      <w:pPr>
        <w:pStyle w:val="TOC4"/>
        <w:rPr>
          <w:rFonts w:asciiTheme="minorHAnsi" w:eastAsiaTheme="minorEastAsia" w:hAnsiTheme="minorHAnsi" w:cstheme="minorBidi"/>
          <w:sz w:val="22"/>
          <w:szCs w:val="22"/>
          <w:lang w:eastAsia="zh-CN"/>
        </w:rPr>
      </w:pPr>
      <w:r w:rsidRPr="00C42F51">
        <w:rPr>
          <w:rFonts w:cs="Arial"/>
        </w:rPr>
        <w:t>6.8.3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_Toc97546986 \h </w:instrText>
      </w:r>
      <w:r>
        <w:fldChar w:fldCharType="separate"/>
      </w:r>
      <w:r>
        <w:t>34</w:t>
      </w:r>
      <w:r>
        <w:fldChar w:fldCharType="end"/>
      </w:r>
    </w:p>
    <w:p w14:paraId="08740D7B" w14:textId="732AA5E4" w:rsidR="008579A2" w:rsidRDefault="008579A2">
      <w:pPr>
        <w:pStyle w:val="TOC2"/>
        <w:rPr>
          <w:rFonts w:asciiTheme="minorHAnsi" w:eastAsiaTheme="minorEastAsia" w:hAnsiTheme="minorHAnsi" w:cstheme="minorBidi"/>
          <w:sz w:val="22"/>
          <w:szCs w:val="22"/>
          <w:lang w:eastAsia="zh-CN"/>
        </w:rPr>
      </w:pPr>
      <w:r>
        <w:t>6.9</w:t>
      </w:r>
      <w:r>
        <w:rPr>
          <w:rFonts w:asciiTheme="minorHAnsi" w:eastAsiaTheme="minorEastAsia" w:hAnsiTheme="minorHAnsi" w:cstheme="minorBidi"/>
          <w:sz w:val="22"/>
          <w:szCs w:val="22"/>
          <w:lang w:eastAsia="zh-CN"/>
        </w:rPr>
        <w:tab/>
      </w:r>
      <w:r>
        <w:rPr>
          <w:lang w:eastAsia="zh-CN"/>
        </w:rPr>
        <w:t>CA_n14-n30-n77</w:t>
      </w:r>
      <w:r>
        <w:tab/>
      </w:r>
      <w:r>
        <w:fldChar w:fldCharType="begin"/>
      </w:r>
      <w:r>
        <w:instrText xml:space="preserve"> PAGEREF _Toc97546987 \h </w:instrText>
      </w:r>
      <w:r>
        <w:fldChar w:fldCharType="separate"/>
      </w:r>
      <w:r>
        <w:t>35</w:t>
      </w:r>
      <w:r>
        <w:fldChar w:fldCharType="end"/>
      </w:r>
    </w:p>
    <w:p w14:paraId="6735E31A" w14:textId="2FE72ACF"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6.9.1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_Toc97546988 \h </w:instrText>
      </w:r>
      <w:r>
        <w:fldChar w:fldCharType="separate"/>
      </w:r>
      <w:r>
        <w:t>35</w:t>
      </w:r>
      <w:r>
        <w:fldChar w:fldCharType="end"/>
      </w:r>
    </w:p>
    <w:p w14:paraId="195637DC" w14:textId="28B82598" w:rsidR="008579A2" w:rsidRDefault="008579A2">
      <w:pPr>
        <w:pStyle w:val="TOC3"/>
        <w:rPr>
          <w:rFonts w:asciiTheme="minorHAnsi" w:eastAsiaTheme="minorEastAsia" w:hAnsiTheme="minorHAnsi" w:cstheme="minorBidi"/>
          <w:sz w:val="22"/>
          <w:szCs w:val="22"/>
          <w:lang w:eastAsia="zh-CN"/>
        </w:rPr>
      </w:pPr>
      <w:r>
        <w:rPr>
          <w:lang w:eastAsia="zh-CN"/>
        </w:rPr>
        <w:t>6.9.2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_Toc97546989 \h </w:instrText>
      </w:r>
      <w:r>
        <w:fldChar w:fldCharType="separate"/>
      </w:r>
      <w:r>
        <w:t>35</w:t>
      </w:r>
      <w:r>
        <w:fldChar w:fldCharType="end"/>
      </w:r>
    </w:p>
    <w:p w14:paraId="1BA9BD7A" w14:textId="215F9DFA" w:rsidR="008579A2" w:rsidRDefault="008579A2">
      <w:pPr>
        <w:pStyle w:val="TOC3"/>
        <w:rPr>
          <w:rFonts w:asciiTheme="minorHAnsi" w:eastAsiaTheme="minorEastAsia" w:hAnsiTheme="minorHAnsi" w:cstheme="minorBidi"/>
          <w:sz w:val="22"/>
          <w:szCs w:val="22"/>
          <w:lang w:eastAsia="zh-CN"/>
        </w:rPr>
      </w:pPr>
      <w:r>
        <w:t>6.9.</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_Toc97546990 \h </w:instrText>
      </w:r>
      <w:r>
        <w:fldChar w:fldCharType="separate"/>
      </w:r>
      <w:r>
        <w:t>35</w:t>
      </w:r>
      <w:r>
        <w:fldChar w:fldCharType="end"/>
      </w:r>
    </w:p>
    <w:p w14:paraId="59D6C0E5" w14:textId="33887426" w:rsidR="008579A2" w:rsidRDefault="008579A2">
      <w:pPr>
        <w:pStyle w:val="TOC4"/>
        <w:rPr>
          <w:rFonts w:asciiTheme="minorHAnsi" w:eastAsiaTheme="minorEastAsia" w:hAnsiTheme="minorHAnsi" w:cstheme="minorBidi"/>
          <w:sz w:val="22"/>
          <w:szCs w:val="22"/>
          <w:lang w:eastAsia="zh-CN"/>
        </w:rPr>
      </w:pPr>
      <w:r w:rsidRPr="00C42F51">
        <w:rPr>
          <w:rFonts w:cs="Arial"/>
        </w:rPr>
        <w:t>6.9.3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_Toc97546991 \h </w:instrText>
      </w:r>
      <w:r>
        <w:fldChar w:fldCharType="separate"/>
      </w:r>
      <w:r>
        <w:t>35</w:t>
      </w:r>
      <w:r>
        <w:fldChar w:fldCharType="end"/>
      </w:r>
    </w:p>
    <w:p w14:paraId="1EB2E749" w14:textId="75E73057" w:rsidR="008579A2" w:rsidRDefault="008579A2">
      <w:pPr>
        <w:pStyle w:val="TOC4"/>
        <w:rPr>
          <w:rFonts w:asciiTheme="minorHAnsi" w:eastAsiaTheme="minorEastAsia" w:hAnsiTheme="minorHAnsi" w:cstheme="minorBidi"/>
          <w:sz w:val="22"/>
          <w:szCs w:val="22"/>
          <w:lang w:eastAsia="zh-CN"/>
        </w:rPr>
      </w:pPr>
      <w:r w:rsidRPr="00C42F51">
        <w:rPr>
          <w:rFonts w:cs="Arial"/>
        </w:rPr>
        <w:t>6.9.3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_Toc97546992 \h </w:instrText>
      </w:r>
      <w:r>
        <w:fldChar w:fldCharType="separate"/>
      </w:r>
      <w:r>
        <w:t>36</w:t>
      </w:r>
      <w:r>
        <w:fldChar w:fldCharType="end"/>
      </w:r>
    </w:p>
    <w:p w14:paraId="505FAA0B" w14:textId="32461FD4" w:rsidR="008579A2" w:rsidRDefault="008579A2">
      <w:pPr>
        <w:pStyle w:val="TOC2"/>
        <w:rPr>
          <w:rFonts w:asciiTheme="minorHAnsi" w:eastAsiaTheme="minorEastAsia" w:hAnsiTheme="minorHAnsi" w:cstheme="minorBidi"/>
          <w:sz w:val="22"/>
          <w:szCs w:val="22"/>
          <w:lang w:eastAsia="zh-CN"/>
        </w:rPr>
      </w:pPr>
      <w:r>
        <w:t>6.10</w:t>
      </w:r>
      <w:r>
        <w:rPr>
          <w:rFonts w:asciiTheme="minorHAnsi" w:eastAsiaTheme="minorEastAsia" w:hAnsiTheme="minorHAnsi" w:cstheme="minorBidi"/>
          <w:sz w:val="22"/>
          <w:szCs w:val="22"/>
          <w:lang w:eastAsia="zh-CN"/>
        </w:rPr>
        <w:tab/>
      </w:r>
      <w:r>
        <w:rPr>
          <w:lang w:eastAsia="zh-CN"/>
        </w:rPr>
        <w:t>CA_n14-n66-n77</w:t>
      </w:r>
      <w:r>
        <w:tab/>
      </w:r>
      <w:r>
        <w:fldChar w:fldCharType="begin"/>
      </w:r>
      <w:r>
        <w:instrText xml:space="preserve"> PAGEREF _Toc97546993 \h </w:instrText>
      </w:r>
      <w:r>
        <w:fldChar w:fldCharType="separate"/>
      </w:r>
      <w:r>
        <w:t>36</w:t>
      </w:r>
      <w:r>
        <w:fldChar w:fldCharType="end"/>
      </w:r>
    </w:p>
    <w:p w14:paraId="010B4FA0" w14:textId="73787299"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6.10.1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_Toc97546994 \h </w:instrText>
      </w:r>
      <w:r>
        <w:fldChar w:fldCharType="separate"/>
      </w:r>
      <w:r>
        <w:t>36</w:t>
      </w:r>
      <w:r>
        <w:fldChar w:fldCharType="end"/>
      </w:r>
    </w:p>
    <w:p w14:paraId="29FA689F" w14:textId="272B3C61" w:rsidR="008579A2" w:rsidRDefault="008579A2">
      <w:pPr>
        <w:pStyle w:val="TOC3"/>
        <w:rPr>
          <w:rFonts w:asciiTheme="minorHAnsi" w:eastAsiaTheme="minorEastAsia" w:hAnsiTheme="minorHAnsi" w:cstheme="minorBidi"/>
          <w:sz w:val="22"/>
          <w:szCs w:val="22"/>
          <w:lang w:eastAsia="zh-CN"/>
        </w:rPr>
      </w:pPr>
      <w:r>
        <w:rPr>
          <w:lang w:eastAsia="zh-CN"/>
        </w:rPr>
        <w:t>6.10.2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_Toc97546995 \h </w:instrText>
      </w:r>
      <w:r>
        <w:fldChar w:fldCharType="separate"/>
      </w:r>
      <w:r>
        <w:t>36</w:t>
      </w:r>
      <w:r>
        <w:fldChar w:fldCharType="end"/>
      </w:r>
    </w:p>
    <w:p w14:paraId="068C57C9" w14:textId="70CC50FF" w:rsidR="008579A2" w:rsidRDefault="008579A2">
      <w:pPr>
        <w:pStyle w:val="TOC3"/>
        <w:rPr>
          <w:rFonts w:asciiTheme="minorHAnsi" w:eastAsiaTheme="minorEastAsia" w:hAnsiTheme="minorHAnsi" w:cstheme="minorBidi"/>
          <w:sz w:val="22"/>
          <w:szCs w:val="22"/>
          <w:lang w:eastAsia="zh-CN"/>
        </w:rPr>
      </w:pPr>
      <w:r>
        <w:t>6.10.</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_Toc97546996 \h </w:instrText>
      </w:r>
      <w:r>
        <w:fldChar w:fldCharType="separate"/>
      </w:r>
      <w:r>
        <w:t>36</w:t>
      </w:r>
      <w:r>
        <w:fldChar w:fldCharType="end"/>
      </w:r>
    </w:p>
    <w:p w14:paraId="51106597" w14:textId="37C56292" w:rsidR="008579A2" w:rsidRDefault="008579A2">
      <w:pPr>
        <w:pStyle w:val="TOC4"/>
        <w:rPr>
          <w:rFonts w:asciiTheme="minorHAnsi" w:eastAsiaTheme="minorEastAsia" w:hAnsiTheme="minorHAnsi" w:cstheme="minorBidi"/>
          <w:sz w:val="22"/>
          <w:szCs w:val="22"/>
          <w:lang w:eastAsia="zh-CN"/>
        </w:rPr>
      </w:pPr>
      <w:r w:rsidRPr="00C42F51">
        <w:rPr>
          <w:rFonts w:cs="Arial"/>
        </w:rPr>
        <w:t>6.10.3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_Toc97546997 \h </w:instrText>
      </w:r>
      <w:r>
        <w:fldChar w:fldCharType="separate"/>
      </w:r>
      <w:r>
        <w:t>37</w:t>
      </w:r>
      <w:r>
        <w:fldChar w:fldCharType="end"/>
      </w:r>
    </w:p>
    <w:p w14:paraId="7D163073" w14:textId="1E8E9DA9" w:rsidR="008579A2" w:rsidRDefault="008579A2">
      <w:pPr>
        <w:pStyle w:val="TOC4"/>
        <w:rPr>
          <w:rFonts w:asciiTheme="minorHAnsi" w:eastAsiaTheme="minorEastAsia" w:hAnsiTheme="minorHAnsi" w:cstheme="minorBidi"/>
          <w:sz w:val="22"/>
          <w:szCs w:val="22"/>
          <w:lang w:eastAsia="zh-CN"/>
        </w:rPr>
      </w:pPr>
      <w:r w:rsidRPr="00C42F51">
        <w:rPr>
          <w:rFonts w:cs="Arial"/>
        </w:rPr>
        <w:t>6.10.3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_Toc97546998 \h </w:instrText>
      </w:r>
      <w:r>
        <w:fldChar w:fldCharType="separate"/>
      </w:r>
      <w:r>
        <w:t>37</w:t>
      </w:r>
      <w:r>
        <w:fldChar w:fldCharType="end"/>
      </w:r>
    </w:p>
    <w:p w14:paraId="574DA529" w14:textId="22C6DC8F" w:rsidR="008579A2" w:rsidRDefault="008579A2">
      <w:pPr>
        <w:pStyle w:val="TOC2"/>
        <w:rPr>
          <w:rFonts w:asciiTheme="minorHAnsi" w:eastAsiaTheme="minorEastAsia" w:hAnsiTheme="minorHAnsi" w:cstheme="minorBidi"/>
          <w:sz w:val="22"/>
          <w:szCs w:val="22"/>
          <w:lang w:eastAsia="zh-CN"/>
        </w:rPr>
      </w:pPr>
      <w:r>
        <w:t>6.11</w:t>
      </w:r>
      <w:r>
        <w:rPr>
          <w:rFonts w:asciiTheme="minorHAnsi" w:eastAsiaTheme="minorEastAsia" w:hAnsiTheme="minorHAnsi" w:cstheme="minorBidi"/>
          <w:sz w:val="22"/>
          <w:szCs w:val="22"/>
          <w:lang w:eastAsia="zh-CN"/>
        </w:rPr>
        <w:tab/>
      </w:r>
      <w:r>
        <w:rPr>
          <w:lang w:eastAsia="zh-CN"/>
        </w:rPr>
        <w:t>CA_n30-n66-n77</w:t>
      </w:r>
      <w:r>
        <w:tab/>
      </w:r>
      <w:r>
        <w:fldChar w:fldCharType="begin"/>
      </w:r>
      <w:r>
        <w:instrText xml:space="preserve"> PAGEREF _Toc97546999 \h </w:instrText>
      </w:r>
      <w:r>
        <w:fldChar w:fldCharType="separate"/>
      </w:r>
      <w:r>
        <w:t>37</w:t>
      </w:r>
      <w:r>
        <w:fldChar w:fldCharType="end"/>
      </w:r>
    </w:p>
    <w:p w14:paraId="58C5F99F" w14:textId="6A412C4F"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6.11.1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_Toc97547000 \h </w:instrText>
      </w:r>
      <w:r>
        <w:fldChar w:fldCharType="separate"/>
      </w:r>
      <w:r>
        <w:t>37</w:t>
      </w:r>
      <w:r>
        <w:fldChar w:fldCharType="end"/>
      </w:r>
    </w:p>
    <w:p w14:paraId="3E063FE6" w14:textId="5B334568" w:rsidR="008579A2" w:rsidRDefault="008579A2">
      <w:pPr>
        <w:pStyle w:val="TOC3"/>
        <w:rPr>
          <w:rFonts w:asciiTheme="minorHAnsi" w:eastAsiaTheme="minorEastAsia" w:hAnsiTheme="minorHAnsi" w:cstheme="minorBidi"/>
          <w:sz w:val="22"/>
          <w:szCs w:val="22"/>
          <w:lang w:eastAsia="zh-CN"/>
        </w:rPr>
      </w:pPr>
      <w:r>
        <w:rPr>
          <w:lang w:eastAsia="zh-CN"/>
        </w:rPr>
        <w:t>6.11.2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_Toc97547001 \h </w:instrText>
      </w:r>
      <w:r>
        <w:fldChar w:fldCharType="separate"/>
      </w:r>
      <w:r>
        <w:t>37</w:t>
      </w:r>
      <w:r>
        <w:fldChar w:fldCharType="end"/>
      </w:r>
    </w:p>
    <w:p w14:paraId="10CE2D0E" w14:textId="1904168A" w:rsidR="008579A2" w:rsidRDefault="008579A2">
      <w:pPr>
        <w:pStyle w:val="TOC3"/>
        <w:rPr>
          <w:rFonts w:asciiTheme="minorHAnsi" w:eastAsiaTheme="minorEastAsia" w:hAnsiTheme="minorHAnsi" w:cstheme="minorBidi"/>
          <w:sz w:val="22"/>
          <w:szCs w:val="22"/>
          <w:lang w:eastAsia="zh-CN"/>
        </w:rPr>
      </w:pPr>
      <w:r>
        <w:t>6.11.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_Toc97547002 \h </w:instrText>
      </w:r>
      <w:r>
        <w:fldChar w:fldCharType="separate"/>
      </w:r>
      <w:r>
        <w:t>38</w:t>
      </w:r>
      <w:r>
        <w:fldChar w:fldCharType="end"/>
      </w:r>
    </w:p>
    <w:p w14:paraId="50A32509" w14:textId="0D0BEE63" w:rsidR="008579A2" w:rsidRDefault="008579A2">
      <w:pPr>
        <w:pStyle w:val="TOC4"/>
        <w:rPr>
          <w:rFonts w:asciiTheme="minorHAnsi" w:eastAsiaTheme="minorEastAsia" w:hAnsiTheme="minorHAnsi" w:cstheme="minorBidi"/>
          <w:sz w:val="22"/>
          <w:szCs w:val="22"/>
          <w:lang w:eastAsia="zh-CN"/>
        </w:rPr>
      </w:pPr>
      <w:r w:rsidRPr="00C42F51">
        <w:rPr>
          <w:rFonts w:cs="Arial"/>
        </w:rPr>
        <w:t>6.11.3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_Toc97547003 \h </w:instrText>
      </w:r>
      <w:r>
        <w:fldChar w:fldCharType="separate"/>
      </w:r>
      <w:r>
        <w:t>38</w:t>
      </w:r>
      <w:r>
        <w:fldChar w:fldCharType="end"/>
      </w:r>
    </w:p>
    <w:p w14:paraId="1DD0B7E4" w14:textId="59176467" w:rsidR="008579A2" w:rsidRDefault="008579A2">
      <w:pPr>
        <w:pStyle w:val="TOC4"/>
        <w:rPr>
          <w:rFonts w:asciiTheme="minorHAnsi" w:eastAsiaTheme="minorEastAsia" w:hAnsiTheme="minorHAnsi" w:cstheme="minorBidi"/>
          <w:sz w:val="22"/>
          <w:szCs w:val="22"/>
          <w:lang w:eastAsia="zh-CN"/>
        </w:rPr>
      </w:pPr>
      <w:r w:rsidRPr="00C42F51">
        <w:rPr>
          <w:rFonts w:cs="Arial"/>
        </w:rPr>
        <w:t>6.11.3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_Toc97547004 \h </w:instrText>
      </w:r>
      <w:r>
        <w:fldChar w:fldCharType="separate"/>
      </w:r>
      <w:r>
        <w:t>38</w:t>
      </w:r>
      <w:r>
        <w:fldChar w:fldCharType="end"/>
      </w:r>
    </w:p>
    <w:p w14:paraId="6B2B75B3" w14:textId="436C78C9" w:rsidR="008579A2" w:rsidRDefault="008579A2">
      <w:pPr>
        <w:pStyle w:val="TOC2"/>
        <w:rPr>
          <w:rFonts w:asciiTheme="minorHAnsi" w:eastAsiaTheme="minorEastAsia" w:hAnsiTheme="minorHAnsi" w:cstheme="minorBidi"/>
          <w:sz w:val="22"/>
          <w:szCs w:val="22"/>
          <w:lang w:eastAsia="zh-CN"/>
        </w:rPr>
      </w:pPr>
      <w:r>
        <w:t>6.12</w:t>
      </w:r>
      <w:r>
        <w:rPr>
          <w:rFonts w:asciiTheme="minorHAnsi" w:eastAsiaTheme="minorEastAsia" w:hAnsiTheme="minorHAnsi" w:cstheme="minorBidi"/>
          <w:sz w:val="22"/>
          <w:szCs w:val="22"/>
          <w:lang w:eastAsia="zh-CN"/>
        </w:rPr>
        <w:tab/>
      </w:r>
      <w:r>
        <w:rPr>
          <w:lang w:eastAsia="zh-CN"/>
        </w:rPr>
        <w:t>CA_n5-n12-n77</w:t>
      </w:r>
      <w:r>
        <w:tab/>
      </w:r>
      <w:r>
        <w:fldChar w:fldCharType="begin"/>
      </w:r>
      <w:r>
        <w:instrText xml:space="preserve"> PAGEREF _Toc97547005 \h </w:instrText>
      </w:r>
      <w:r>
        <w:fldChar w:fldCharType="separate"/>
      </w:r>
      <w:r>
        <w:t>38</w:t>
      </w:r>
      <w:r>
        <w:fldChar w:fldCharType="end"/>
      </w:r>
    </w:p>
    <w:p w14:paraId="7D4F45FD" w14:textId="6EE8175B"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6.12.1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_Toc97547006 \h </w:instrText>
      </w:r>
      <w:r>
        <w:fldChar w:fldCharType="separate"/>
      </w:r>
      <w:r>
        <w:t>38</w:t>
      </w:r>
      <w:r>
        <w:fldChar w:fldCharType="end"/>
      </w:r>
    </w:p>
    <w:p w14:paraId="653D05C0" w14:textId="1D21722D" w:rsidR="008579A2" w:rsidRDefault="008579A2">
      <w:pPr>
        <w:pStyle w:val="TOC3"/>
        <w:rPr>
          <w:rFonts w:asciiTheme="minorHAnsi" w:eastAsiaTheme="minorEastAsia" w:hAnsiTheme="minorHAnsi" w:cstheme="minorBidi"/>
          <w:sz w:val="22"/>
          <w:szCs w:val="22"/>
          <w:lang w:eastAsia="zh-CN"/>
        </w:rPr>
      </w:pPr>
      <w:r>
        <w:rPr>
          <w:lang w:eastAsia="zh-CN"/>
        </w:rPr>
        <w:t>6.12.2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_Toc97547007 \h </w:instrText>
      </w:r>
      <w:r>
        <w:fldChar w:fldCharType="separate"/>
      </w:r>
      <w:r>
        <w:t>39</w:t>
      </w:r>
      <w:r>
        <w:fldChar w:fldCharType="end"/>
      </w:r>
    </w:p>
    <w:p w14:paraId="711286EA" w14:textId="407BF5CD" w:rsidR="008579A2" w:rsidRDefault="008579A2">
      <w:pPr>
        <w:pStyle w:val="TOC3"/>
        <w:rPr>
          <w:rFonts w:asciiTheme="minorHAnsi" w:eastAsiaTheme="minorEastAsia" w:hAnsiTheme="minorHAnsi" w:cstheme="minorBidi"/>
          <w:sz w:val="22"/>
          <w:szCs w:val="22"/>
          <w:lang w:eastAsia="zh-CN"/>
        </w:rPr>
      </w:pPr>
      <w:r>
        <w:t>6.12.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_Toc97547008 \h </w:instrText>
      </w:r>
      <w:r>
        <w:fldChar w:fldCharType="separate"/>
      </w:r>
      <w:r>
        <w:t>39</w:t>
      </w:r>
      <w:r>
        <w:fldChar w:fldCharType="end"/>
      </w:r>
    </w:p>
    <w:p w14:paraId="6ECEBBFC" w14:textId="269E31C7" w:rsidR="008579A2" w:rsidRDefault="008579A2">
      <w:pPr>
        <w:pStyle w:val="TOC4"/>
        <w:rPr>
          <w:rFonts w:asciiTheme="minorHAnsi" w:eastAsiaTheme="minorEastAsia" w:hAnsiTheme="minorHAnsi" w:cstheme="minorBidi"/>
          <w:sz w:val="22"/>
          <w:szCs w:val="22"/>
          <w:lang w:eastAsia="zh-CN"/>
        </w:rPr>
      </w:pPr>
      <w:r w:rsidRPr="00C42F51">
        <w:rPr>
          <w:rFonts w:cs="Arial"/>
        </w:rPr>
        <w:t>6.12.3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_Toc97547009 \h </w:instrText>
      </w:r>
      <w:r>
        <w:fldChar w:fldCharType="separate"/>
      </w:r>
      <w:r>
        <w:t>39</w:t>
      </w:r>
      <w:r>
        <w:fldChar w:fldCharType="end"/>
      </w:r>
    </w:p>
    <w:p w14:paraId="0C0EB1DB" w14:textId="0B9004FB" w:rsidR="008579A2" w:rsidRDefault="008579A2">
      <w:pPr>
        <w:pStyle w:val="TOC4"/>
        <w:rPr>
          <w:rFonts w:asciiTheme="minorHAnsi" w:eastAsiaTheme="minorEastAsia" w:hAnsiTheme="minorHAnsi" w:cstheme="minorBidi"/>
          <w:sz w:val="22"/>
          <w:szCs w:val="22"/>
          <w:lang w:eastAsia="zh-CN"/>
        </w:rPr>
      </w:pPr>
      <w:r w:rsidRPr="00C42F51">
        <w:rPr>
          <w:rFonts w:cs="Arial"/>
        </w:rPr>
        <w:t>6.12.3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_Toc97547010 \h </w:instrText>
      </w:r>
      <w:r>
        <w:fldChar w:fldCharType="separate"/>
      </w:r>
      <w:r>
        <w:t>39</w:t>
      </w:r>
      <w:r>
        <w:fldChar w:fldCharType="end"/>
      </w:r>
    </w:p>
    <w:p w14:paraId="2AC9C30D" w14:textId="10A009A4" w:rsidR="008579A2" w:rsidRDefault="008579A2">
      <w:pPr>
        <w:pStyle w:val="TOC2"/>
        <w:rPr>
          <w:rFonts w:asciiTheme="minorHAnsi" w:eastAsiaTheme="minorEastAsia" w:hAnsiTheme="minorHAnsi" w:cstheme="minorBidi"/>
          <w:sz w:val="22"/>
          <w:szCs w:val="22"/>
          <w:lang w:eastAsia="zh-CN"/>
        </w:rPr>
      </w:pPr>
      <w:r>
        <w:t>6.13</w:t>
      </w:r>
      <w:r>
        <w:rPr>
          <w:rFonts w:asciiTheme="minorHAnsi" w:eastAsiaTheme="minorEastAsia" w:hAnsiTheme="minorHAnsi" w:cstheme="minorBidi"/>
          <w:sz w:val="22"/>
          <w:szCs w:val="22"/>
          <w:lang w:eastAsia="zh-CN"/>
        </w:rPr>
        <w:tab/>
      </w:r>
      <w:r>
        <w:rPr>
          <w:lang w:eastAsia="zh-CN"/>
        </w:rPr>
        <w:t>CA_n5-n14-n77</w:t>
      </w:r>
      <w:r>
        <w:tab/>
      </w:r>
      <w:r>
        <w:fldChar w:fldCharType="begin"/>
      </w:r>
      <w:r>
        <w:instrText xml:space="preserve"> PAGEREF _Toc97547011 \h </w:instrText>
      </w:r>
      <w:r>
        <w:fldChar w:fldCharType="separate"/>
      </w:r>
      <w:r>
        <w:t>40</w:t>
      </w:r>
      <w:r>
        <w:fldChar w:fldCharType="end"/>
      </w:r>
    </w:p>
    <w:p w14:paraId="194C8ECF" w14:textId="6D6EB821"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6.13.1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_Toc97547012 \h </w:instrText>
      </w:r>
      <w:r>
        <w:fldChar w:fldCharType="separate"/>
      </w:r>
      <w:r>
        <w:t>40</w:t>
      </w:r>
      <w:r>
        <w:fldChar w:fldCharType="end"/>
      </w:r>
    </w:p>
    <w:p w14:paraId="290F60CF" w14:textId="617D6844" w:rsidR="008579A2" w:rsidRDefault="008579A2">
      <w:pPr>
        <w:pStyle w:val="TOC3"/>
        <w:rPr>
          <w:rFonts w:asciiTheme="minorHAnsi" w:eastAsiaTheme="minorEastAsia" w:hAnsiTheme="minorHAnsi" w:cstheme="minorBidi"/>
          <w:sz w:val="22"/>
          <w:szCs w:val="22"/>
          <w:lang w:eastAsia="zh-CN"/>
        </w:rPr>
      </w:pPr>
      <w:r>
        <w:rPr>
          <w:lang w:eastAsia="zh-CN"/>
        </w:rPr>
        <w:t>6.13.2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_Toc97547013 \h </w:instrText>
      </w:r>
      <w:r>
        <w:fldChar w:fldCharType="separate"/>
      </w:r>
      <w:r>
        <w:t>40</w:t>
      </w:r>
      <w:r>
        <w:fldChar w:fldCharType="end"/>
      </w:r>
    </w:p>
    <w:p w14:paraId="4E01B539" w14:textId="0211044D" w:rsidR="008579A2" w:rsidRDefault="008579A2">
      <w:pPr>
        <w:pStyle w:val="TOC3"/>
        <w:rPr>
          <w:rFonts w:asciiTheme="minorHAnsi" w:eastAsiaTheme="minorEastAsia" w:hAnsiTheme="minorHAnsi" w:cstheme="minorBidi"/>
          <w:sz w:val="22"/>
          <w:szCs w:val="22"/>
          <w:lang w:eastAsia="zh-CN"/>
        </w:rPr>
      </w:pPr>
      <w:r>
        <w:t>6.13.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_Toc97547014 \h </w:instrText>
      </w:r>
      <w:r>
        <w:fldChar w:fldCharType="separate"/>
      </w:r>
      <w:r>
        <w:t>40</w:t>
      </w:r>
      <w:r>
        <w:fldChar w:fldCharType="end"/>
      </w:r>
    </w:p>
    <w:p w14:paraId="3292253F" w14:textId="7BCDA785" w:rsidR="008579A2" w:rsidRDefault="008579A2">
      <w:pPr>
        <w:pStyle w:val="TOC4"/>
        <w:rPr>
          <w:rFonts w:asciiTheme="minorHAnsi" w:eastAsiaTheme="minorEastAsia" w:hAnsiTheme="minorHAnsi" w:cstheme="minorBidi"/>
          <w:sz w:val="22"/>
          <w:szCs w:val="22"/>
          <w:lang w:eastAsia="zh-CN"/>
        </w:rPr>
      </w:pPr>
      <w:r w:rsidRPr="00C42F51">
        <w:rPr>
          <w:rFonts w:cs="Arial"/>
        </w:rPr>
        <w:t>6.13.3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_Toc97547015 \h </w:instrText>
      </w:r>
      <w:r>
        <w:fldChar w:fldCharType="separate"/>
      </w:r>
      <w:r>
        <w:t>40</w:t>
      </w:r>
      <w:r>
        <w:fldChar w:fldCharType="end"/>
      </w:r>
    </w:p>
    <w:p w14:paraId="2BABBE0D" w14:textId="37D65C05" w:rsidR="008579A2" w:rsidRDefault="008579A2">
      <w:pPr>
        <w:pStyle w:val="TOC4"/>
        <w:rPr>
          <w:rFonts w:asciiTheme="minorHAnsi" w:eastAsiaTheme="minorEastAsia" w:hAnsiTheme="minorHAnsi" w:cstheme="minorBidi"/>
          <w:sz w:val="22"/>
          <w:szCs w:val="22"/>
          <w:lang w:eastAsia="zh-CN"/>
        </w:rPr>
      </w:pPr>
      <w:r w:rsidRPr="00C42F51">
        <w:rPr>
          <w:rFonts w:cs="Arial"/>
        </w:rPr>
        <w:t>6.13.3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_Toc97547016 \h </w:instrText>
      </w:r>
      <w:r>
        <w:fldChar w:fldCharType="separate"/>
      </w:r>
      <w:r>
        <w:t>41</w:t>
      </w:r>
      <w:r>
        <w:fldChar w:fldCharType="end"/>
      </w:r>
    </w:p>
    <w:p w14:paraId="76A6BC3B" w14:textId="2A427579" w:rsidR="008579A2" w:rsidRDefault="008579A2">
      <w:pPr>
        <w:pStyle w:val="TOC2"/>
        <w:rPr>
          <w:rFonts w:asciiTheme="minorHAnsi" w:eastAsiaTheme="minorEastAsia" w:hAnsiTheme="minorHAnsi" w:cstheme="minorBidi"/>
          <w:sz w:val="22"/>
          <w:szCs w:val="22"/>
          <w:lang w:eastAsia="zh-CN"/>
        </w:rPr>
      </w:pPr>
      <w:r>
        <w:t>6.14</w:t>
      </w:r>
      <w:r>
        <w:rPr>
          <w:rFonts w:asciiTheme="minorHAnsi" w:eastAsiaTheme="minorEastAsia" w:hAnsiTheme="minorHAnsi" w:cstheme="minorBidi"/>
          <w:sz w:val="22"/>
          <w:szCs w:val="22"/>
          <w:lang w:eastAsia="zh-CN"/>
        </w:rPr>
        <w:tab/>
      </w:r>
      <w:r>
        <w:rPr>
          <w:lang w:eastAsia="zh-CN"/>
        </w:rPr>
        <w:t>CA_n5-n7-n78</w:t>
      </w:r>
      <w:r>
        <w:tab/>
      </w:r>
      <w:r>
        <w:fldChar w:fldCharType="begin"/>
      </w:r>
      <w:r>
        <w:instrText xml:space="preserve"> PAGEREF _Toc97547017 \h </w:instrText>
      </w:r>
      <w:r>
        <w:fldChar w:fldCharType="separate"/>
      </w:r>
      <w:r>
        <w:t>41</w:t>
      </w:r>
      <w:r>
        <w:fldChar w:fldCharType="end"/>
      </w:r>
    </w:p>
    <w:p w14:paraId="75901685" w14:textId="67056E6C"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6.14.1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_Toc97547018 \h </w:instrText>
      </w:r>
      <w:r>
        <w:fldChar w:fldCharType="separate"/>
      </w:r>
      <w:r>
        <w:t>41</w:t>
      </w:r>
      <w:r>
        <w:fldChar w:fldCharType="end"/>
      </w:r>
    </w:p>
    <w:p w14:paraId="33BCEC85" w14:textId="68854BB7" w:rsidR="008579A2" w:rsidRDefault="008579A2">
      <w:pPr>
        <w:pStyle w:val="TOC3"/>
        <w:rPr>
          <w:rFonts w:asciiTheme="minorHAnsi" w:eastAsiaTheme="minorEastAsia" w:hAnsiTheme="minorHAnsi" w:cstheme="minorBidi"/>
          <w:sz w:val="22"/>
          <w:szCs w:val="22"/>
          <w:lang w:eastAsia="zh-CN"/>
        </w:rPr>
      </w:pPr>
      <w:r>
        <w:rPr>
          <w:lang w:eastAsia="zh-CN"/>
        </w:rPr>
        <w:t>6.14.2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_Toc97547019 \h </w:instrText>
      </w:r>
      <w:r>
        <w:fldChar w:fldCharType="separate"/>
      </w:r>
      <w:r>
        <w:t>41</w:t>
      </w:r>
      <w:r>
        <w:fldChar w:fldCharType="end"/>
      </w:r>
    </w:p>
    <w:p w14:paraId="71CA7C0F" w14:textId="6DACC0BE" w:rsidR="008579A2" w:rsidRDefault="008579A2">
      <w:pPr>
        <w:pStyle w:val="TOC3"/>
        <w:rPr>
          <w:rFonts w:asciiTheme="minorHAnsi" w:eastAsiaTheme="minorEastAsia" w:hAnsiTheme="minorHAnsi" w:cstheme="minorBidi"/>
          <w:sz w:val="22"/>
          <w:szCs w:val="22"/>
          <w:lang w:eastAsia="zh-CN"/>
        </w:rPr>
      </w:pPr>
      <w:r>
        <w:t>6.14.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_Toc97547020 \h </w:instrText>
      </w:r>
      <w:r>
        <w:fldChar w:fldCharType="separate"/>
      </w:r>
      <w:r>
        <w:t>42</w:t>
      </w:r>
      <w:r>
        <w:fldChar w:fldCharType="end"/>
      </w:r>
    </w:p>
    <w:p w14:paraId="0006522D" w14:textId="46BD36A6" w:rsidR="008579A2" w:rsidRDefault="008579A2">
      <w:pPr>
        <w:pStyle w:val="TOC4"/>
        <w:rPr>
          <w:rFonts w:asciiTheme="minorHAnsi" w:eastAsiaTheme="minorEastAsia" w:hAnsiTheme="minorHAnsi" w:cstheme="minorBidi"/>
          <w:sz w:val="22"/>
          <w:szCs w:val="22"/>
          <w:lang w:eastAsia="zh-CN"/>
        </w:rPr>
      </w:pPr>
      <w:r w:rsidRPr="00C42F51">
        <w:rPr>
          <w:rFonts w:cs="Arial"/>
        </w:rPr>
        <w:t>6.14.3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_Toc97547021 \h </w:instrText>
      </w:r>
      <w:r>
        <w:fldChar w:fldCharType="separate"/>
      </w:r>
      <w:r>
        <w:t>42</w:t>
      </w:r>
      <w:r>
        <w:fldChar w:fldCharType="end"/>
      </w:r>
    </w:p>
    <w:p w14:paraId="0D8B2C3E" w14:textId="5306BCC6" w:rsidR="008579A2" w:rsidRDefault="008579A2">
      <w:pPr>
        <w:pStyle w:val="TOC4"/>
        <w:rPr>
          <w:rFonts w:asciiTheme="minorHAnsi" w:eastAsiaTheme="minorEastAsia" w:hAnsiTheme="minorHAnsi" w:cstheme="minorBidi"/>
          <w:sz w:val="22"/>
          <w:szCs w:val="22"/>
          <w:lang w:eastAsia="zh-CN"/>
        </w:rPr>
      </w:pPr>
      <w:r w:rsidRPr="00C42F51">
        <w:rPr>
          <w:rFonts w:cs="Arial"/>
        </w:rPr>
        <w:lastRenderedPageBreak/>
        <w:t>6.14.3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_Toc97547022 \h </w:instrText>
      </w:r>
      <w:r>
        <w:fldChar w:fldCharType="separate"/>
      </w:r>
      <w:r>
        <w:t>42</w:t>
      </w:r>
      <w:r>
        <w:fldChar w:fldCharType="end"/>
      </w:r>
    </w:p>
    <w:p w14:paraId="2F2CFA3A" w14:textId="42CC1DBA" w:rsidR="008579A2" w:rsidRDefault="008579A2">
      <w:pPr>
        <w:pStyle w:val="TOC2"/>
        <w:rPr>
          <w:rFonts w:asciiTheme="minorHAnsi" w:eastAsiaTheme="minorEastAsia" w:hAnsiTheme="minorHAnsi" w:cstheme="minorBidi"/>
          <w:sz w:val="22"/>
          <w:szCs w:val="22"/>
          <w:lang w:eastAsia="zh-CN"/>
        </w:rPr>
      </w:pPr>
      <w:r>
        <w:t>6.15</w:t>
      </w:r>
      <w:r>
        <w:rPr>
          <w:rFonts w:asciiTheme="minorHAnsi" w:eastAsiaTheme="minorEastAsia" w:hAnsiTheme="minorHAnsi" w:cstheme="minorBidi"/>
          <w:sz w:val="22"/>
          <w:szCs w:val="22"/>
          <w:lang w:eastAsia="zh-CN"/>
        </w:rPr>
        <w:tab/>
      </w:r>
      <w:r>
        <w:rPr>
          <w:lang w:eastAsia="zh-CN"/>
        </w:rPr>
        <w:t>CA_n7-n28-n78</w:t>
      </w:r>
      <w:r>
        <w:tab/>
      </w:r>
      <w:r>
        <w:fldChar w:fldCharType="begin"/>
      </w:r>
      <w:r>
        <w:instrText xml:space="preserve"> PAGEREF _Toc97547023 \h </w:instrText>
      </w:r>
      <w:r>
        <w:fldChar w:fldCharType="separate"/>
      </w:r>
      <w:r>
        <w:t>42</w:t>
      </w:r>
      <w:r>
        <w:fldChar w:fldCharType="end"/>
      </w:r>
    </w:p>
    <w:p w14:paraId="6B8850F0" w14:textId="08616E23"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6.15.1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_Toc97547024 \h </w:instrText>
      </w:r>
      <w:r>
        <w:fldChar w:fldCharType="separate"/>
      </w:r>
      <w:r>
        <w:t>42</w:t>
      </w:r>
      <w:r>
        <w:fldChar w:fldCharType="end"/>
      </w:r>
    </w:p>
    <w:p w14:paraId="6795F4F5" w14:textId="62343A5D" w:rsidR="008579A2" w:rsidRDefault="008579A2">
      <w:pPr>
        <w:pStyle w:val="TOC3"/>
        <w:rPr>
          <w:rFonts w:asciiTheme="minorHAnsi" w:eastAsiaTheme="minorEastAsia" w:hAnsiTheme="minorHAnsi" w:cstheme="minorBidi"/>
          <w:sz w:val="22"/>
          <w:szCs w:val="22"/>
          <w:lang w:eastAsia="zh-CN"/>
        </w:rPr>
      </w:pPr>
      <w:r>
        <w:rPr>
          <w:lang w:eastAsia="zh-CN"/>
        </w:rPr>
        <w:t>6.15.2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_Toc97547025 \h </w:instrText>
      </w:r>
      <w:r>
        <w:fldChar w:fldCharType="separate"/>
      </w:r>
      <w:r>
        <w:t>43</w:t>
      </w:r>
      <w:r>
        <w:fldChar w:fldCharType="end"/>
      </w:r>
    </w:p>
    <w:p w14:paraId="7EE338E3" w14:textId="6F2FFA89" w:rsidR="008579A2" w:rsidRDefault="008579A2">
      <w:pPr>
        <w:pStyle w:val="TOC3"/>
        <w:rPr>
          <w:rFonts w:asciiTheme="minorHAnsi" w:eastAsiaTheme="minorEastAsia" w:hAnsiTheme="minorHAnsi" w:cstheme="minorBidi"/>
          <w:sz w:val="22"/>
          <w:szCs w:val="22"/>
          <w:lang w:eastAsia="zh-CN"/>
        </w:rPr>
      </w:pPr>
      <w:r>
        <w:t>6.15.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_Toc97547026 \h </w:instrText>
      </w:r>
      <w:r>
        <w:fldChar w:fldCharType="separate"/>
      </w:r>
      <w:r>
        <w:t>43</w:t>
      </w:r>
      <w:r>
        <w:fldChar w:fldCharType="end"/>
      </w:r>
    </w:p>
    <w:p w14:paraId="6E0A4D28" w14:textId="581C6A39" w:rsidR="008579A2" w:rsidRDefault="008579A2">
      <w:pPr>
        <w:pStyle w:val="TOC4"/>
        <w:rPr>
          <w:rFonts w:asciiTheme="minorHAnsi" w:eastAsiaTheme="minorEastAsia" w:hAnsiTheme="minorHAnsi" w:cstheme="minorBidi"/>
          <w:sz w:val="22"/>
          <w:szCs w:val="22"/>
          <w:lang w:eastAsia="zh-CN"/>
        </w:rPr>
      </w:pPr>
      <w:r w:rsidRPr="00C42F51">
        <w:rPr>
          <w:rFonts w:cs="Arial"/>
        </w:rPr>
        <w:t>6.15.3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_Toc97547027 \h </w:instrText>
      </w:r>
      <w:r>
        <w:fldChar w:fldCharType="separate"/>
      </w:r>
      <w:r>
        <w:t>43</w:t>
      </w:r>
      <w:r>
        <w:fldChar w:fldCharType="end"/>
      </w:r>
    </w:p>
    <w:p w14:paraId="1C3ED891" w14:textId="0A091456" w:rsidR="008579A2" w:rsidRDefault="008579A2">
      <w:pPr>
        <w:pStyle w:val="TOC4"/>
        <w:rPr>
          <w:rFonts w:asciiTheme="minorHAnsi" w:eastAsiaTheme="minorEastAsia" w:hAnsiTheme="minorHAnsi" w:cstheme="minorBidi"/>
          <w:sz w:val="22"/>
          <w:szCs w:val="22"/>
          <w:lang w:eastAsia="zh-CN"/>
        </w:rPr>
      </w:pPr>
      <w:r w:rsidRPr="00C42F51">
        <w:rPr>
          <w:rFonts w:cs="Arial"/>
        </w:rPr>
        <w:t>6.15.3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_Toc97547028 \h </w:instrText>
      </w:r>
      <w:r>
        <w:fldChar w:fldCharType="separate"/>
      </w:r>
      <w:r>
        <w:t>43</w:t>
      </w:r>
      <w:r>
        <w:fldChar w:fldCharType="end"/>
      </w:r>
    </w:p>
    <w:p w14:paraId="3206EED8" w14:textId="0998FFF4" w:rsidR="008579A2" w:rsidRDefault="008579A2">
      <w:pPr>
        <w:pStyle w:val="TOC2"/>
        <w:rPr>
          <w:rFonts w:asciiTheme="minorHAnsi" w:eastAsiaTheme="minorEastAsia" w:hAnsiTheme="minorHAnsi" w:cstheme="minorBidi"/>
          <w:sz w:val="22"/>
          <w:szCs w:val="22"/>
          <w:lang w:eastAsia="zh-CN"/>
        </w:rPr>
      </w:pPr>
      <w:r>
        <w:t>6.16</w:t>
      </w:r>
      <w:r>
        <w:rPr>
          <w:rFonts w:asciiTheme="minorHAnsi" w:eastAsiaTheme="minorEastAsia" w:hAnsiTheme="minorHAnsi" w:cstheme="minorBidi"/>
          <w:sz w:val="22"/>
          <w:szCs w:val="22"/>
          <w:lang w:eastAsia="zh-CN"/>
        </w:rPr>
        <w:tab/>
      </w:r>
      <w:r>
        <w:rPr>
          <w:lang w:eastAsia="zh-CN"/>
        </w:rPr>
        <w:t>CA_n2-n29-n77</w:t>
      </w:r>
      <w:r>
        <w:tab/>
      </w:r>
      <w:r>
        <w:fldChar w:fldCharType="begin"/>
      </w:r>
      <w:r>
        <w:instrText xml:space="preserve"> PAGEREF _Toc97547029 \h </w:instrText>
      </w:r>
      <w:r>
        <w:fldChar w:fldCharType="separate"/>
      </w:r>
      <w:r>
        <w:t>44</w:t>
      </w:r>
      <w:r>
        <w:fldChar w:fldCharType="end"/>
      </w:r>
    </w:p>
    <w:p w14:paraId="4F05A8D6" w14:textId="382F376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6.16.1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_Toc97547030 \h </w:instrText>
      </w:r>
      <w:r>
        <w:fldChar w:fldCharType="separate"/>
      </w:r>
      <w:r>
        <w:t>44</w:t>
      </w:r>
      <w:r>
        <w:fldChar w:fldCharType="end"/>
      </w:r>
    </w:p>
    <w:p w14:paraId="272B07D0" w14:textId="29617FC1" w:rsidR="008579A2" w:rsidRDefault="008579A2">
      <w:pPr>
        <w:pStyle w:val="TOC3"/>
        <w:rPr>
          <w:rFonts w:asciiTheme="minorHAnsi" w:eastAsiaTheme="minorEastAsia" w:hAnsiTheme="minorHAnsi" w:cstheme="minorBidi"/>
          <w:sz w:val="22"/>
          <w:szCs w:val="22"/>
          <w:lang w:eastAsia="zh-CN"/>
        </w:rPr>
      </w:pPr>
      <w:r>
        <w:rPr>
          <w:lang w:eastAsia="zh-CN"/>
        </w:rPr>
        <w:t>6.16.2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_Toc97547031 \h </w:instrText>
      </w:r>
      <w:r>
        <w:fldChar w:fldCharType="separate"/>
      </w:r>
      <w:r>
        <w:t>44</w:t>
      </w:r>
      <w:r>
        <w:fldChar w:fldCharType="end"/>
      </w:r>
    </w:p>
    <w:p w14:paraId="38D789E2" w14:textId="7797882B" w:rsidR="008579A2" w:rsidRDefault="008579A2">
      <w:pPr>
        <w:pStyle w:val="TOC3"/>
        <w:rPr>
          <w:rFonts w:asciiTheme="minorHAnsi" w:eastAsiaTheme="minorEastAsia" w:hAnsiTheme="minorHAnsi" w:cstheme="minorBidi"/>
          <w:sz w:val="22"/>
          <w:szCs w:val="22"/>
          <w:lang w:eastAsia="zh-CN"/>
        </w:rPr>
      </w:pPr>
      <w:r>
        <w:t>6.16.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_Toc97547032 \h </w:instrText>
      </w:r>
      <w:r>
        <w:fldChar w:fldCharType="separate"/>
      </w:r>
      <w:r>
        <w:t>44</w:t>
      </w:r>
      <w:r>
        <w:fldChar w:fldCharType="end"/>
      </w:r>
    </w:p>
    <w:p w14:paraId="3FD17C57" w14:textId="4F65ABD1" w:rsidR="008579A2" w:rsidRDefault="008579A2">
      <w:pPr>
        <w:pStyle w:val="TOC2"/>
        <w:rPr>
          <w:rFonts w:asciiTheme="minorHAnsi" w:eastAsiaTheme="minorEastAsia" w:hAnsiTheme="minorHAnsi" w:cstheme="minorBidi"/>
          <w:sz w:val="22"/>
          <w:szCs w:val="22"/>
          <w:lang w:eastAsia="zh-CN"/>
        </w:rPr>
      </w:pPr>
      <w:r>
        <w:t>6.17</w:t>
      </w:r>
      <w:r>
        <w:rPr>
          <w:rFonts w:asciiTheme="minorHAnsi" w:eastAsiaTheme="minorEastAsia" w:hAnsiTheme="minorHAnsi" w:cstheme="minorBidi"/>
          <w:sz w:val="22"/>
          <w:szCs w:val="22"/>
          <w:lang w:eastAsia="zh-CN"/>
        </w:rPr>
        <w:tab/>
      </w:r>
      <w:r>
        <w:rPr>
          <w:lang w:eastAsia="zh-CN"/>
        </w:rPr>
        <w:t>CA_n2-n66-n77</w:t>
      </w:r>
      <w:r>
        <w:tab/>
      </w:r>
      <w:r>
        <w:fldChar w:fldCharType="begin"/>
      </w:r>
      <w:r>
        <w:instrText xml:space="preserve"> PAGEREF _Toc97547033 \h </w:instrText>
      </w:r>
      <w:r>
        <w:fldChar w:fldCharType="separate"/>
      </w:r>
      <w:r>
        <w:t>45</w:t>
      </w:r>
      <w:r>
        <w:fldChar w:fldCharType="end"/>
      </w:r>
    </w:p>
    <w:p w14:paraId="629BFC41" w14:textId="3E184F7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6.17.1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_Toc97547034 \h </w:instrText>
      </w:r>
      <w:r>
        <w:fldChar w:fldCharType="separate"/>
      </w:r>
      <w:r>
        <w:t>45</w:t>
      </w:r>
      <w:r>
        <w:fldChar w:fldCharType="end"/>
      </w:r>
    </w:p>
    <w:p w14:paraId="152943F9" w14:textId="5A9767AD" w:rsidR="008579A2" w:rsidRDefault="008579A2">
      <w:pPr>
        <w:pStyle w:val="TOC3"/>
        <w:rPr>
          <w:rFonts w:asciiTheme="minorHAnsi" w:eastAsiaTheme="minorEastAsia" w:hAnsiTheme="minorHAnsi" w:cstheme="minorBidi"/>
          <w:sz w:val="22"/>
          <w:szCs w:val="22"/>
          <w:lang w:eastAsia="zh-CN"/>
        </w:rPr>
      </w:pPr>
      <w:r>
        <w:rPr>
          <w:lang w:eastAsia="zh-CN"/>
        </w:rPr>
        <w:t>6.17.2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_Toc97547035 \h </w:instrText>
      </w:r>
      <w:r>
        <w:fldChar w:fldCharType="separate"/>
      </w:r>
      <w:r>
        <w:t>45</w:t>
      </w:r>
      <w:r>
        <w:fldChar w:fldCharType="end"/>
      </w:r>
    </w:p>
    <w:p w14:paraId="6B2172AF" w14:textId="0165FDE7" w:rsidR="008579A2" w:rsidRDefault="008579A2">
      <w:pPr>
        <w:pStyle w:val="TOC3"/>
        <w:rPr>
          <w:rFonts w:asciiTheme="minorHAnsi" w:eastAsiaTheme="minorEastAsia" w:hAnsiTheme="minorHAnsi" w:cstheme="minorBidi"/>
          <w:sz w:val="22"/>
          <w:szCs w:val="22"/>
          <w:lang w:eastAsia="zh-CN"/>
        </w:rPr>
      </w:pPr>
      <w:r>
        <w:t>6.17.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_Toc97547036 \h </w:instrText>
      </w:r>
      <w:r>
        <w:fldChar w:fldCharType="separate"/>
      </w:r>
      <w:r>
        <w:t>45</w:t>
      </w:r>
      <w:r>
        <w:fldChar w:fldCharType="end"/>
      </w:r>
    </w:p>
    <w:p w14:paraId="7D398B7F" w14:textId="555DB391" w:rsidR="008579A2" w:rsidRDefault="008579A2">
      <w:pPr>
        <w:pStyle w:val="TOC4"/>
        <w:rPr>
          <w:rFonts w:asciiTheme="minorHAnsi" w:eastAsiaTheme="minorEastAsia" w:hAnsiTheme="minorHAnsi" w:cstheme="minorBidi"/>
          <w:sz w:val="22"/>
          <w:szCs w:val="22"/>
          <w:lang w:eastAsia="zh-CN"/>
        </w:rPr>
      </w:pPr>
      <w:r w:rsidRPr="00C42F51">
        <w:rPr>
          <w:rFonts w:cs="Arial"/>
        </w:rPr>
        <w:t>6.17.3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_Toc97547037 \h </w:instrText>
      </w:r>
      <w:r>
        <w:fldChar w:fldCharType="separate"/>
      </w:r>
      <w:r>
        <w:t>46</w:t>
      </w:r>
      <w:r>
        <w:fldChar w:fldCharType="end"/>
      </w:r>
    </w:p>
    <w:p w14:paraId="23A984F2" w14:textId="2EA488DD" w:rsidR="008579A2" w:rsidRDefault="008579A2">
      <w:pPr>
        <w:pStyle w:val="TOC4"/>
        <w:rPr>
          <w:rFonts w:asciiTheme="minorHAnsi" w:eastAsiaTheme="minorEastAsia" w:hAnsiTheme="minorHAnsi" w:cstheme="minorBidi"/>
          <w:sz w:val="22"/>
          <w:szCs w:val="22"/>
          <w:lang w:eastAsia="zh-CN"/>
        </w:rPr>
      </w:pPr>
      <w:r w:rsidRPr="00C42F51">
        <w:rPr>
          <w:rFonts w:cs="Arial"/>
        </w:rPr>
        <w:t>6.17.3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_Toc97547038 \h </w:instrText>
      </w:r>
      <w:r>
        <w:fldChar w:fldCharType="separate"/>
      </w:r>
      <w:r>
        <w:t>46</w:t>
      </w:r>
      <w:r>
        <w:fldChar w:fldCharType="end"/>
      </w:r>
    </w:p>
    <w:p w14:paraId="395DEA7E" w14:textId="3345E3BF" w:rsidR="008579A2" w:rsidRDefault="008579A2">
      <w:pPr>
        <w:pStyle w:val="TOC2"/>
        <w:rPr>
          <w:rFonts w:asciiTheme="minorHAnsi" w:eastAsiaTheme="minorEastAsia" w:hAnsiTheme="minorHAnsi" w:cstheme="minorBidi"/>
          <w:sz w:val="22"/>
          <w:szCs w:val="22"/>
          <w:lang w:eastAsia="zh-CN"/>
        </w:rPr>
      </w:pPr>
      <w:r>
        <w:t>6.18</w:t>
      </w:r>
      <w:r>
        <w:rPr>
          <w:rFonts w:asciiTheme="minorHAnsi" w:eastAsiaTheme="minorEastAsia" w:hAnsiTheme="minorHAnsi" w:cstheme="minorBidi"/>
          <w:sz w:val="22"/>
          <w:szCs w:val="22"/>
          <w:lang w:eastAsia="zh-CN"/>
        </w:rPr>
        <w:tab/>
      </w:r>
      <w:r>
        <w:rPr>
          <w:lang w:eastAsia="zh-CN"/>
        </w:rPr>
        <w:t>CA_n5-n29-n77</w:t>
      </w:r>
      <w:r>
        <w:tab/>
      </w:r>
      <w:r>
        <w:fldChar w:fldCharType="begin"/>
      </w:r>
      <w:r>
        <w:instrText xml:space="preserve"> PAGEREF _Toc97547039 \h </w:instrText>
      </w:r>
      <w:r>
        <w:fldChar w:fldCharType="separate"/>
      </w:r>
      <w:r>
        <w:t>46</w:t>
      </w:r>
      <w:r>
        <w:fldChar w:fldCharType="end"/>
      </w:r>
    </w:p>
    <w:p w14:paraId="62F9AE8D" w14:textId="4FF28B8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6.18.1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_Toc97547040 \h </w:instrText>
      </w:r>
      <w:r>
        <w:fldChar w:fldCharType="separate"/>
      </w:r>
      <w:r>
        <w:t>46</w:t>
      </w:r>
      <w:r>
        <w:fldChar w:fldCharType="end"/>
      </w:r>
    </w:p>
    <w:p w14:paraId="1FAA3BB4" w14:textId="05B0AA1A" w:rsidR="008579A2" w:rsidRDefault="008579A2">
      <w:pPr>
        <w:pStyle w:val="TOC3"/>
        <w:rPr>
          <w:rFonts w:asciiTheme="minorHAnsi" w:eastAsiaTheme="minorEastAsia" w:hAnsiTheme="minorHAnsi" w:cstheme="minorBidi"/>
          <w:sz w:val="22"/>
          <w:szCs w:val="22"/>
          <w:lang w:eastAsia="zh-CN"/>
        </w:rPr>
      </w:pPr>
      <w:r>
        <w:rPr>
          <w:lang w:eastAsia="zh-CN"/>
        </w:rPr>
        <w:t>6.18.2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_Toc97547041 \h </w:instrText>
      </w:r>
      <w:r>
        <w:fldChar w:fldCharType="separate"/>
      </w:r>
      <w:r>
        <w:t>47</w:t>
      </w:r>
      <w:r>
        <w:fldChar w:fldCharType="end"/>
      </w:r>
    </w:p>
    <w:p w14:paraId="60C1321E" w14:textId="3C6C9867" w:rsidR="008579A2" w:rsidRDefault="008579A2">
      <w:pPr>
        <w:pStyle w:val="TOC3"/>
        <w:rPr>
          <w:rFonts w:asciiTheme="minorHAnsi" w:eastAsiaTheme="minorEastAsia" w:hAnsiTheme="minorHAnsi" w:cstheme="minorBidi"/>
          <w:sz w:val="22"/>
          <w:szCs w:val="22"/>
          <w:lang w:eastAsia="zh-CN"/>
        </w:rPr>
      </w:pPr>
      <w:r>
        <w:t>6.18.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_Toc97547042 \h </w:instrText>
      </w:r>
      <w:r>
        <w:fldChar w:fldCharType="separate"/>
      </w:r>
      <w:r>
        <w:t>47</w:t>
      </w:r>
      <w:r>
        <w:fldChar w:fldCharType="end"/>
      </w:r>
    </w:p>
    <w:p w14:paraId="6EAC9EE8" w14:textId="440A8BD2" w:rsidR="008579A2" w:rsidRDefault="008579A2">
      <w:pPr>
        <w:pStyle w:val="TOC4"/>
        <w:rPr>
          <w:rFonts w:asciiTheme="minorHAnsi" w:eastAsiaTheme="minorEastAsia" w:hAnsiTheme="minorHAnsi" w:cstheme="minorBidi"/>
          <w:sz w:val="22"/>
          <w:szCs w:val="22"/>
          <w:lang w:eastAsia="zh-CN"/>
        </w:rPr>
      </w:pPr>
      <w:r w:rsidRPr="00C42F51">
        <w:rPr>
          <w:rFonts w:cs="Arial"/>
        </w:rPr>
        <w:t>6.18.3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_Toc97547043 \h </w:instrText>
      </w:r>
      <w:r>
        <w:fldChar w:fldCharType="separate"/>
      </w:r>
      <w:r>
        <w:t>47</w:t>
      </w:r>
      <w:r>
        <w:fldChar w:fldCharType="end"/>
      </w:r>
    </w:p>
    <w:p w14:paraId="6F592DB4" w14:textId="4011E85F" w:rsidR="008579A2" w:rsidRDefault="008579A2">
      <w:pPr>
        <w:pStyle w:val="TOC4"/>
        <w:rPr>
          <w:rFonts w:asciiTheme="minorHAnsi" w:eastAsiaTheme="minorEastAsia" w:hAnsiTheme="minorHAnsi" w:cstheme="minorBidi"/>
          <w:sz w:val="22"/>
          <w:szCs w:val="22"/>
          <w:lang w:eastAsia="zh-CN"/>
        </w:rPr>
      </w:pPr>
      <w:r w:rsidRPr="00C42F51">
        <w:rPr>
          <w:rFonts w:cs="Arial"/>
        </w:rPr>
        <w:t>6.18.3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_Toc97547044 \h </w:instrText>
      </w:r>
      <w:r>
        <w:fldChar w:fldCharType="separate"/>
      </w:r>
      <w:r>
        <w:t>47</w:t>
      </w:r>
      <w:r>
        <w:fldChar w:fldCharType="end"/>
      </w:r>
    </w:p>
    <w:p w14:paraId="4B3B434F" w14:textId="088A3429" w:rsidR="008579A2" w:rsidRDefault="008579A2">
      <w:pPr>
        <w:pStyle w:val="TOC2"/>
        <w:rPr>
          <w:rFonts w:asciiTheme="minorHAnsi" w:eastAsiaTheme="minorEastAsia" w:hAnsiTheme="minorHAnsi" w:cstheme="minorBidi"/>
          <w:sz w:val="22"/>
          <w:szCs w:val="22"/>
          <w:lang w:eastAsia="zh-CN"/>
        </w:rPr>
      </w:pPr>
      <w:r>
        <w:t>6.19</w:t>
      </w:r>
      <w:r>
        <w:rPr>
          <w:rFonts w:asciiTheme="minorHAnsi" w:eastAsiaTheme="minorEastAsia" w:hAnsiTheme="minorHAnsi" w:cstheme="minorBidi"/>
          <w:sz w:val="22"/>
          <w:szCs w:val="22"/>
          <w:lang w:eastAsia="zh-CN"/>
        </w:rPr>
        <w:tab/>
      </w:r>
      <w:r>
        <w:rPr>
          <w:lang w:eastAsia="zh-CN"/>
        </w:rPr>
        <w:t>CA_n5-n66-n77</w:t>
      </w:r>
      <w:r>
        <w:tab/>
      </w:r>
      <w:r>
        <w:fldChar w:fldCharType="begin"/>
      </w:r>
      <w:r>
        <w:instrText xml:space="preserve"> PAGEREF _Toc97547045 \h </w:instrText>
      </w:r>
      <w:r>
        <w:fldChar w:fldCharType="separate"/>
      </w:r>
      <w:r>
        <w:t>48</w:t>
      </w:r>
      <w:r>
        <w:fldChar w:fldCharType="end"/>
      </w:r>
    </w:p>
    <w:p w14:paraId="3B91FD59" w14:textId="3E8DAC8C"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6.19.1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_Toc97547046 \h </w:instrText>
      </w:r>
      <w:r>
        <w:fldChar w:fldCharType="separate"/>
      </w:r>
      <w:r>
        <w:t>48</w:t>
      </w:r>
      <w:r>
        <w:fldChar w:fldCharType="end"/>
      </w:r>
    </w:p>
    <w:p w14:paraId="6AB11C64" w14:textId="6B8F99C1" w:rsidR="008579A2" w:rsidRDefault="008579A2">
      <w:pPr>
        <w:pStyle w:val="TOC3"/>
        <w:rPr>
          <w:rFonts w:asciiTheme="minorHAnsi" w:eastAsiaTheme="minorEastAsia" w:hAnsiTheme="minorHAnsi" w:cstheme="minorBidi"/>
          <w:sz w:val="22"/>
          <w:szCs w:val="22"/>
          <w:lang w:eastAsia="zh-CN"/>
        </w:rPr>
      </w:pPr>
      <w:r>
        <w:rPr>
          <w:lang w:eastAsia="zh-CN"/>
        </w:rPr>
        <w:t>6.19.2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_Toc97547047 \h </w:instrText>
      </w:r>
      <w:r>
        <w:fldChar w:fldCharType="separate"/>
      </w:r>
      <w:r>
        <w:t>48</w:t>
      </w:r>
      <w:r>
        <w:fldChar w:fldCharType="end"/>
      </w:r>
    </w:p>
    <w:p w14:paraId="279B1919" w14:textId="6B6AFBF3" w:rsidR="008579A2" w:rsidRDefault="008579A2">
      <w:pPr>
        <w:pStyle w:val="TOC3"/>
        <w:rPr>
          <w:rFonts w:asciiTheme="minorHAnsi" w:eastAsiaTheme="minorEastAsia" w:hAnsiTheme="minorHAnsi" w:cstheme="minorBidi"/>
          <w:sz w:val="22"/>
          <w:szCs w:val="22"/>
          <w:lang w:eastAsia="zh-CN"/>
        </w:rPr>
      </w:pPr>
      <w:r>
        <w:t>6.19.</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_Toc97547048 \h </w:instrText>
      </w:r>
      <w:r>
        <w:fldChar w:fldCharType="separate"/>
      </w:r>
      <w:r>
        <w:t>48</w:t>
      </w:r>
      <w:r>
        <w:fldChar w:fldCharType="end"/>
      </w:r>
    </w:p>
    <w:p w14:paraId="041E95B9" w14:textId="2A9EC859" w:rsidR="008579A2" w:rsidRDefault="008579A2">
      <w:pPr>
        <w:pStyle w:val="TOC4"/>
        <w:rPr>
          <w:rFonts w:asciiTheme="minorHAnsi" w:eastAsiaTheme="minorEastAsia" w:hAnsiTheme="minorHAnsi" w:cstheme="minorBidi"/>
          <w:sz w:val="22"/>
          <w:szCs w:val="22"/>
          <w:lang w:eastAsia="zh-CN"/>
        </w:rPr>
      </w:pPr>
      <w:r w:rsidRPr="00C42F51">
        <w:rPr>
          <w:rFonts w:cs="Arial"/>
        </w:rPr>
        <w:t>6.19.3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_Toc97547049 \h </w:instrText>
      </w:r>
      <w:r>
        <w:fldChar w:fldCharType="separate"/>
      </w:r>
      <w:r>
        <w:t>48</w:t>
      </w:r>
      <w:r>
        <w:fldChar w:fldCharType="end"/>
      </w:r>
    </w:p>
    <w:p w14:paraId="2462922E" w14:textId="3E031AB0" w:rsidR="008579A2" w:rsidRDefault="008579A2">
      <w:pPr>
        <w:pStyle w:val="TOC4"/>
        <w:rPr>
          <w:rFonts w:asciiTheme="minorHAnsi" w:eastAsiaTheme="minorEastAsia" w:hAnsiTheme="minorHAnsi" w:cstheme="minorBidi"/>
          <w:sz w:val="22"/>
          <w:szCs w:val="22"/>
          <w:lang w:eastAsia="zh-CN"/>
        </w:rPr>
      </w:pPr>
      <w:r w:rsidRPr="00C42F51">
        <w:rPr>
          <w:rFonts w:cs="Arial"/>
        </w:rPr>
        <w:t>6.19.3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_Toc97547050 \h </w:instrText>
      </w:r>
      <w:r>
        <w:fldChar w:fldCharType="separate"/>
      </w:r>
      <w:r>
        <w:t>49</w:t>
      </w:r>
      <w:r>
        <w:fldChar w:fldCharType="end"/>
      </w:r>
    </w:p>
    <w:p w14:paraId="748EBC7C" w14:textId="3FE0EE66" w:rsidR="008579A2" w:rsidRDefault="008579A2">
      <w:pPr>
        <w:pStyle w:val="TOC2"/>
        <w:rPr>
          <w:rFonts w:asciiTheme="minorHAnsi" w:eastAsiaTheme="minorEastAsia" w:hAnsiTheme="minorHAnsi" w:cstheme="minorBidi"/>
          <w:sz w:val="22"/>
          <w:szCs w:val="22"/>
          <w:lang w:eastAsia="zh-CN"/>
        </w:rPr>
      </w:pPr>
      <w:r>
        <w:t>6.20</w:t>
      </w:r>
      <w:r>
        <w:rPr>
          <w:rFonts w:asciiTheme="minorHAnsi" w:eastAsiaTheme="minorEastAsia" w:hAnsiTheme="minorHAnsi" w:cstheme="minorBidi"/>
          <w:sz w:val="22"/>
          <w:szCs w:val="22"/>
          <w:lang w:eastAsia="zh-CN"/>
        </w:rPr>
        <w:tab/>
      </w:r>
      <w:r>
        <w:rPr>
          <w:lang w:eastAsia="zh-CN"/>
        </w:rPr>
        <w:t>CA_n29-n30-n77</w:t>
      </w:r>
      <w:r>
        <w:tab/>
      </w:r>
      <w:r>
        <w:fldChar w:fldCharType="begin"/>
      </w:r>
      <w:r>
        <w:instrText xml:space="preserve"> PAGEREF _Toc97547051 \h </w:instrText>
      </w:r>
      <w:r>
        <w:fldChar w:fldCharType="separate"/>
      </w:r>
      <w:r>
        <w:t>49</w:t>
      </w:r>
      <w:r>
        <w:fldChar w:fldCharType="end"/>
      </w:r>
    </w:p>
    <w:p w14:paraId="22E1CFB8" w14:textId="34CE490B"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6.20.1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_Toc97547052 \h </w:instrText>
      </w:r>
      <w:r>
        <w:fldChar w:fldCharType="separate"/>
      </w:r>
      <w:r>
        <w:t>49</w:t>
      </w:r>
      <w:r>
        <w:fldChar w:fldCharType="end"/>
      </w:r>
    </w:p>
    <w:p w14:paraId="4BEA8442" w14:textId="2BB5C6A5" w:rsidR="008579A2" w:rsidRDefault="008579A2">
      <w:pPr>
        <w:pStyle w:val="TOC3"/>
        <w:rPr>
          <w:rFonts w:asciiTheme="minorHAnsi" w:eastAsiaTheme="minorEastAsia" w:hAnsiTheme="minorHAnsi" w:cstheme="minorBidi"/>
          <w:sz w:val="22"/>
          <w:szCs w:val="22"/>
          <w:lang w:eastAsia="zh-CN"/>
        </w:rPr>
      </w:pPr>
      <w:r>
        <w:rPr>
          <w:lang w:eastAsia="zh-CN"/>
        </w:rPr>
        <w:t>6.20.2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_Toc97547053 \h </w:instrText>
      </w:r>
      <w:r>
        <w:fldChar w:fldCharType="separate"/>
      </w:r>
      <w:r>
        <w:t>49</w:t>
      </w:r>
      <w:r>
        <w:fldChar w:fldCharType="end"/>
      </w:r>
    </w:p>
    <w:p w14:paraId="7EE0BD93" w14:textId="400CF4AB" w:rsidR="008579A2" w:rsidRDefault="008579A2">
      <w:pPr>
        <w:pStyle w:val="TOC3"/>
        <w:rPr>
          <w:rFonts w:asciiTheme="minorHAnsi" w:eastAsiaTheme="minorEastAsia" w:hAnsiTheme="minorHAnsi" w:cstheme="minorBidi"/>
          <w:sz w:val="22"/>
          <w:szCs w:val="22"/>
          <w:lang w:eastAsia="zh-CN"/>
        </w:rPr>
      </w:pPr>
      <w:r>
        <w:t>6.20.</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_Toc97547054 \h </w:instrText>
      </w:r>
      <w:r>
        <w:fldChar w:fldCharType="separate"/>
      </w:r>
      <w:r>
        <w:t>49</w:t>
      </w:r>
      <w:r>
        <w:fldChar w:fldCharType="end"/>
      </w:r>
    </w:p>
    <w:p w14:paraId="0ED5BC4C" w14:textId="7F886C52" w:rsidR="008579A2" w:rsidRDefault="008579A2">
      <w:pPr>
        <w:pStyle w:val="TOC4"/>
        <w:rPr>
          <w:rFonts w:asciiTheme="minorHAnsi" w:eastAsiaTheme="minorEastAsia" w:hAnsiTheme="minorHAnsi" w:cstheme="minorBidi"/>
          <w:sz w:val="22"/>
          <w:szCs w:val="22"/>
          <w:lang w:eastAsia="zh-CN"/>
        </w:rPr>
      </w:pPr>
      <w:r w:rsidRPr="00C42F51">
        <w:rPr>
          <w:rFonts w:cs="Arial"/>
        </w:rPr>
        <w:t>6.20.3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_Toc97547055 \h </w:instrText>
      </w:r>
      <w:r>
        <w:fldChar w:fldCharType="separate"/>
      </w:r>
      <w:r>
        <w:t>50</w:t>
      </w:r>
      <w:r>
        <w:fldChar w:fldCharType="end"/>
      </w:r>
    </w:p>
    <w:p w14:paraId="38A567E2" w14:textId="0494EA9F" w:rsidR="008579A2" w:rsidRDefault="008579A2">
      <w:pPr>
        <w:pStyle w:val="TOC4"/>
        <w:rPr>
          <w:rFonts w:asciiTheme="minorHAnsi" w:eastAsiaTheme="minorEastAsia" w:hAnsiTheme="minorHAnsi" w:cstheme="minorBidi"/>
          <w:sz w:val="22"/>
          <w:szCs w:val="22"/>
          <w:lang w:eastAsia="zh-CN"/>
        </w:rPr>
      </w:pPr>
      <w:r w:rsidRPr="00C42F51">
        <w:rPr>
          <w:rFonts w:cs="Arial"/>
        </w:rPr>
        <w:t>6.20.3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_Toc97547056 \h </w:instrText>
      </w:r>
      <w:r>
        <w:fldChar w:fldCharType="separate"/>
      </w:r>
      <w:r>
        <w:t>50</w:t>
      </w:r>
      <w:r>
        <w:fldChar w:fldCharType="end"/>
      </w:r>
    </w:p>
    <w:p w14:paraId="3C8F0C63" w14:textId="688C82EE" w:rsidR="008579A2" w:rsidRDefault="008579A2">
      <w:pPr>
        <w:pStyle w:val="TOC2"/>
        <w:rPr>
          <w:rFonts w:asciiTheme="minorHAnsi" w:eastAsiaTheme="minorEastAsia" w:hAnsiTheme="minorHAnsi" w:cstheme="minorBidi"/>
          <w:sz w:val="22"/>
          <w:szCs w:val="22"/>
          <w:lang w:eastAsia="zh-CN"/>
        </w:rPr>
      </w:pPr>
      <w:r>
        <w:t>6.21</w:t>
      </w:r>
      <w:r>
        <w:rPr>
          <w:rFonts w:asciiTheme="minorHAnsi" w:eastAsiaTheme="minorEastAsia" w:hAnsiTheme="minorHAnsi" w:cstheme="minorBidi"/>
          <w:sz w:val="22"/>
          <w:szCs w:val="22"/>
          <w:lang w:eastAsia="zh-CN"/>
        </w:rPr>
        <w:tab/>
      </w:r>
      <w:r>
        <w:rPr>
          <w:lang w:eastAsia="zh-CN"/>
        </w:rPr>
        <w:t>CA_n29-n66-n77</w:t>
      </w:r>
      <w:r>
        <w:tab/>
      </w:r>
      <w:r>
        <w:fldChar w:fldCharType="begin"/>
      </w:r>
      <w:r>
        <w:instrText xml:space="preserve"> PAGEREF _Toc97547057 \h </w:instrText>
      </w:r>
      <w:r>
        <w:fldChar w:fldCharType="separate"/>
      </w:r>
      <w:r>
        <w:t>50</w:t>
      </w:r>
      <w:r>
        <w:fldChar w:fldCharType="end"/>
      </w:r>
    </w:p>
    <w:p w14:paraId="56DB1026" w14:textId="63B3C828"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6.21.1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_Toc97547058 \h </w:instrText>
      </w:r>
      <w:r>
        <w:fldChar w:fldCharType="separate"/>
      </w:r>
      <w:r>
        <w:t>50</w:t>
      </w:r>
      <w:r>
        <w:fldChar w:fldCharType="end"/>
      </w:r>
    </w:p>
    <w:p w14:paraId="2D076802" w14:textId="31628BEC" w:rsidR="008579A2" w:rsidRDefault="008579A2">
      <w:pPr>
        <w:pStyle w:val="TOC3"/>
        <w:rPr>
          <w:rFonts w:asciiTheme="minorHAnsi" w:eastAsiaTheme="minorEastAsia" w:hAnsiTheme="minorHAnsi" w:cstheme="minorBidi"/>
          <w:sz w:val="22"/>
          <w:szCs w:val="22"/>
          <w:lang w:eastAsia="zh-CN"/>
        </w:rPr>
      </w:pPr>
      <w:r>
        <w:rPr>
          <w:lang w:eastAsia="zh-CN"/>
        </w:rPr>
        <w:t>6.21.2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_Toc97547059 \h </w:instrText>
      </w:r>
      <w:r>
        <w:fldChar w:fldCharType="separate"/>
      </w:r>
      <w:r>
        <w:t>50</w:t>
      </w:r>
      <w:r>
        <w:fldChar w:fldCharType="end"/>
      </w:r>
    </w:p>
    <w:p w14:paraId="102DE547" w14:textId="420B45CF" w:rsidR="008579A2" w:rsidRDefault="008579A2">
      <w:pPr>
        <w:pStyle w:val="TOC3"/>
        <w:rPr>
          <w:rFonts w:asciiTheme="minorHAnsi" w:eastAsiaTheme="minorEastAsia" w:hAnsiTheme="minorHAnsi" w:cstheme="minorBidi"/>
          <w:sz w:val="22"/>
          <w:szCs w:val="22"/>
          <w:lang w:eastAsia="zh-CN"/>
        </w:rPr>
      </w:pPr>
      <w:r>
        <w:t>6.21.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_Toc97547060 \h </w:instrText>
      </w:r>
      <w:r>
        <w:fldChar w:fldCharType="separate"/>
      </w:r>
      <w:r>
        <w:t>51</w:t>
      </w:r>
      <w:r>
        <w:fldChar w:fldCharType="end"/>
      </w:r>
    </w:p>
    <w:p w14:paraId="4BC19262" w14:textId="2FDDA458" w:rsidR="008579A2" w:rsidRDefault="008579A2">
      <w:pPr>
        <w:pStyle w:val="TOC4"/>
        <w:rPr>
          <w:rFonts w:asciiTheme="minorHAnsi" w:eastAsiaTheme="minorEastAsia" w:hAnsiTheme="minorHAnsi" w:cstheme="minorBidi"/>
          <w:sz w:val="22"/>
          <w:szCs w:val="22"/>
          <w:lang w:eastAsia="zh-CN"/>
        </w:rPr>
      </w:pPr>
      <w:r w:rsidRPr="00C42F51">
        <w:rPr>
          <w:rFonts w:cs="Arial"/>
        </w:rPr>
        <w:t>6.21.3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_Toc97547061 \h </w:instrText>
      </w:r>
      <w:r>
        <w:fldChar w:fldCharType="separate"/>
      </w:r>
      <w:r>
        <w:t>51</w:t>
      </w:r>
      <w:r>
        <w:fldChar w:fldCharType="end"/>
      </w:r>
    </w:p>
    <w:p w14:paraId="5C199F47" w14:textId="64CECE66" w:rsidR="008579A2" w:rsidRDefault="008579A2">
      <w:pPr>
        <w:pStyle w:val="TOC4"/>
        <w:rPr>
          <w:rFonts w:asciiTheme="minorHAnsi" w:eastAsiaTheme="minorEastAsia" w:hAnsiTheme="minorHAnsi" w:cstheme="minorBidi"/>
          <w:sz w:val="22"/>
          <w:szCs w:val="22"/>
          <w:lang w:eastAsia="zh-CN"/>
        </w:rPr>
      </w:pPr>
      <w:r w:rsidRPr="00C42F51">
        <w:rPr>
          <w:rFonts w:cs="Arial"/>
        </w:rPr>
        <w:t>6.21.3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_Toc97547062 \h </w:instrText>
      </w:r>
      <w:r>
        <w:fldChar w:fldCharType="separate"/>
      </w:r>
      <w:r>
        <w:t>51</w:t>
      </w:r>
      <w:r>
        <w:fldChar w:fldCharType="end"/>
      </w:r>
    </w:p>
    <w:p w14:paraId="5E00534A" w14:textId="29B157B5" w:rsidR="008579A2" w:rsidRDefault="008579A2">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_Toc97547063 \h </w:instrText>
      </w:r>
      <w:r>
        <w:fldChar w:fldCharType="separate"/>
      </w:r>
      <w:r>
        <w:t>51</w:t>
      </w:r>
      <w:r>
        <w:fldChar w:fldCharType="end"/>
      </w:r>
    </w:p>
    <w:p w14:paraId="4D881852" w14:textId="5C5488C0" w:rsidR="008579A2" w:rsidRDefault="008579A2">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_Toc97547064 \h </w:instrText>
      </w:r>
      <w:r>
        <w:fldChar w:fldCharType="separate"/>
      </w:r>
      <w:r>
        <w:t>51</w:t>
      </w:r>
      <w:r>
        <w:fldChar w:fldCharType="end"/>
      </w:r>
    </w:p>
    <w:p w14:paraId="7919E4D7" w14:textId="72977B1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7.x.1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_Toc97547065 \h </w:instrText>
      </w:r>
      <w:r>
        <w:fldChar w:fldCharType="separate"/>
      </w:r>
      <w:r>
        <w:t>51</w:t>
      </w:r>
      <w:r>
        <w:fldChar w:fldCharType="end"/>
      </w:r>
    </w:p>
    <w:p w14:paraId="716D1140" w14:textId="09B548AB"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7.x.2</w:t>
      </w:r>
      <w:r>
        <w:rPr>
          <w:rFonts w:asciiTheme="minorHAnsi" w:eastAsiaTheme="minorEastAsia" w:hAnsiTheme="minorHAnsi" w:cstheme="minorBidi"/>
          <w:sz w:val="22"/>
          <w:szCs w:val="22"/>
          <w:lang w:eastAsia="zh-CN"/>
        </w:rPr>
        <w:tab/>
      </w:r>
      <w:r w:rsidRPr="00C42F51">
        <w:rPr>
          <w:rFonts w:cs="Arial"/>
          <w:lang w:val="en-US" w:eastAsia="zh-CN"/>
        </w:rPr>
        <w:t>Maximum output power</w:t>
      </w:r>
      <w:r>
        <w:tab/>
      </w:r>
      <w:r>
        <w:fldChar w:fldCharType="begin"/>
      </w:r>
      <w:r>
        <w:instrText xml:space="preserve"> PAGEREF _Toc97547066 \h </w:instrText>
      </w:r>
      <w:r>
        <w:fldChar w:fldCharType="separate"/>
      </w:r>
      <w:r>
        <w:t>52</w:t>
      </w:r>
      <w:r>
        <w:fldChar w:fldCharType="end"/>
      </w:r>
    </w:p>
    <w:p w14:paraId="003BBBEA" w14:textId="118644E8" w:rsidR="008579A2" w:rsidRDefault="008579A2">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C42F51">
        <w:rPr>
          <w:rFonts w:eastAsia="MS Mincho"/>
          <w:lang w:eastAsia="ja-JP"/>
        </w:rPr>
        <w:t>REFSENS requirements</w:t>
      </w:r>
      <w:r>
        <w:tab/>
      </w:r>
      <w:r>
        <w:fldChar w:fldCharType="begin"/>
      </w:r>
      <w:r>
        <w:instrText xml:space="preserve"> PAGEREF _Toc97547067 \h </w:instrText>
      </w:r>
      <w:r>
        <w:fldChar w:fldCharType="separate"/>
      </w:r>
      <w:r>
        <w:t>52</w:t>
      </w:r>
      <w:r>
        <w:fldChar w:fldCharType="end"/>
      </w:r>
    </w:p>
    <w:p w14:paraId="0EA4B6A2" w14:textId="7CBA2CAC" w:rsidR="008579A2" w:rsidRDefault="008579A2">
      <w:pPr>
        <w:pStyle w:val="TOC3"/>
        <w:rPr>
          <w:rFonts w:asciiTheme="minorHAnsi" w:eastAsiaTheme="minorEastAsia" w:hAnsiTheme="minorHAnsi" w:cstheme="minorBidi"/>
          <w:sz w:val="22"/>
          <w:szCs w:val="22"/>
          <w:lang w:eastAsia="zh-CN"/>
        </w:rPr>
      </w:pPr>
      <w:r w:rsidRPr="00C42F51">
        <w:rPr>
          <w:rFonts w:eastAsia="MS Mincho"/>
          <w:lang w:eastAsia="ja-JP"/>
        </w:rPr>
        <w:t>7.x.4</w:t>
      </w:r>
      <w:r>
        <w:rPr>
          <w:rFonts w:asciiTheme="minorHAnsi" w:eastAsiaTheme="minorEastAsia" w:hAnsiTheme="minorHAnsi" w:cstheme="minorBidi"/>
          <w:sz w:val="22"/>
          <w:szCs w:val="22"/>
          <w:lang w:eastAsia="zh-CN"/>
        </w:rPr>
        <w:tab/>
      </w:r>
      <w:r w:rsidRPr="00C42F51">
        <w:rPr>
          <w:rFonts w:eastAsia="MS Mincho"/>
          <w:lang w:eastAsia="ja-JP"/>
        </w:rPr>
        <w:t>∆TIB and ∆RIB values</w:t>
      </w:r>
      <w:r>
        <w:tab/>
      </w:r>
      <w:r>
        <w:fldChar w:fldCharType="begin"/>
      </w:r>
      <w:r>
        <w:instrText xml:space="preserve"> PAGEREF _Toc97547068 \h </w:instrText>
      </w:r>
      <w:r>
        <w:fldChar w:fldCharType="separate"/>
      </w:r>
      <w:r>
        <w:t>52</w:t>
      </w:r>
      <w:r>
        <w:fldChar w:fldCharType="end"/>
      </w:r>
    </w:p>
    <w:p w14:paraId="5FFF2849" w14:textId="151B1851" w:rsidR="008579A2" w:rsidRDefault="008579A2">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_Toc97547069 \h </w:instrText>
      </w:r>
      <w:r>
        <w:fldChar w:fldCharType="separate"/>
      </w:r>
      <w:r>
        <w:t>53</w:t>
      </w:r>
      <w:r>
        <w:fldChar w:fldCharType="end"/>
      </w:r>
    </w:p>
    <w:p w14:paraId="5663F41E" w14:textId="7777777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7" w:name="_Toc97546844"/>
      <w:r w:rsidR="00195D92" w:rsidRPr="004D3578">
        <w:lastRenderedPageBreak/>
        <w:t>Foreword</w:t>
      </w:r>
      <w:bookmarkEnd w:id="17"/>
    </w:p>
    <w:p w14:paraId="5663F421" w14:textId="77777777" w:rsidR="00080512" w:rsidRPr="004D3578" w:rsidRDefault="00080512">
      <w:bookmarkStart w:id="18" w:name="foreword"/>
      <w:bookmarkEnd w:id="18"/>
      <w:r w:rsidRPr="004D3578">
        <w:t xml:space="preserve">This Technical </w:t>
      </w:r>
      <w:bookmarkStart w:id="19" w:name="spectype3"/>
      <w:r w:rsidR="00602AEA" w:rsidRPr="000D010C">
        <w:t>Report</w:t>
      </w:r>
      <w:bookmarkEnd w:id="19"/>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 xml:space="preserve">Version </w:t>
      </w:r>
      <w:proofErr w:type="spellStart"/>
      <w:r w:rsidRPr="004D3578">
        <w:t>x.y.z</w:t>
      </w:r>
      <w:proofErr w:type="spellEnd"/>
    </w:p>
    <w:p w14:paraId="5663F424" w14:textId="77777777" w:rsidR="00080512" w:rsidRPr="004D3578" w:rsidRDefault="00080512">
      <w:pPr>
        <w:pStyle w:val="B1"/>
      </w:pPr>
      <w:proofErr w:type="gramStart"/>
      <w:r w:rsidRPr="004D3578">
        <w:t>where</w:t>
      </w:r>
      <w:proofErr w:type="gramEnd"/>
      <w:r w:rsidRPr="004D3578">
        <w:t>:</w:t>
      </w:r>
    </w:p>
    <w:p w14:paraId="5663F425" w14:textId="77777777" w:rsidR="00080512" w:rsidRPr="004D3578" w:rsidRDefault="00080512">
      <w:pPr>
        <w:pStyle w:val="B2"/>
      </w:pPr>
      <w:proofErr w:type="gramStart"/>
      <w:r w:rsidRPr="004D3578">
        <w:t>x</w:t>
      </w:r>
      <w:proofErr w:type="gramEnd"/>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5663F42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663F42D"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proofErr w:type="gramStart"/>
      <w:r w:rsidRPr="008C384C">
        <w:rPr>
          <w:b/>
        </w:rPr>
        <w:t>should</w:t>
      </w:r>
      <w:proofErr w:type="gramEnd"/>
      <w:r>
        <w:tab/>
      </w:r>
      <w:r>
        <w:tab/>
        <w:t>indicates a recommendation to do something</w:t>
      </w:r>
    </w:p>
    <w:p w14:paraId="5663F431"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663F432" w14:textId="77777777" w:rsidR="008C384C" w:rsidRDefault="008C384C" w:rsidP="00774DA4">
      <w:pPr>
        <w:pStyle w:val="EX"/>
      </w:pPr>
      <w:proofErr w:type="gramStart"/>
      <w:r w:rsidRPr="00774DA4">
        <w:rPr>
          <w:b/>
        </w:rPr>
        <w:t>may</w:t>
      </w:r>
      <w:proofErr w:type="gramEnd"/>
      <w:r>
        <w:tab/>
      </w:r>
      <w:r>
        <w:tab/>
        <w:t>indicates permission to do something</w:t>
      </w:r>
    </w:p>
    <w:p w14:paraId="5663F433"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5663F436" w14:textId="77777777" w:rsidR="00774DA4" w:rsidRDefault="00774DA4" w:rsidP="00774DA4">
      <w:pPr>
        <w:pStyle w:val="EX"/>
      </w:pPr>
      <w:proofErr w:type="gramStart"/>
      <w:r w:rsidRPr="00774DA4">
        <w:rPr>
          <w:b/>
        </w:rPr>
        <w:t>cannot</w:t>
      </w:r>
      <w:proofErr w:type="gramEnd"/>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663F43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0" w:name="introduction"/>
      <w:bookmarkEnd w:id="20"/>
      <w:r w:rsidRPr="004D3578">
        <w:br w:type="page"/>
      </w:r>
      <w:bookmarkStart w:id="21" w:name="scope"/>
      <w:bookmarkStart w:id="22" w:name="_Toc97546845"/>
      <w:bookmarkEnd w:id="21"/>
      <w:r w:rsidRPr="004D3578">
        <w:lastRenderedPageBreak/>
        <w:t>1</w:t>
      </w:r>
      <w:r w:rsidRPr="004D3578">
        <w:tab/>
        <w:t>Scope</w:t>
      </w:r>
      <w:bookmarkEnd w:id="22"/>
    </w:p>
    <w:p w14:paraId="5663F441" w14:textId="33FC7D91"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(power class 2) for NR inter-band Carrier Aggregation</w:t>
      </w:r>
      <w:r w:rsidR="00506671">
        <w:t xml:space="preserve"> </w:t>
      </w:r>
      <w:r w:rsidR="00534723">
        <w:t xml:space="preserve">or NR-NR DC with </w:t>
      </w:r>
      <w:r w:rsidR="00506671">
        <w:t xml:space="preserve">and </w:t>
      </w:r>
      <w:r w:rsidR="00534723">
        <w:t xml:space="preserve">without </w:t>
      </w:r>
      <w:r w:rsidR="00506671">
        <w:t>SUL</w:t>
      </w:r>
      <w:r w:rsidR="001674A8" w:rsidRPr="001674A8">
        <w:t xml:space="preserve"> with </w:t>
      </w:r>
      <w:r w:rsidR="000D010C">
        <w:t>x (</w:t>
      </w:r>
      <w:r w:rsidR="00534723">
        <w:t>6</w:t>
      </w:r>
      <w:r w:rsidR="0014190D">
        <w:rPr>
          <w:lang w:eastAsia="zh-CN"/>
        </w:rPr>
        <w:t>≥</w:t>
      </w:r>
      <w:r w:rsidR="000D010C">
        <w:t>x&gt;</w:t>
      </w:r>
      <w:r w:rsidR="001674A8" w:rsidRPr="001674A8">
        <w:t>2</w:t>
      </w:r>
      <w:r w:rsidR="000D010C">
        <w:t>)</w:t>
      </w:r>
      <w:r w:rsidR="001674A8" w:rsidRPr="001674A8">
        <w:t xml:space="preserve"> bands downlink and </w:t>
      </w:r>
      <w:r w:rsidR="000D010C">
        <w:t xml:space="preserve">y (y=1, </w:t>
      </w:r>
      <w:r w:rsidR="001674A8" w:rsidRPr="001674A8">
        <w:t>2</w:t>
      </w:r>
      <w:r w:rsidR="000D010C">
        <w:t>)</w:t>
      </w:r>
      <w:r w:rsidR="001674A8" w:rsidRPr="001674A8">
        <w:t xml:space="preserve">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w:t>
      </w:r>
      <w:r w:rsidR="006C1298">
        <w:rPr>
          <w:lang w:eastAsia="zh-CN"/>
        </w:rPr>
        <w:t>/DC</w:t>
      </w:r>
      <w:r w:rsidR="00483445">
        <w:rPr>
          <w:rFonts w:hint="eastAsia"/>
          <w:lang w:eastAsia="zh-CN"/>
        </w:rPr>
        <w:t xml:space="preserve"> </w:t>
      </w:r>
      <w:r w:rsidR="006C1298">
        <w:rPr>
          <w:lang w:eastAsia="zh-CN"/>
        </w:rPr>
        <w:t xml:space="preserve">with </w:t>
      </w:r>
      <w:r w:rsidR="00506671">
        <w:rPr>
          <w:lang w:eastAsia="zh-CN"/>
        </w:rPr>
        <w:t xml:space="preserve">and </w:t>
      </w:r>
      <w:r w:rsidR="006C1298">
        <w:rPr>
          <w:lang w:eastAsia="zh-CN"/>
        </w:rPr>
        <w:t xml:space="preserve">without </w:t>
      </w:r>
      <w:r w:rsidR="00506671">
        <w:rPr>
          <w:lang w:eastAsia="zh-CN"/>
        </w:rPr>
        <w:t xml:space="preserve">SUL </w:t>
      </w:r>
      <w:r w:rsidR="00597B34" w:rsidRPr="009556D5">
        <w:t xml:space="preserve">for </w:t>
      </w:r>
      <w:r w:rsidR="000D010C">
        <w:t xml:space="preserve">more than </w:t>
      </w:r>
      <w:r w:rsidR="00597B34" w:rsidRPr="009556D5">
        <w:t xml:space="preserve">2 bands DL </w:t>
      </w:r>
      <w:r w:rsidR="00506671">
        <w:t xml:space="preserve">and </w:t>
      </w:r>
      <w:r w:rsidR="00597B34" w:rsidRPr="009556D5">
        <w:t xml:space="preserve">with </w:t>
      </w:r>
      <w:r w:rsidR="000D010C">
        <w:t xml:space="preserve">up to </w:t>
      </w:r>
      <w:r w:rsidR="00597B34" w:rsidRPr="009556D5">
        <w:t>2 bands UL</w:t>
      </w:r>
      <w:r w:rsidR="00597B34">
        <w:t xml:space="preserve"> </w:t>
      </w:r>
      <w:r w:rsidR="008678C3">
        <w:t>in Table 1-1.</w:t>
      </w:r>
      <w:r w:rsidR="00E0464B">
        <w:rPr>
          <w:rFonts w:hint="eastAsia"/>
          <w:lang w:eastAsia="zh-CN"/>
        </w:rPr>
        <w:t xml:space="preserve"> </w:t>
      </w:r>
    </w:p>
    <w:p w14:paraId="5663F442" w14:textId="77777777"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 xml:space="preserve">NR </w:t>
      </w:r>
      <w:proofErr w:type="spellStart"/>
      <w:r w:rsidR="000D010C">
        <w:rPr>
          <w:rFonts w:cs="Arial"/>
          <w:b/>
          <w:kern w:val="2"/>
          <w:szCs w:val="18"/>
          <w:lang w:val="en-US" w:eastAsia="zh-CN"/>
        </w:rPr>
        <w:t>x</w:t>
      </w:r>
      <w:r w:rsidR="00DD2AE0" w:rsidRPr="00CF5067">
        <w:rPr>
          <w:rFonts w:cs="Arial" w:hint="eastAsia"/>
          <w:b/>
          <w:kern w:val="2"/>
          <w:szCs w:val="18"/>
          <w:lang w:val="en-US" w:eastAsia="zh-CN"/>
        </w:rPr>
        <w:t>B</w:t>
      </w:r>
      <w:r w:rsidRPr="00CF5067">
        <w:rPr>
          <w:rFonts w:cs="Arial" w:hint="eastAsia"/>
          <w:b/>
          <w:kern w:val="2"/>
          <w:szCs w:val="18"/>
          <w:lang w:val="en-US" w:eastAsia="zh-CN"/>
        </w:rPr>
        <w:t>DL</w:t>
      </w:r>
      <w:proofErr w:type="spellEnd"/>
      <w:r w:rsidRPr="00CF5067">
        <w:rPr>
          <w:rFonts w:cs="Arial" w:hint="eastAsia"/>
          <w:b/>
          <w:kern w:val="2"/>
          <w:szCs w:val="18"/>
          <w:lang w:val="en-US" w:eastAsia="zh-CN"/>
        </w:rPr>
        <w:t>/</w:t>
      </w:r>
      <w:proofErr w:type="spellStart"/>
      <w:r w:rsidR="000D010C">
        <w:rPr>
          <w:rFonts w:cs="Arial"/>
          <w:b/>
          <w:kern w:val="2"/>
          <w:szCs w:val="18"/>
          <w:lang w:val="en-US" w:eastAsia="zh-CN"/>
        </w:rPr>
        <w:t>y</w:t>
      </w:r>
      <w:r w:rsidR="00DD2AE0" w:rsidRPr="00CF5067">
        <w:rPr>
          <w:rFonts w:cs="Arial" w:hint="eastAsia"/>
          <w:b/>
          <w:kern w:val="2"/>
          <w:szCs w:val="18"/>
          <w:lang w:val="en-US" w:eastAsia="zh-CN"/>
        </w:rPr>
        <w:t>B</w:t>
      </w:r>
      <w:r w:rsidRPr="00CF5067">
        <w:rPr>
          <w:rFonts w:cs="Arial" w:hint="eastAsia"/>
          <w:b/>
          <w:kern w:val="2"/>
          <w:szCs w:val="18"/>
          <w:lang w:val="en-US" w:eastAsia="zh-CN"/>
        </w:rPr>
        <w:t>UL</w:t>
      </w:r>
      <w:proofErr w:type="spellEnd"/>
      <w:r w:rsidRPr="00CF5067">
        <w:rPr>
          <w:rFonts w:cs="Arial" w:hint="eastAsia"/>
          <w:b/>
          <w:kern w:val="2"/>
          <w:szCs w:val="18"/>
          <w:lang w:val="en-US" w:eastAsia="zh-CN"/>
        </w:rPr>
        <w:t xml:space="preserve">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r w:rsidR="00D420B6">
        <w:rPr>
          <w:rFonts w:cs="Arial"/>
          <w:b/>
          <w:kern w:val="2"/>
          <w:szCs w:val="18"/>
          <w:lang w:val="en-US" w:eastAsia="zh-CN"/>
        </w:rPr>
        <w:t xml:space="preserve"> and SUL</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0"/>
        <w:gridCol w:w="2268"/>
        <w:gridCol w:w="1560"/>
        <w:gridCol w:w="1701"/>
      </w:tblGrid>
      <w:tr w:rsidR="00D04E9C" w:rsidRPr="009556D5" w14:paraId="5663F449" w14:textId="77777777" w:rsidTr="009A40E6">
        <w:trPr>
          <w:cantSplit/>
          <w:trHeight w:val="761"/>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3" w14:textId="77777777" w:rsidR="00D04E9C" w:rsidRPr="00693306" w:rsidRDefault="00061C47" w:rsidP="00CB3365">
            <w:pPr>
              <w:pStyle w:val="TAL"/>
              <w:widowControl w:val="0"/>
              <w:jc w:val="both"/>
              <w:rPr>
                <w:rFonts w:cs="Arial"/>
                <w:b/>
                <w:kern w:val="2"/>
                <w:szCs w:val="18"/>
                <w:lang w:val="en-US" w:eastAsia="zh-CN"/>
              </w:rPr>
            </w:pPr>
            <w:r>
              <w:rPr>
                <w:rFonts w:cs="Arial"/>
                <w:b/>
                <w:kern w:val="2"/>
                <w:szCs w:val="18"/>
                <w:lang w:val="en-US" w:eastAsia="zh-CN"/>
              </w:rPr>
              <w:t>NR</w:t>
            </w:r>
            <w:r w:rsidR="00D04E9C" w:rsidRPr="00693306">
              <w:rPr>
                <w:rFonts w:cs="Arial"/>
                <w:b/>
                <w:kern w:val="2"/>
                <w:szCs w:val="18"/>
                <w:lang w:val="en-US" w:eastAsia="zh-CN"/>
              </w:rPr>
              <w:t xml:space="preserve"> CA</w:t>
            </w:r>
          </w:p>
          <w:p w14:paraId="5663F444"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5"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14:paraId="5663F446"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7"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63F448"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14:paraId="5663F44E"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A" w14:textId="77777777" w:rsidR="00D04E9C" w:rsidRPr="002B3E28" w:rsidRDefault="00D04E9C"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00061C47"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2</w:t>
            </w:r>
            <w:r w:rsidR="00756806">
              <w:rPr>
                <w:rFonts w:cs="Arial"/>
                <w:kern w:val="2"/>
                <w:szCs w:val="18"/>
                <w:lang w:val="en-US" w:eastAsia="zh-CN"/>
              </w:rPr>
              <w:t>-</w:t>
            </w:r>
            <w:r w:rsidR="00061C47">
              <w:rPr>
                <w:rFonts w:cs="Arial"/>
                <w:kern w:val="2"/>
                <w:szCs w:val="18"/>
                <w:lang w:val="en-US" w:eastAsia="zh-CN"/>
              </w:rPr>
              <w:t>…-</w:t>
            </w:r>
            <w:proofErr w:type="spellStart"/>
            <w:r w:rsidR="000D010C">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x</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B" w14:textId="08422038" w:rsidR="00D04E9C" w:rsidRPr="00693306" w:rsidRDefault="00B6567C" w:rsidP="00B6567C">
            <w:pPr>
              <w:pStyle w:val="TAC"/>
              <w:rPr>
                <w:lang w:val="en-US" w:eastAsia="zh-CN"/>
              </w:rPr>
            </w:pPr>
            <w:r>
              <w:rPr>
                <w:lang w:val="en-US" w:eastAsia="zh-CN"/>
              </w:rPr>
              <w:t>-</w:t>
            </w:r>
            <w:r>
              <w:rPr>
                <w:lang w:eastAsia="zh-CN"/>
              </w:rPr>
              <w:tab/>
            </w:r>
            <w:r w:rsidR="00FD621C">
              <w:rPr>
                <w:lang w:val="en-US" w:eastAsia="zh-CN"/>
              </w:rPr>
              <w:t>(Note 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C" w14:textId="77777777" w:rsidR="00D04E9C" w:rsidRPr="00693306" w:rsidRDefault="00D04E9C" w:rsidP="00CB3365">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4D" w14:textId="77777777" w:rsidR="00D04E9C" w:rsidRPr="00693306" w:rsidRDefault="00D04E9C" w:rsidP="00CB3365">
            <w:pPr>
              <w:keepNext/>
              <w:keepLines/>
              <w:widowControl w:val="0"/>
              <w:spacing w:after="0"/>
              <w:jc w:val="both"/>
              <w:rPr>
                <w:rFonts w:ascii="Arial" w:hAnsi="Arial" w:cs="Arial"/>
                <w:sz w:val="18"/>
                <w:szCs w:val="18"/>
                <w:lang w:val="en-US" w:eastAsia="zh-CN"/>
              </w:rPr>
            </w:pPr>
          </w:p>
        </w:tc>
      </w:tr>
      <w:tr w:rsidR="00061C47" w:rsidRPr="009556D5" w14:paraId="5663F453"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4F" w14:textId="77777777" w:rsidR="00061C47" w:rsidRPr="002B3E28" w:rsidRDefault="00061C47"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2</w:t>
            </w:r>
            <w:r>
              <w:rPr>
                <w:rFonts w:cs="Arial"/>
                <w:kern w:val="2"/>
                <w:szCs w:val="18"/>
                <w:lang w:val="en-US" w:eastAsia="zh-CN"/>
              </w:rPr>
              <w:t>-…-</w:t>
            </w:r>
            <w:proofErr w:type="spellStart"/>
            <w:r>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x</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5663F450" w14:textId="77777777" w:rsidR="00061C47" w:rsidRPr="00693306" w:rsidRDefault="00061C47" w:rsidP="00884F72">
            <w:pPr>
              <w:pStyle w:val="TAL"/>
              <w:widowControl w:val="0"/>
              <w:jc w:val="center"/>
              <w:rPr>
                <w:rFonts w:cs="Arial"/>
                <w:kern w:val="2"/>
                <w:szCs w:val="18"/>
                <w:lang w:val="en-US" w:eastAsia="zh-CN"/>
              </w:rPr>
            </w:pPr>
            <w:proofErr w:type="spellStart"/>
            <w:r w:rsidRPr="002B3E28">
              <w:rPr>
                <w:rFonts w:cs="Arial"/>
                <w:kern w:val="2"/>
                <w:szCs w:val="18"/>
                <w:lang w:val="en-US" w:eastAsia="zh-CN"/>
              </w:rPr>
              <w:t>CA_n</w:t>
            </w:r>
            <w:r w:rsidR="003A7A9D">
              <w:rPr>
                <w:rFonts w:cs="Arial"/>
                <w:kern w:val="2"/>
                <w:szCs w:val="18"/>
                <w:lang w:val="en-US" w:eastAsia="zh-CN"/>
              </w:rPr>
              <w:t>V</w:t>
            </w:r>
            <w:r w:rsidR="004D4C22">
              <w:rPr>
                <w:rFonts w:cs="Arial"/>
                <w:kern w:val="2"/>
                <w:szCs w:val="18"/>
                <w:vertAlign w:val="subscript"/>
                <w:lang w:val="en-US" w:eastAsia="zh-CN"/>
              </w:rPr>
              <w:t>i</w:t>
            </w:r>
            <w:r w:rsidRPr="002B3E28">
              <w:rPr>
                <w:rFonts w:cs="Arial"/>
                <w:kern w:val="2"/>
                <w:szCs w:val="18"/>
                <w:lang w:val="en-US" w:eastAsia="zh-CN"/>
              </w:rPr>
              <w:t>-n</w:t>
            </w:r>
            <w:r w:rsidR="003A7A9D">
              <w:rPr>
                <w:rFonts w:cs="Arial"/>
                <w:kern w:val="2"/>
                <w:szCs w:val="18"/>
                <w:lang w:val="en-US" w:eastAsia="zh-CN"/>
              </w:rPr>
              <w:t>V</w:t>
            </w:r>
            <w:r w:rsidR="004D4C22">
              <w:rPr>
                <w:rFonts w:cs="Arial"/>
                <w:kern w:val="2"/>
                <w:szCs w:val="18"/>
                <w:vertAlign w:val="subscript"/>
                <w:lang w:val="en-US" w:eastAsia="zh-CN"/>
              </w:rPr>
              <w:t>j</w:t>
            </w:r>
            <w:proofErr w:type="spellEnd"/>
            <w:r w:rsidR="004D4C22">
              <w:rPr>
                <w:rFonts w:cs="Arial"/>
                <w:kern w:val="2"/>
                <w:szCs w:val="18"/>
                <w:lang w:val="en-US" w:eastAsia="zh-CN"/>
              </w:rPr>
              <w:t xml:space="preserve"> (Note 2)</w:t>
            </w:r>
          </w:p>
        </w:tc>
        <w:tc>
          <w:tcPr>
            <w:tcW w:w="1560" w:type="dxa"/>
            <w:tcBorders>
              <w:top w:val="single" w:sz="4" w:space="0" w:color="auto"/>
              <w:left w:val="single" w:sz="4" w:space="0" w:color="auto"/>
              <w:bottom w:val="single" w:sz="4" w:space="0" w:color="auto"/>
              <w:right w:val="single" w:sz="4" w:space="0" w:color="auto"/>
            </w:tcBorders>
            <w:vAlign w:val="center"/>
          </w:tcPr>
          <w:p w14:paraId="5663F451" w14:textId="77777777" w:rsidR="00061C47" w:rsidRPr="00693306" w:rsidRDefault="00061C47" w:rsidP="00061C47">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2" w14:textId="77777777" w:rsidR="00061C47" w:rsidRPr="00693306" w:rsidRDefault="00061C47" w:rsidP="00061C47">
            <w:pPr>
              <w:keepNext/>
              <w:keepLines/>
              <w:widowControl w:val="0"/>
              <w:spacing w:after="0"/>
              <w:jc w:val="both"/>
              <w:rPr>
                <w:rFonts w:ascii="Arial" w:eastAsia="Malgun Gothic" w:hAnsi="Arial" w:cs="Arial"/>
                <w:kern w:val="2"/>
                <w:sz w:val="18"/>
                <w:szCs w:val="18"/>
                <w:lang w:val="en-US" w:eastAsia="zh-CN"/>
              </w:rPr>
            </w:pPr>
          </w:p>
        </w:tc>
      </w:tr>
      <w:tr w:rsidR="00884F72" w:rsidRPr="009556D5" w14:paraId="5663F458"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54" w14:textId="77777777" w:rsidR="00884F72" w:rsidRPr="002B3E28" w:rsidRDefault="00884F72" w:rsidP="00884F72">
            <w:pPr>
              <w:pStyle w:val="TAL"/>
              <w:widowControl w:val="0"/>
              <w:jc w:val="both"/>
              <w:rPr>
                <w:rFonts w:cs="Arial"/>
                <w:kern w:val="2"/>
                <w:szCs w:val="18"/>
                <w:lang w:val="en-US" w:eastAsia="zh-CN"/>
              </w:rPr>
            </w:pPr>
            <w:r>
              <w:rPr>
                <w:rFonts w:cs="Arial"/>
                <w:kern w:val="2"/>
                <w:szCs w:val="18"/>
                <w:lang w:val="en-US" w:eastAsia="zh-CN"/>
              </w:rPr>
              <w:t>CA_nV</w:t>
            </w:r>
            <w:r w:rsidRPr="009A40E6">
              <w:rPr>
                <w:rFonts w:cs="Arial"/>
                <w:kern w:val="2"/>
                <w:szCs w:val="18"/>
                <w:vertAlign w:val="subscript"/>
                <w:lang w:val="en-US" w:eastAsia="zh-CN"/>
              </w:rPr>
              <w:t>1</w:t>
            </w:r>
            <w:r>
              <w:rPr>
                <w:rFonts w:cs="Arial"/>
                <w:kern w:val="2"/>
                <w:szCs w:val="18"/>
                <w:lang w:val="en-US" w:eastAsia="zh-CN"/>
              </w:rPr>
              <w:t>-nV</w:t>
            </w:r>
            <w:r w:rsidRPr="009A40E6">
              <w:rPr>
                <w:rFonts w:cs="Arial"/>
                <w:kern w:val="2"/>
                <w:szCs w:val="18"/>
                <w:vertAlign w:val="subscript"/>
                <w:lang w:val="en-US" w:eastAsia="zh-CN"/>
              </w:rPr>
              <w:t>2</w:t>
            </w: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2268" w:type="dxa"/>
            <w:tcBorders>
              <w:top w:val="single" w:sz="4" w:space="0" w:color="auto"/>
              <w:left w:val="single" w:sz="4" w:space="0" w:color="auto"/>
              <w:bottom w:val="single" w:sz="4" w:space="0" w:color="auto"/>
              <w:right w:val="single" w:sz="4" w:space="0" w:color="auto"/>
            </w:tcBorders>
            <w:vAlign w:val="center"/>
          </w:tcPr>
          <w:p w14:paraId="5663F455" w14:textId="77777777" w:rsidR="00884F72" w:rsidRDefault="00884F72" w:rsidP="00884F72">
            <w:pPr>
              <w:pStyle w:val="TAL"/>
              <w:widowControl w:val="0"/>
              <w:ind w:left="720"/>
              <w:rPr>
                <w:rFonts w:cs="Arial"/>
                <w:kern w:val="2"/>
                <w:szCs w:val="18"/>
                <w:lang w:val="en-US" w:eastAsia="zh-CN"/>
              </w:rPr>
            </w:pP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1560" w:type="dxa"/>
            <w:tcBorders>
              <w:top w:val="single" w:sz="4" w:space="0" w:color="auto"/>
              <w:left w:val="single" w:sz="4" w:space="0" w:color="auto"/>
              <w:bottom w:val="single" w:sz="4" w:space="0" w:color="auto"/>
              <w:right w:val="single" w:sz="4" w:space="0" w:color="auto"/>
            </w:tcBorders>
            <w:vAlign w:val="center"/>
          </w:tcPr>
          <w:p w14:paraId="5663F456" w14:textId="77777777" w:rsidR="00884F72" w:rsidRPr="00693306" w:rsidRDefault="00884F72" w:rsidP="00884F72">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7" w14:textId="77777777" w:rsidR="00884F72" w:rsidRPr="00693306" w:rsidRDefault="00884F72" w:rsidP="00884F72">
            <w:pPr>
              <w:keepNext/>
              <w:keepLines/>
              <w:widowControl w:val="0"/>
              <w:spacing w:after="0"/>
              <w:jc w:val="both"/>
              <w:rPr>
                <w:rFonts w:ascii="Arial" w:eastAsia="Malgun Gothic" w:hAnsi="Arial" w:cs="Arial"/>
                <w:kern w:val="2"/>
                <w:sz w:val="18"/>
                <w:szCs w:val="18"/>
                <w:lang w:val="en-US" w:eastAsia="zh-CN"/>
              </w:rPr>
            </w:pPr>
          </w:p>
        </w:tc>
      </w:tr>
    </w:tbl>
    <w:p w14:paraId="5663F459" w14:textId="77777777" w:rsidR="00080512" w:rsidRDefault="00FD621C">
      <w:pPr>
        <w:rPr>
          <w:lang w:eastAsia="zh-CN"/>
        </w:rPr>
      </w:pPr>
      <w:r>
        <w:rPr>
          <w:lang w:eastAsia="zh-CN"/>
        </w:rPr>
        <w:tab/>
      </w:r>
      <w:r>
        <w:rPr>
          <w:lang w:eastAsia="zh-CN"/>
        </w:rPr>
        <w:tab/>
      </w:r>
      <w:r w:rsidR="004D4C22">
        <w:rPr>
          <w:lang w:eastAsia="zh-CN"/>
        </w:rPr>
        <w:t xml:space="preserve"> </w:t>
      </w:r>
      <w:r>
        <w:rPr>
          <w:lang w:eastAsia="zh-CN"/>
        </w:rPr>
        <w:t xml:space="preserve">Note 1: The UL carrier </w:t>
      </w:r>
      <w:r w:rsidR="001C2E42">
        <w:rPr>
          <w:lang w:eastAsia="zh-CN"/>
        </w:rPr>
        <w:t>supports</w:t>
      </w:r>
      <w:r>
        <w:rPr>
          <w:lang w:eastAsia="zh-CN"/>
        </w:rPr>
        <w:t xml:space="preserve"> power class 2.</w:t>
      </w:r>
    </w:p>
    <w:p w14:paraId="5663F45A" w14:textId="77777777" w:rsidR="004D4C22" w:rsidRDefault="004D4C22">
      <w:pPr>
        <w:rPr>
          <w:lang w:eastAsia="zh-CN"/>
        </w:rPr>
      </w:pPr>
      <w:r>
        <w:rPr>
          <w:lang w:eastAsia="zh-CN"/>
        </w:rPr>
        <w:tab/>
      </w:r>
      <w:r>
        <w:rPr>
          <w:lang w:eastAsia="zh-CN"/>
        </w:rPr>
        <w:tab/>
        <w:t xml:space="preserve"> Note 2: The integers </w:t>
      </w:r>
      <w:proofErr w:type="spellStart"/>
      <w:r>
        <w:rPr>
          <w:lang w:eastAsia="zh-CN"/>
        </w:rPr>
        <w:t>i</w:t>
      </w:r>
      <w:proofErr w:type="spellEnd"/>
      <w:r>
        <w:rPr>
          <w:lang w:eastAsia="zh-CN"/>
        </w:rPr>
        <w:t xml:space="preserve"> and j satisfy: 1</w:t>
      </w:r>
      <w:r w:rsidR="008E1C95">
        <w:rPr>
          <w:lang w:eastAsia="zh-CN"/>
        </w:rPr>
        <w:t xml:space="preserve"> </w:t>
      </w:r>
      <w:r>
        <w:rPr>
          <w:lang w:eastAsia="zh-CN"/>
        </w:rPr>
        <w:t>≤</w:t>
      </w:r>
      <w:r w:rsidR="008E1C95">
        <w:rPr>
          <w:lang w:eastAsia="zh-CN"/>
        </w:rPr>
        <w:t xml:space="preserve"> </w:t>
      </w:r>
      <w:proofErr w:type="spellStart"/>
      <w:r>
        <w:rPr>
          <w:lang w:eastAsia="zh-CN"/>
        </w:rPr>
        <w:t>i</w:t>
      </w:r>
      <w:proofErr w:type="spellEnd"/>
      <w:r w:rsidR="008E1C95">
        <w:rPr>
          <w:lang w:eastAsia="zh-CN"/>
        </w:rPr>
        <w:t xml:space="preserve"> </w:t>
      </w:r>
      <w:r>
        <w:rPr>
          <w:lang w:eastAsia="zh-CN"/>
        </w:rPr>
        <w:t>≤</w:t>
      </w:r>
      <w:r w:rsidR="008E1C95">
        <w:rPr>
          <w:lang w:eastAsia="zh-CN"/>
        </w:rPr>
        <w:t xml:space="preserve"> </w:t>
      </w:r>
      <w:r>
        <w:rPr>
          <w:lang w:eastAsia="zh-CN"/>
        </w:rPr>
        <w:t>x, 1</w:t>
      </w:r>
      <w:r w:rsidR="008E1C95">
        <w:rPr>
          <w:lang w:eastAsia="zh-CN"/>
        </w:rPr>
        <w:t xml:space="preserve"> </w:t>
      </w:r>
      <w:r>
        <w:rPr>
          <w:lang w:eastAsia="zh-CN"/>
        </w:rPr>
        <w:t>≤</w:t>
      </w:r>
      <w:r w:rsidR="008E1C95">
        <w:rPr>
          <w:lang w:eastAsia="zh-CN"/>
        </w:rPr>
        <w:t xml:space="preserve"> </w:t>
      </w:r>
      <w:r>
        <w:rPr>
          <w:lang w:eastAsia="zh-CN"/>
        </w:rPr>
        <w:t>j</w:t>
      </w:r>
      <w:r w:rsidR="008E1C95">
        <w:rPr>
          <w:lang w:eastAsia="zh-CN"/>
        </w:rPr>
        <w:t xml:space="preserve"> </w:t>
      </w:r>
      <w:r>
        <w:rPr>
          <w:lang w:eastAsia="zh-CN"/>
        </w:rPr>
        <w:t>≤</w:t>
      </w:r>
      <w:r w:rsidR="008E1C95">
        <w:rPr>
          <w:lang w:eastAsia="zh-CN"/>
        </w:rPr>
        <w:t xml:space="preserve"> </w:t>
      </w:r>
      <w:r>
        <w:rPr>
          <w:lang w:eastAsia="zh-CN"/>
        </w:rPr>
        <w:t xml:space="preserve">x, </w:t>
      </w:r>
      <w:proofErr w:type="spellStart"/>
      <w:r>
        <w:rPr>
          <w:lang w:eastAsia="zh-CN"/>
        </w:rPr>
        <w:t>i</w:t>
      </w:r>
      <w:proofErr w:type="spellEnd"/>
      <w:r w:rsidR="008E1C95">
        <w:rPr>
          <w:lang w:eastAsia="zh-CN"/>
        </w:rPr>
        <w:t xml:space="preserve"> </w:t>
      </w:r>
      <w:r>
        <w:rPr>
          <w:lang w:eastAsia="zh-CN"/>
        </w:rPr>
        <w:t>≠</w:t>
      </w:r>
      <w:r w:rsidR="008E1C95">
        <w:rPr>
          <w:lang w:eastAsia="zh-CN"/>
        </w:rPr>
        <w:t xml:space="preserve"> </w:t>
      </w:r>
      <w:r>
        <w:rPr>
          <w:lang w:eastAsia="zh-CN"/>
        </w:rPr>
        <w:t>j.</w:t>
      </w:r>
    </w:p>
    <w:p w14:paraId="5663F45B" w14:textId="77777777"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14:paraId="5663F45C" w14:textId="77777777"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14:paraId="5663F461" w14:textId="77777777" w:rsidTr="00EC6D89">
        <w:trPr>
          <w:trHeight w:val="444"/>
          <w:jc w:val="center"/>
        </w:trPr>
        <w:tc>
          <w:tcPr>
            <w:tcW w:w="2398" w:type="dxa"/>
            <w:shd w:val="clear" w:color="auto" w:fill="auto"/>
          </w:tcPr>
          <w:p w14:paraId="5663F45D" w14:textId="77777777" w:rsidR="00E0464B" w:rsidRPr="00530DFD" w:rsidRDefault="00F92B65" w:rsidP="009330CF">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r w:rsidR="00756806">
              <w:rPr>
                <w:rFonts w:cs="Arial"/>
                <w:b/>
                <w:kern w:val="2"/>
                <w:szCs w:val="18"/>
                <w:lang w:val="en-US" w:eastAsia="zh-CN"/>
              </w:rPr>
              <w:t xml:space="preserve">UL </w:t>
            </w:r>
            <w:proofErr w:type="spellStart"/>
            <w:r w:rsidRPr="00EC6D89">
              <w:rPr>
                <w:rFonts w:cs="Arial"/>
                <w:b/>
                <w:kern w:val="2"/>
                <w:szCs w:val="18"/>
                <w:lang w:val="en-US" w:eastAsia="zh-CN"/>
              </w:rPr>
              <w:t>CA_n</w:t>
            </w:r>
            <w:r w:rsidR="003A7A9D">
              <w:rPr>
                <w:rFonts w:cs="Arial"/>
                <w:b/>
                <w:kern w:val="2"/>
                <w:szCs w:val="18"/>
                <w:lang w:val="en-US" w:eastAsia="zh-CN"/>
              </w:rPr>
              <w:t>V</w:t>
            </w:r>
            <w:r w:rsidR="00EA7A56">
              <w:rPr>
                <w:rFonts w:cs="Arial"/>
                <w:b/>
                <w:kern w:val="2"/>
                <w:szCs w:val="18"/>
                <w:vertAlign w:val="subscript"/>
                <w:lang w:val="en-US" w:eastAsia="zh-CN"/>
              </w:rPr>
              <w:t>i</w:t>
            </w:r>
            <w:r w:rsidRPr="00EC6D89">
              <w:rPr>
                <w:rFonts w:cs="Arial"/>
                <w:b/>
                <w:kern w:val="2"/>
                <w:szCs w:val="18"/>
                <w:lang w:val="en-US" w:eastAsia="zh-CN"/>
              </w:rPr>
              <w:t>-n</w:t>
            </w:r>
            <w:r w:rsidR="003A7A9D">
              <w:rPr>
                <w:rFonts w:cs="Arial"/>
                <w:b/>
                <w:kern w:val="2"/>
                <w:szCs w:val="18"/>
                <w:lang w:val="en-US" w:eastAsia="zh-CN"/>
              </w:rPr>
              <w:t>V</w:t>
            </w:r>
            <w:r w:rsidR="00EA7A56">
              <w:rPr>
                <w:rFonts w:cs="Arial"/>
                <w:b/>
                <w:kern w:val="2"/>
                <w:szCs w:val="18"/>
                <w:vertAlign w:val="subscript"/>
                <w:lang w:val="en-US" w:eastAsia="zh-CN"/>
              </w:rPr>
              <w:t>j</w:t>
            </w:r>
            <w:proofErr w:type="spellEnd"/>
          </w:p>
        </w:tc>
        <w:tc>
          <w:tcPr>
            <w:tcW w:w="1506" w:type="dxa"/>
            <w:shd w:val="clear" w:color="auto" w:fill="auto"/>
          </w:tcPr>
          <w:p w14:paraId="5663F45E" w14:textId="77777777"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14:paraId="5663F45F"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i</w:t>
            </w:r>
            <w:r w:rsidRPr="00530DFD">
              <w:rPr>
                <w:rFonts w:cs="Arial" w:hint="eastAsia"/>
                <w:b/>
                <w:kern w:val="2"/>
                <w:szCs w:val="18"/>
                <w:lang w:val="en-US" w:eastAsia="zh-CN"/>
              </w:rPr>
              <w:t xml:space="preserve"> power class</w:t>
            </w:r>
          </w:p>
        </w:tc>
        <w:tc>
          <w:tcPr>
            <w:tcW w:w="1520" w:type="dxa"/>
            <w:shd w:val="clear" w:color="auto" w:fill="auto"/>
          </w:tcPr>
          <w:p w14:paraId="5663F460"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proofErr w:type="spellStart"/>
            <w:r w:rsidR="003A7A9D">
              <w:rPr>
                <w:rFonts w:cs="Arial"/>
                <w:b/>
                <w:kern w:val="2"/>
                <w:szCs w:val="18"/>
                <w:lang w:val="en-US" w:eastAsia="zh-CN"/>
              </w:rPr>
              <w:t>V</w:t>
            </w:r>
            <w:r w:rsidR="00EA7A56">
              <w:rPr>
                <w:rFonts w:cs="Arial"/>
                <w:b/>
                <w:kern w:val="2"/>
                <w:szCs w:val="18"/>
                <w:vertAlign w:val="subscript"/>
                <w:lang w:val="en-US" w:eastAsia="zh-CN"/>
              </w:rPr>
              <w:t>j</w:t>
            </w:r>
            <w:proofErr w:type="spellEnd"/>
            <w:r w:rsidRPr="00530DFD">
              <w:rPr>
                <w:rFonts w:cs="Arial" w:hint="eastAsia"/>
                <w:b/>
                <w:kern w:val="2"/>
                <w:szCs w:val="18"/>
                <w:lang w:val="en-US" w:eastAsia="zh-CN"/>
              </w:rPr>
              <w:t xml:space="preserve"> power class</w:t>
            </w:r>
          </w:p>
        </w:tc>
      </w:tr>
      <w:tr w:rsidR="00530DFD" w:rsidRPr="00530DFD" w14:paraId="5663F466" w14:textId="77777777" w:rsidTr="00EC6D89">
        <w:trPr>
          <w:trHeight w:val="223"/>
          <w:jc w:val="center"/>
        </w:trPr>
        <w:tc>
          <w:tcPr>
            <w:tcW w:w="2398" w:type="dxa"/>
            <w:shd w:val="clear" w:color="auto" w:fill="auto"/>
          </w:tcPr>
          <w:p w14:paraId="5663F462"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14:paraId="5663F463"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4"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5"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14:paraId="5663F46B" w14:textId="77777777" w:rsidTr="00EC6D89">
        <w:trPr>
          <w:trHeight w:val="223"/>
          <w:jc w:val="center"/>
        </w:trPr>
        <w:tc>
          <w:tcPr>
            <w:tcW w:w="2398" w:type="dxa"/>
            <w:shd w:val="clear" w:color="auto" w:fill="auto"/>
          </w:tcPr>
          <w:p w14:paraId="5663F467"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14:paraId="5663F468"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9"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A"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14:paraId="5663F470" w14:textId="77777777" w:rsidTr="00EC6D89">
        <w:trPr>
          <w:trHeight w:val="223"/>
          <w:jc w:val="center"/>
        </w:trPr>
        <w:tc>
          <w:tcPr>
            <w:tcW w:w="2398" w:type="dxa"/>
            <w:shd w:val="clear" w:color="auto" w:fill="auto"/>
          </w:tcPr>
          <w:p w14:paraId="5663F46C"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14:paraId="5663F46D"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E"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F"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14:paraId="5663F475" w14:textId="77777777" w:rsidTr="00EC6D89">
        <w:trPr>
          <w:trHeight w:val="236"/>
          <w:jc w:val="center"/>
        </w:trPr>
        <w:tc>
          <w:tcPr>
            <w:tcW w:w="2398" w:type="dxa"/>
            <w:shd w:val="clear" w:color="auto" w:fill="auto"/>
          </w:tcPr>
          <w:p w14:paraId="5663F471"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14:paraId="5663F472"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3"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4"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14:paraId="5663F477" w14:textId="77777777" w:rsidTr="00EC6D89">
        <w:trPr>
          <w:trHeight w:val="236"/>
          <w:jc w:val="center"/>
        </w:trPr>
        <w:tc>
          <w:tcPr>
            <w:tcW w:w="6944" w:type="dxa"/>
            <w:gridSpan w:val="4"/>
            <w:shd w:val="clear" w:color="auto" w:fill="auto"/>
          </w:tcPr>
          <w:p w14:paraId="5663F476" w14:textId="77777777" w:rsidR="00671D08" w:rsidRPr="00530DFD" w:rsidRDefault="00671D08" w:rsidP="00BC4025">
            <w:pPr>
              <w:pStyle w:val="TAL"/>
              <w:widowControl w:val="0"/>
              <w:jc w:val="both"/>
              <w:rPr>
                <w:rFonts w:cs="Arial"/>
                <w:kern w:val="2"/>
                <w:szCs w:val="18"/>
                <w:lang w:val="en-US" w:eastAsia="zh-CN"/>
              </w:rPr>
            </w:pPr>
            <w:r>
              <w:rPr>
                <w:rFonts w:cs="Arial" w:hint="eastAsia"/>
                <w:kern w:val="2"/>
                <w:szCs w:val="18"/>
                <w:lang w:val="en-US" w:eastAsia="zh-CN"/>
              </w:rPr>
              <w:t xml:space="preserve">NOTE: The Carrier </w:t>
            </w:r>
            <w:r w:rsidR="003A7A9D">
              <w:rPr>
                <w:rFonts w:cs="Arial"/>
                <w:kern w:val="2"/>
                <w:szCs w:val="18"/>
                <w:lang w:val="en-US" w:eastAsia="zh-CN"/>
              </w:rPr>
              <w:t>V</w:t>
            </w:r>
            <w:r w:rsidR="00EA7A56">
              <w:rPr>
                <w:rFonts w:cs="Arial"/>
                <w:kern w:val="2"/>
                <w:szCs w:val="18"/>
                <w:vertAlign w:val="subscript"/>
                <w:lang w:val="en-US" w:eastAsia="zh-CN"/>
              </w:rPr>
              <w:t>i</w:t>
            </w:r>
            <w:r>
              <w:rPr>
                <w:rFonts w:cs="Arial" w:hint="eastAsia"/>
                <w:kern w:val="2"/>
                <w:szCs w:val="18"/>
                <w:lang w:val="en-US" w:eastAsia="zh-CN"/>
              </w:rPr>
              <w:t xml:space="preserve"> and </w:t>
            </w:r>
            <w:proofErr w:type="spellStart"/>
            <w:r w:rsidR="003A7A9D">
              <w:rPr>
                <w:rFonts w:cs="Arial"/>
                <w:kern w:val="2"/>
                <w:szCs w:val="18"/>
                <w:lang w:val="en-US" w:eastAsia="zh-CN"/>
              </w:rPr>
              <w:t>V</w:t>
            </w:r>
            <w:r w:rsidR="00EA7A56">
              <w:rPr>
                <w:rFonts w:cs="Arial"/>
                <w:kern w:val="2"/>
                <w:szCs w:val="18"/>
                <w:vertAlign w:val="subscript"/>
                <w:lang w:val="en-US" w:eastAsia="zh-CN"/>
              </w:rPr>
              <w:t>j</w:t>
            </w:r>
            <w:proofErr w:type="spellEnd"/>
            <w:r>
              <w:rPr>
                <w:rFonts w:cs="Arial" w:hint="eastAsia"/>
                <w:kern w:val="2"/>
                <w:szCs w:val="18"/>
                <w:lang w:val="en-US" w:eastAsia="zh-CN"/>
              </w:rPr>
              <w:t xml:space="preserve">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EA7A56">
              <w:rPr>
                <w:rFonts w:cs="Arial"/>
                <w:kern w:val="2"/>
                <w:szCs w:val="18"/>
                <w:lang w:val="en-US" w:eastAsia="zh-CN"/>
              </w:rPr>
              <w:t xml:space="preserve">UL </w:t>
            </w:r>
            <w:r w:rsidR="008E5D32">
              <w:rPr>
                <w:rFonts w:cs="Arial" w:hint="eastAsia"/>
                <w:kern w:val="2"/>
                <w:szCs w:val="18"/>
                <w:lang w:val="en-US" w:eastAsia="zh-CN"/>
              </w:rPr>
              <w:t xml:space="preserve">CA configuration of </w:t>
            </w:r>
            <w:proofErr w:type="spellStart"/>
            <w:r w:rsidR="008E5D32">
              <w:rPr>
                <w:rFonts w:cs="Arial" w:hint="eastAsia"/>
                <w:kern w:val="2"/>
                <w:szCs w:val="18"/>
                <w:lang w:val="en-US" w:eastAsia="zh-CN"/>
              </w:rPr>
              <w:t>CA_n</w:t>
            </w:r>
            <w:r w:rsidR="003A7A9D">
              <w:rPr>
                <w:rFonts w:cs="Arial"/>
                <w:kern w:val="2"/>
                <w:szCs w:val="18"/>
                <w:lang w:val="en-US" w:eastAsia="zh-CN"/>
              </w:rPr>
              <w:t>V</w:t>
            </w:r>
            <w:r w:rsidR="00EA7A56">
              <w:rPr>
                <w:rFonts w:cs="Arial"/>
                <w:kern w:val="2"/>
                <w:szCs w:val="18"/>
                <w:vertAlign w:val="subscript"/>
                <w:lang w:val="en-US" w:eastAsia="zh-CN"/>
              </w:rPr>
              <w:t>i</w:t>
            </w:r>
            <w:r w:rsidR="008E5D32">
              <w:rPr>
                <w:rFonts w:cs="Arial" w:hint="eastAsia"/>
                <w:kern w:val="2"/>
                <w:szCs w:val="18"/>
                <w:lang w:val="en-US" w:eastAsia="zh-CN"/>
              </w:rPr>
              <w:t>-n</w:t>
            </w:r>
            <w:r w:rsidR="003A7A9D">
              <w:rPr>
                <w:rFonts w:cs="Arial"/>
                <w:kern w:val="2"/>
                <w:szCs w:val="18"/>
                <w:lang w:val="en-US" w:eastAsia="zh-CN"/>
              </w:rPr>
              <w:t>V</w:t>
            </w:r>
            <w:r w:rsidR="00EA7A56">
              <w:rPr>
                <w:rFonts w:cs="Arial"/>
                <w:kern w:val="2"/>
                <w:szCs w:val="18"/>
                <w:vertAlign w:val="subscript"/>
                <w:lang w:val="en-US" w:eastAsia="zh-CN"/>
              </w:rPr>
              <w:t>j</w:t>
            </w:r>
            <w:proofErr w:type="spellEnd"/>
            <w:r w:rsidR="002363EB">
              <w:rPr>
                <w:rFonts w:cs="Arial"/>
                <w:kern w:val="2"/>
                <w:szCs w:val="18"/>
                <w:lang w:val="en-US" w:eastAsia="zh-CN"/>
              </w:rPr>
              <w:t>.</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3" w:name="references"/>
      <w:bookmarkStart w:id="24" w:name="_Toc97546846"/>
      <w:bookmarkEnd w:id="23"/>
      <w:r w:rsidRPr="004D3578">
        <w:t>2</w:t>
      </w:r>
      <w:r w:rsidRPr="004D3578">
        <w:tab/>
        <w:t>References</w:t>
      </w:r>
      <w:bookmarkEnd w:id="24"/>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287904FB" w:rsidR="00F946DF" w:rsidRDefault="00F946DF" w:rsidP="00EC4A25">
      <w:pPr>
        <w:pStyle w:val="EX"/>
      </w:pPr>
      <w:r>
        <w:t>[2]</w:t>
      </w:r>
      <w:r>
        <w:tab/>
        <w:t>3GPP RP-21</w:t>
      </w:r>
      <w:r w:rsidR="0014190D">
        <w:t>2182</w:t>
      </w:r>
      <w:r>
        <w:t>: “</w:t>
      </w:r>
      <w:r w:rsidR="0014190D">
        <w:t>Revised</w:t>
      </w:r>
      <w:r>
        <w:t xml:space="preserve"> WID on Power Class 2 UE for NR inter-band CA</w:t>
      </w:r>
      <w:r w:rsidR="0014190D">
        <w:t>/DC</w:t>
      </w:r>
      <w:r>
        <w:t xml:space="preserve"> </w:t>
      </w:r>
      <w:r w:rsidR="0014190D">
        <w:t xml:space="preserve">with </w:t>
      </w:r>
      <w:r>
        <w:t xml:space="preserve">and </w:t>
      </w:r>
      <w:r w:rsidR="0014190D">
        <w:t xml:space="preserve">without </w:t>
      </w:r>
      <w:r>
        <w:t>SUL configurations with x (</w:t>
      </w:r>
      <w:r w:rsidR="0014190D">
        <w:t>6≥</w:t>
      </w:r>
      <w:r>
        <w:t>x&gt;2) bands DL and y (y=1, 2) bands UL”</w:t>
      </w:r>
      <w:r w:rsidR="00096088">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5663F482" w14:textId="77777777" w:rsidR="00080512" w:rsidRPr="004D3578" w:rsidRDefault="00080512">
      <w:pPr>
        <w:pStyle w:val="Heading1"/>
      </w:pPr>
      <w:bookmarkStart w:id="25" w:name="definitions"/>
      <w:bookmarkStart w:id="26" w:name="_Toc97546847"/>
      <w:bookmarkEnd w:id="25"/>
      <w:r w:rsidRPr="004D3578">
        <w:lastRenderedPageBreak/>
        <w:t>3</w:t>
      </w:r>
      <w:r w:rsidRPr="004D3578">
        <w:tab/>
        <w:t>Definitions</w:t>
      </w:r>
      <w:r w:rsidR="00602AEA">
        <w:t xml:space="preserve"> of terms, symbols and abbreviations</w:t>
      </w:r>
      <w:bookmarkEnd w:id="26"/>
    </w:p>
    <w:p w14:paraId="5663F483" w14:textId="77777777" w:rsidR="00080512" w:rsidRPr="004D3578" w:rsidRDefault="00080512">
      <w:pPr>
        <w:pStyle w:val="Heading2"/>
      </w:pPr>
      <w:bookmarkStart w:id="27" w:name="_Toc97546848"/>
      <w:r w:rsidRPr="004D3578">
        <w:t>3.1</w:t>
      </w:r>
      <w:r w:rsidRPr="004D3578">
        <w:tab/>
      </w:r>
      <w:r w:rsidR="002B6339">
        <w:t>Terms</w:t>
      </w:r>
      <w:bookmarkEnd w:id="27"/>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5663F486" w14:textId="77777777" w:rsidR="00080512" w:rsidRPr="004D3578" w:rsidRDefault="00080512">
      <w:pPr>
        <w:pStyle w:val="Heading2"/>
      </w:pPr>
      <w:bookmarkStart w:id="28" w:name="_Toc97546849"/>
      <w:r w:rsidRPr="004D3578">
        <w:t>3.2</w:t>
      </w:r>
      <w:r w:rsidRPr="004D3578">
        <w:tab/>
        <w:t>Symbols</w:t>
      </w:r>
      <w:bookmarkEnd w:id="28"/>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w:t>
      </w:r>
      <w:proofErr w:type="gramStart"/>
      <w:r w:rsidRPr="004D3578">
        <w:t>symbol</w:t>
      </w:r>
      <w:proofErr w:type="gramEnd"/>
      <w:r w:rsidRPr="004D3578">
        <w:t>&gt;</w:t>
      </w:r>
      <w:r w:rsidRPr="004D3578">
        <w:tab/>
        <w:t>&lt;Explanation&gt;</w:t>
      </w:r>
    </w:p>
    <w:p w14:paraId="5663F489" w14:textId="77777777" w:rsidR="001B3829" w:rsidRPr="00C5632F" w:rsidRDefault="001B3829" w:rsidP="001B3829">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29" w:name="_Toc97546850"/>
      <w:r w:rsidRPr="004D3578">
        <w:t>3.3</w:t>
      </w:r>
      <w:r w:rsidRPr="004D3578">
        <w:tab/>
        <w:t>Abbreviations</w:t>
      </w:r>
      <w:bookmarkEnd w:id="29"/>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0" w:name="clause4"/>
      <w:bookmarkStart w:id="31" w:name="_Toc97546851"/>
      <w:bookmarkEnd w:id="30"/>
      <w:r w:rsidRPr="004D3578">
        <w:t>4</w:t>
      </w:r>
      <w:r w:rsidRPr="004D3578">
        <w:tab/>
      </w:r>
      <w:r>
        <w:rPr>
          <w:rFonts w:hint="eastAsia"/>
          <w:lang w:eastAsia="zh-CN"/>
        </w:rPr>
        <w:t>Back</w:t>
      </w:r>
      <w:r>
        <w:t>ground</w:t>
      </w:r>
      <w:bookmarkEnd w:id="31"/>
    </w:p>
    <w:p w14:paraId="5663F4A0" w14:textId="77777777"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91</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344837">
        <w:rPr>
          <w:lang w:eastAsia="zh-CN"/>
        </w:rPr>
        <w:t>P</w:t>
      </w:r>
      <w:r w:rsidR="00D93707" w:rsidRPr="00D93707">
        <w:rPr>
          <w:lang w:eastAsia="zh-CN"/>
        </w:rPr>
        <w:t>ower class 2</w:t>
      </w:r>
      <w:r w:rsidR="00344837">
        <w:rPr>
          <w:lang w:eastAsia="zh-CN"/>
        </w:rPr>
        <w:t xml:space="preserve"> UE</w:t>
      </w:r>
      <w:r w:rsidR="00D93707" w:rsidRPr="00D93707">
        <w:rPr>
          <w:lang w:eastAsia="zh-CN"/>
        </w:rPr>
        <w:t xml:space="preserve"> for NR inter-band </w:t>
      </w:r>
      <w:r w:rsidR="00344837">
        <w:rPr>
          <w:lang w:eastAsia="zh-CN"/>
        </w:rPr>
        <w:t>CA and SUL configurations</w:t>
      </w:r>
      <w:r w:rsidR="00D93707" w:rsidRPr="00D93707">
        <w:rPr>
          <w:lang w:eastAsia="zh-CN"/>
        </w:rPr>
        <w:t xml:space="preserve"> with </w:t>
      </w:r>
      <w:r w:rsidR="007E5F30">
        <w:rPr>
          <w:lang w:eastAsia="zh-CN"/>
        </w:rPr>
        <w:t>x (x&gt;</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DL</w:t>
      </w:r>
      <w:r w:rsidR="00D93707" w:rsidRPr="00D93707">
        <w:rPr>
          <w:lang w:eastAsia="zh-CN"/>
        </w:rPr>
        <w:t xml:space="preserve"> and </w:t>
      </w:r>
      <w:r w:rsidR="007E5F30">
        <w:rPr>
          <w:lang w:eastAsia="zh-CN"/>
        </w:rPr>
        <w:t xml:space="preserve">y (y=1, </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14:paraId="5663F4A1" w14:textId="6ECCA51A" w:rsidR="00DD21C2" w:rsidRPr="00A97C81" w:rsidRDefault="008B678F" w:rsidP="008B678F">
      <w:pPr>
        <w:pStyle w:val="B1"/>
      </w:pPr>
      <w:r>
        <w:t>1</w:t>
      </w:r>
      <w:r>
        <w:tab/>
      </w:r>
      <w:r w:rsidR="00DD21C2" w:rsidRPr="00A97C81">
        <w:t>Specify the band-combination specific RF requirements for all listed</w:t>
      </w:r>
      <w:r w:rsidR="00DD21C2" w:rsidRPr="00A97C81">
        <w:rPr>
          <w:rFonts w:hint="eastAsia"/>
          <w:lang w:eastAsia="zh-CN"/>
        </w:rPr>
        <w:t xml:space="preserve"> power class 2</w:t>
      </w:r>
      <w:r w:rsidR="00DD21C2" w:rsidRPr="00A97C81">
        <w:t xml:space="preserve"> </w:t>
      </w:r>
      <w:r w:rsidR="00DD21C2" w:rsidRPr="00A97C81">
        <w:rPr>
          <w:rFonts w:hint="eastAsia"/>
          <w:lang w:eastAsia="zh-CN"/>
        </w:rPr>
        <w:t xml:space="preserve">NR inter-band </w:t>
      </w:r>
      <w:r w:rsidR="00DD21C2" w:rsidRPr="00A97C81">
        <w:rPr>
          <w:lang w:eastAsia="zh-CN"/>
        </w:rPr>
        <w:t xml:space="preserve">UL </w:t>
      </w:r>
      <w:r w:rsidR="00DD21C2" w:rsidRPr="00A97C81">
        <w:rPr>
          <w:rFonts w:hint="eastAsia"/>
          <w:lang w:eastAsia="zh-CN"/>
        </w:rPr>
        <w:t xml:space="preserve">CA </w:t>
      </w:r>
      <w:r w:rsidR="00DD21C2">
        <w:rPr>
          <w:lang w:eastAsia="zh-CN"/>
        </w:rPr>
        <w:t xml:space="preserve"> </w:t>
      </w:r>
      <w:r w:rsidR="00DD21C2" w:rsidRPr="00A97C81">
        <w:rPr>
          <w:rFonts w:hint="eastAsia"/>
          <w:lang w:eastAsia="zh-CN"/>
        </w:rPr>
        <w:t xml:space="preserve">and </w:t>
      </w:r>
      <w:r w:rsidR="00DD21C2" w:rsidRPr="00A97C81">
        <w:rPr>
          <w:lang w:eastAsia="ja-JP"/>
        </w:rPr>
        <w:t>SUL</w:t>
      </w:r>
      <w:r w:rsidR="00DD21C2" w:rsidRPr="00A97C81">
        <w:rPr>
          <w:rFonts w:hint="eastAsia"/>
          <w:lang w:eastAsia="ja-JP"/>
        </w:rPr>
        <w:t xml:space="preserve"> </w:t>
      </w:r>
      <w:r w:rsidR="00DD21C2" w:rsidRPr="00A97C81">
        <w:t>configurations with power class 2 on NUL and power class 3 on SUL</w:t>
      </w:r>
      <w:r w:rsidR="00DD21C2">
        <w:t xml:space="preserve"> </w:t>
      </w:r>
      <w:r w:rsidR="00DD21C2">
        <w:rPr>
          <w:lang w:eastAsia="zh-CN"/>
        </w:rPr>
        <w:t>(</w:t>
      </w:r>
      <w:proofErr w:type="spellStart"/>
      <w:r w:rsidR="00DD21C2">
        <w:rPr>
          <w:lang w:eastAsia="zh-CN"/>
        </w:rPr>
        <w:t>xDL</w:t>
      </w:r>
      <w:proofErr w:type="spellEnd"/>
      <w:r w:rsidR="00DD21C2">
        <w:rPr>
          <w:lang w:eastAsia="zh-CN"/>
        </w:rPr>
        <w:t>/</w:t>
      </w:r>
      <w:proofErr w:type="spellStart"/>
      <w:r w:rsidR="00DD21C2">
        <w:rPr>
          <w:lang w:eastAsia="zh-CN"/>
        </w:rPr>
        <w:t>yUL</w:t>
      </w:r>
      <w:proofErr w:type="spellEnd"/>
      <w:r w:rsidR="00DD21C2">
        <w:rPr>
          <w:lang w:eastAsia="zh-CN"/>
        </w:rPr>
        <w:t>, x&gt;2, y=1, 2).</w:t>
      </w:r>
    </w:p>
    <w:p w14:paraId="5663F4A2" w14:textId="165677A6" w:rsidR="00DD21C2" w:rsidRPr="00A97C81" w:rsidRDefault="008B678F" w:rsidP="008B678F">
      <w:pPr>
        <w:pStyle w:val="B1"/>
      </w:pPr>
      <w:r>
        <w:t>2</w:t>
      </w:r>
      <w:r>
        <w:tab/>
      </w:r>
      <w:r w:rsidR="00DD21C2" w:rsidRPr="00A97C81">
        <w:t>Analys</w:t>
      </w:r>
      <w:r w:rsidR="00DD21C2" w:rsidRPr="00A97C81">
        <w:rPr>
          <w:rFonts w:hint="eastAsia"/>
          <w:lang w:eastAsia="zh-CN"/>
        </w:rPr>
        <w:t>ing</w:t>
      </w:r>
      <w:r w:rsidR="00DD21C2" w:rsidRPr="00A97C81">
        <w:t xml:space="preserve"> combinations that have self-desensitization</w:t>
      </w:r>
      <w:r w:rsidR="00DD21C2" w:rsidRPr="00A97C81">
        <w:rPr>
          <w:rFonts w:hint="eastAsia"/>
          <w:lang w:eastAsia="zh-CN"/>
        </w:rPr>
        <w:t xml:space="preserve">, applicable </w:t>
      </w:r>
      <w:r w:rsidR="00DD21C2" w:rsidRPr="00A97C81">
        <w:t>∆T</w:t>
      </w:r>
      <w:r w:rsidR="00DD21C2" w:rsidRPr="00A97C81">
        <w:rPr>
          <w:vertAlign w:val="subscript"/>
        </w:rPr>
        <w:t>IB</w:t>
      </w:r>
      <w:r w:rsidR="00DD21C2" w:rsidRPr="00A97C81">
        <w:rPr>
          <w:rFonts w:hint="eastAsia"/>
          <w:vertAlign w:val="subscript"/>
          <w:lang w:eastAsia="ja-JP"/>
        </w:rPr>
        <w:t>, c</w:t>
      </w:r>
      <w:r w:rsidR="00DD21C2" w:rsidRPr="00A97C81">
        <w:t xml:space="preserve"> and ∆R</w:t>
      </w:r>
      <w:r w:rsidR="00DD21C2" w:rsidRPr="00A97C81">
        <w:rPr>
          <w:vertAlign w:val="subscript"/>
        </w:rPr>
        <w:t>IB</w:t>
      </w:r>
      <w:r w:rsidR="00DD21C2" w:rsidRPr="00A97C81">
        <w:rPr>
          <w:rFonts w:hint="eastAsia"/>
          <w:vertAlign w:val="subscript"/>
          <w:lang w:eastAsia="ja-JP"/>
        </w:rPr>
        <w:t xml:space="preserve">, </w:t>
      </w:r>
      <w:r w:rsidR="00DD21C2" w:rsidRPr="00A97C81">
        <w:rPr>
          <w:rFonts w:hint="eastAsia"/>
          <w:vertAlign w:val="subscript"/>
          <w:lang w:eastAsia="zh-CN"/>
        </w:rPr>
        <w:t xml:space="preserve">c </w:t>
      </w:r>
      <w:r w:rsidR="00DD21C2" w:rsidRPr="00A97C81">
        <w:rPr>
          <w:rFonts w:hint="eastAsia"/>
          <w:lang w:eastAsia="zh-CN"/>
        </w:rPr>
        <w:t>and r</w:t>
      </w:r>
      <w:r w:rsidR="00DD21C2" w:rsidRPr="00A97C81">
        <w:t>eference sensitivity exceptions</w:t>
      </w:r>
      <w:r w:rsidR="00DD21C2" w:rsidRPr="00A97C81">
        <w:rPr>
          <w:rFonts w:hint="eastAsia"/>
          <w:lang w:eastAsia="ja-JP"/>
        </w:rPr>
        <w:t xml:space="preserve"> including MSD test cases</w:t>
      </w:r>
      <w:r w:rsidR="00DD21C2">
        <w:rPr>
          <w:lang w:eastAsia="ja-JP"/>
        </w:rPr>
        <w:t>.</w:t>
      </w:r>
    </w:p>
    <w:p w14:paraId="5663F4A3" w14:textId="778FB26A" w:rsidR="00DD21C2" w:rsidRPr="00A97C81" w:rsidRDefault="008B678F" w:rsidP="008B678F">
      <w:pPr>
        <w:pStyle w:val="B1"/>
      </w:pPr>
      <w:r>
        <w:rPr>
          <w:lang w:eastAsia="zh-CN"/>
        </w:rPr>
        <w:t>3</w:t>
      </w:r>
      <w:r>
        <w:rPr>
          <w:lang w:eastAsia="zh-CN"/>
        </w:rPr>
        <w:tab/>
      </w:r>
      <w:r w:rsidR="00DD21C2" w:rsidRPr="00A97C81">
        <w:rPr>
          <w:rFonts w:hint="eastAsia"/>
          <w:lang w:eastAsia="zh-CN"/>
        </w:rPr>
        <w:t xml:space="preserve">Other </w:t>
      </w:r>
      <w:r w:rsidR="00DD21C2" w:rsidRPr="00A97C81">
        <w:rPr>
          <w:lang w:eastAsia="zh-CN"/>
        </w:rPr>
        <w:t>additional impact to the requirements due to the high power on UL, if necessary</w:t>
      </w:r>
      <w:r w:rsidR="00DD21C2">
        <w:rPr>
          <w:lang w:eastAsia="zh-CN"/>
        </w:rPr>
        <w:t>.</w:t>
      </w:r>
    </w:p>
    <w:p w14:paraId="5663F4A4" w14:textId="77777777"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14:paraId="5663F4A5" w14:textId="77777777" w:rsidR="00282FCD" w:rsidRPr="004D3578" w:rsidRDefault="00282FCD" w:rsidP="00282FCD">
      <w:pPr>
        <w:pStyle w:val="Heading2"/>
      </w:pPr>
      <w:bookmarkStart w:id="32" w:name="_Toc46412253"/>
      <w:bookmarkStart w:id="33" w:name="_Toc97546852"/>
      <w:r w:rsidRPr="004D3578">
        <w:t>4.1</w:t>
      </w:r>
      <w:r w:rsidRPr="004D3578">
        <w:tab/>
      </w:r>
      <w:r>
        <w:t>TR Maintenance</w:t>
      </w:r>
      <w:bookmarkEnd w:id="32"/>
      <w:bookmarkEnd w:id="33"/>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77777777" w:rsidR="00BB0464" w:rsidRDefault="00BB0464" w:rsidP="00BB0464">
      <w:pPr>
        <w:pStyle w:val="Heading1"/>
        <w:rPr>
          <w:lang w:eastAsia="zh-CN"/>
        </w:rPr>
      </w:pPr>
      <w:bookmarkStart w:id="34" w:name="_Toc97546853"/>
      <w:r>
        <w:rPr>
          <w:rFonts w:hint="eastAsia"/>
          <w:lang w:eastAsia="zh-CN"/>
        </w:rPr>
        <w:t>5</w:t>
      </w:r>
      <w:r w:rsidRPr="004D3578">
        <w:tab/>
      </w:r>
      <w:r w:rsidR="006919A0">
        <w:rPr>
          <w:rFonts w:hint="eastAsia"/>
          <w:lang w:eastAsia="zh-CN"/>
        </w:rPr>
        <w:t xml:space="preserve">Power class 2 </w:t>
      </w:r>
      <w:r w:rsidR="00367F50">
        <w:rPr>
          <w:rFonts w:hint="eastAsia"/>
          <w:lang w:eastAsia="zh-CN"/>
        </w:rPr>
        <w:t xml:space="preserve">CA </w:t>
      </w:r>
      <w:r w:rsidR="00A047D8">
        <w:rPr>
          <w:lang w:eastAsia="zh-CN"/>
        </w:rPr>
        <w:t xml:space="preserve">with </w:t>
      </w:r>
      <w:r w:rsidR="00BD2716">
        <w:rPr>
          <w:lang w:eastAsia="zh-CN"/>
        </w:rPr>
        <w:t>One</w:t>
      </w:r>
      <w:r w:rsidR="00A047D8">
        <w:rPr>
          <w:lang w:eastAsia="zh-CN"/>
        </w:rPr>
        <w:t xml:space="preserve"> UL Carrier</w:t>
      </w:r>
      <w:bookmarkEnd w:id="34"/>
    </w:p>
    <w:p w14:paraId="5663F4A8" w14:textId="77777777" w:rsidR="00A047D8" w:rsidRPr="004D3578" w:rsidRDefault="00A047D8" w:rsidP="00A047D8">
      <w:pPr>
        <w:pStyle w:val="Heading2"/>
        <w:rPr>
          <w:lang w:eastAsia="zh-CN"/>
        </w:rPr>
      </w:pPr>
      <w:bookmarkStart w:id="35" w:name="_Toc97546854"/>
      <w:proofErr w:type="gramStart"/>
      <w:r>
        <w:rPr>
          <w:rFonts w:hint="eastAsia"/>
          <w:lang w:eastAsia="zh-CN"/>
        </w:rPr>
        <w:t>5</w:t>
      </w:r>
      <w:r w:rsidRPr="004D3578">
        <w:t>.</w:t>
      </w:r>
      <w:r>
        <w:rPr>
          <w:rFonts w:hint="eastAsia"/>
          <w:lang w:eastAsia="zh-CN"/>
        </w:rPr>
        <w:t>x</w:t>
      </w:r>
      <w:proofErr w:type="gramEnd"/>
      <w:r w:rsidRPr="004D3578">
        <w:tab/>
      </w:r>
      <w:proofErr w:type="spellStart"/>
      <w:r>
        <w:rPr>
          <w:lang w:eastAsia="zh-CN"/>
        </w:rPr>
        <w:t>CA_nX-nY-nZ</w:t>
      </w:r>
      <w:bookmarkEnd w:id="35"/>
      <w:proofErr w:type="spellEnd"/>
    </w:p>
    <w:p w14:paraId="5663F4A9" w14:textId="77777777" w:rsidR="00A047D8" w:rsidRPr="001043CD" w:rsidRDefault="00A047D8" w:rsidP="00A047D8">
      <w:pPr>
        <w:pStyle w:val="Heading3"/>
        <w:rPr>
          <w:rFonts w:cs="Arial"/>
          <w:szCs w:val="28"/>
          <w:lang w:eastAsia="zh-CN"/>
        </w:rPr>
      </w:pPr>
      <w:bookmarkStart w:id="36" w:name="_Toc97546855"/>
      <w:proofErr w:type="gramStart"/>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proofErr w:type="gramEnd"/>
      <w:r w:rsidRPr="001043CD">
        <w:rPr>
          <w:rFonts w:cs="Arial"/>
          <w:szCs w:val="28"/>
          <w:lang w:eastAsia="zh-CN"/>
        </w:rPr>
        <w:tab/>
        <w:t>Configuration</w:t>
      </w:r>
      <w:r w:rsidRPr="001043CD">
        <w:rPr>
          <w:rFonts w:cs="Arial" w:hint="eastAsia"/>
          <w:szCs w:val="28"/>
          <w:lang w:eastAsia="zh-CN"/>
        </w:rPr>
        <w:t>s</w:t>
      </w:r>
      <w:bookmarkEnd w:id="36"/>
    </w:p>
    <w:p w14:paraId="5663F4AA" w14:textId="77777777"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77777777"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1C2E42" w:rsidRPr="00AD0178" w14:paraId="5663F4C5" w14:textId="77777777" w:rsidTr="001C2E4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C2E42" w:rsidRPr="00AD0178" w:rsidRDefault="001C2E42"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D" w14:textId="77777777" w:rsidR="001C2E42" w:rsidRPr="00AD0178" w:rsidRDefault="001C2E42" w:rsidP="001C2E42">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C2E42" w:rsidRPr="00AD0178" w:rsidRDefault="001C2E42"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F" w14:textId="77777777" w:rsidR="001C2E42" w:rsidRPr="00AD0178" w:rsidRDefault="001C2E42" w:rsidP="001C2E42">
            <w:pPr>
              <w:pStyle w:val="TAH"/>
              <w:keepNext w:val="0"/>
              <w:rPr>
                <w:rFonts w:eastAsia="MS Mincho"/>
                <w:sz w:val="16"/>
              </w:rPr>
            </w:pPr>
            <w:r w:rsidRPr="00AD0178">
              <w:rPr>
                <w:sz w:val="16"/>
              </w:rPr>
              <w:t>SCS</w:t>
            </w:r>
          </w:p>
          <w:p w14:paraId="5663F4B0" w14:textId="77777777" w:rsidR="001C2E42" w:rsidRPr="00AD0178" w:rsidRDefault="001C2E42" w:rsidP="001C2E42">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1" w14:textId="77777777" w:rsidR="001C2E42" w:rsidRPr="00AD0178" w:rsidRDefault="001C2E42" w:rsidP="001C2E42">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2" w14:textId="77777777" w:rsidR="001C2E42" w:rsidRPr="00AD0178" w:rsidRDefault="001C2E42" w:rsidP="001C2E42">
            <w:pPr>
              <w:pStyle w:val="TAH"/>
              <w:keepNext w:val="0"/>
              <w:rPr>
                <w:rFonts w:eastAsia="MS Mincho"/>
                <w:sz w:val="16"/>
              </w:rPr>
            </w:pPr>
            <w:r w:rsidRPr="00AD0178">
              <w:rPr>
                <w:sz w:val="16"/>
              </w:rPr>
              <w:t>10</w:t>
            </w:r>
          </w:p>
          <w:p w14:paraId="5663F4B3"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4" w14:textId="77777777" w:rsidR="001C2E42" w:rsidRPr="00AD0178" w:rsidRDefault="001C2E42" w:rsidP="001C2E42">
            <w:pPr>
              <w:pStyle w:val="TAH"/>
              <w:keepNext w:val="0"/>
              <w:rPr>
                <w:rFonts w:eastAsia="MS Mincho"/>
                <w:sz w:val="16"/>
              </w:rPr>
            </w:pPr>
            <w:r w:rsidRPr="00AD0178">
              <w:rPr>
                <w:sz w:val="16"/>
              </w:rPr>
              <w:t>15</w:t>
            </w:r>
          </w:p>
          <w:p w14:paraId="5663F4B5"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6" w14:textId="77777777" w:rsidR="001C2E42" w:rsidRPr="00AD0178" w:rsidRDefault="001C2E42" w:rsidP="001C2E42">
            <w:pPr>
              <w:pStyle w:val="TAH"/>
              <w:keepNext w:val="0"/>
              <w:rPr>
                <w:rFonts w:eastAsia="MS Mincho"/>
                <w:sz w:val="16"/>
              </w:rPr>
            </w:pPr>
            <w:r w:rsidRPr="00AD0178">
              <w:rPr>
                <w:sz w:val="16"/>
              </w:rPr>
              <w:t>20</w:t>
            </w:r>
          </w:p>
          <w:p w14:paraId="5663F4B7"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8" w14:textId="77777777" w:rsidR="001C2E42" w:rsidRPr="00AD0178" w:rsidRDefault="001C2E42" w:rsidP="001C2E42">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9" w14:textId="77777777" w:rsidR="001C2E42" w:rsidRPr="00AD0178" w:rsidRDefault="001C2E42" w:rsidP="001C2E42">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A" w14:textId="77777777" w:rsidR="001C2E42" w:rsidRPr="00AD0178" w:rsidRDefault="001C2E42" w:rsidP="001C2E42">
            <w:pPr>
              <w:pStyle w:val="TAH"/>
              <w:keepNext w:val="0"/>
              <w:rPr>
                <w:rFonts w:eastAsia="MS Mincho"/>
                <w:sz w:val="16"/>
              </w:rPr>
            </w:pPr>
            <w:r w:rsidRPr="00AD0178">
              <w:rPr>
                <w:sz w:val="16"/>
              </w:rPr>
              <w:t>40</w:t>
            </w:r>
          </w:p>
          <w:p w14:paraId="5663F4BB"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C" w14:textId="77777777" w:rsidR="001C2E42" w:rsidRPr="00AD0178" w:rsidRDefault="001C2E42" w:rsidP="001C2E42">
            <w:pPr>
              <w:pStyle w:val="TAH"/>
              <w:keepNext w:val="0"/>
              <w:rPr>
                <w:rFonts w:eastAsia="MS Mincho"/>
                <w:sz w:val="16"/>
              </w:rPr>
            </w:pPr>
            <w:r w:rsidRPr="00AD0178">
              <w:rPr>
                <w:sz w:val="16"/>
              </w:rPr>
              <w:t>50</w:t>
            </w:r>
          </w:p>
          <w:p w14:paraId="5663F4BD"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E" w14:textId="77777777" w:rsidR="001C2E42" w:rsidRPr="00AD0178" w:rsidRDefault="001C2E42" w:rsidP="001C2E42">
            <w:pPr>
              <w:pStyle w:val="TAH"/>
              <w:keepNext w:val="0"/>
              <w:rPr>
                <w:rFonts w:eastAsia="MS Mincho"/>
                <w:sz w:val="16"/>
              </w:rPr>
            </w:pPr>
            <w:r w:rsidRPr="00AD0178">
              <w:rPr>
                <w:sz w:val="16"/>
              </w:rPr>
              <w:t>60</w:t>
            </w:r>
          </w:p>
          <w:p w14:paraId="5663F4BF"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0" w14:textId="77777777" w:rsidR="001C2E42" w:rsidRPr="00AD0178" w:rsidRDefault="001C2E42" w:rsidP="001C2E42">
            <w:pPr>
              <w:pStyle w:val="TAH"/>
              <w:keepNext w:val="0"/>
              <w:rPr>
                <w:rFonts w:eastAsia="MS Mincho"/>
                <w:sz w:val="16"/>
              </w:rPr>
            </w:pPr>
            <w:r w:rsidRPr="00AD0178">
              <w:rPr>
                <w:sz w:val="16"/>
              </w:rPr>
              <w:t>80</w:t>
            </w:r>
          </w:p>
          <w:p w14:paraId="5663F4C1"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2" w14:textId="77777777" w:rsidR="001C2E42" w:rsidRPr="00AD0178" w:rsidRDefault="001C2E42" w:rsidP="001C2E42">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3" w14:textId="77777777" w:rsidR="001C2E42" w:rsidRPr="00AD0178" w:rsidRDefault="001C2E42" w:rsidP="001C2E42">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C2E42" w:rsidRPr="00AD0178" w:rsidRDefault="001C2E42" w:rsidP="001C2E42">
            <w:pPr>
              <w:pStyle w:val="TAH"/>
              <w:keepNext w:val="0"/>
              <w:rPr>
                <w:sz w:val="16"/>
              </w:rPr>
            </w:pPr>
            <w:r w:rsidRPr="00AD0178">
              <w:rPr>
                <w:sz w:val="16"/>
              </w:rPr>
              <w:t>Bandwidth combination set</w:t>
            </w:r>
          </w:p>
        </w:tc>
      </w:tr>
      <w:tr w:rsidR="001C2E42" w:rsidRPr="00AD0178" w14:paraId="5663F4D7"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77777777" w:rsidR="001C2E42" w:rsidRPr="00154A49" w:rsidRDefault="001C2E42" w:rsidP="009330CF">
            <w:pPr>
              <w:pStyle w:val="TAL"/>
              <w:keepNext w:val="0"/>
              <w:widowControl w:val="0"/>
              <w:jc w:val="both"/>
              <w:rPr>
                <w:rFonts w:cs="Arial"/>
              </w:rPr>
            </w:pPr>
            <w:proofErr w:type="spellStart"/>
            <w:r w:rsidRPr="00154A49">
              <w:rPr>
                <w:rFonts w:cs="Arial"/>
              </w:rPr>
              <w:t>CA_nX-nY-n</w:t>
            </w:r>
            <w:r w:rsidR="009330CF" w:rsidRPr="00154A49">
              <w:rPr>
                <w:rFonts w:cs="Arial"/>
              </w:rPr>
              <w:t>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4C7" w14:textId="77777777" w:rsidR="001C2E42" w:rsidRPr="00154A49" w:rsidRDefault="001C2E42" w:rsidP="001C2E42">
            <w:pPr>
              <w:pStyle w:val="TAL"/>
              <w:keepNext w:val="0"/>
              <w:widowControl w:val="0"/>
              <w:jc w:val="center"/>
              <w:rPr>
                <w:rFonts w:cs="Arial"/>
              </w:rPr>
            </w:pPr>
            <w:r w:rsidRPr="00154A49">
              <w:rPr>
                <w:rFonts w:cs="Arial"/>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C8" w14:textId="77777777" w:rsidR="001C2E42" w:rsidRPr="00154A49" w:rsidRDefault="001C2E42" w:rsidP="001C2E42">
            <w:pPr>
              <w:pStyle w:val="TAL"/>
              <w:keepNext w:val="0"/>
              <w:widowControl w:val="0"/>
              <w:jc w:val="both"/>
              <w:rPr>
                <w:rFonts w:cs="Arial"/>
              </w:rPr>
            </w:pPr>
            <w:proofErr w:type="spellStart"/>
            <w:r w:rsidRPr="00154A49">
              <w:rPr>
                <w:rFonts w:cs="Arial"/>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4C9"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4C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C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D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D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5" w14:textId="77777777" w:rsidR="001C2E42" w:rsidRPr="00AD0178" w:rsidRDefault="001C2E42"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C2E42" w:rsidRPr="00AD0178" w:rsidRDefault="001C2E42" w:rsidP="001C2E42">
            <w:pPr>
              <w:pStyle w:val="TAC"/>
              <w:rPr>
                <w:sz w:val="16"/>
                <w:lang w:val="en-US" w:eastAsia="zh-CN"/>
              </w:rPr>
            </w:pPr>
          </w:p>
        </w:tc>
      </w:tr>
      <w:tr w:rsidR="001C2E42" w:rsidRPr="00AD0178" w14:paraId="5663F4E9" w14:textId="77777777" w:rsidTr="001C2E42">
        <w:trPr>
          <w:trHeight w:val="29"/>
          <w:jc w:val="center"/>
        </w:trPr>
        <w:tc>
          <w:tcPr>
            <w:tcW w:w="0" w:type="auto"/>
            <w:vMerge/>
            <w:tcBorders>
              <w:left w:val="single" w:sz="4" w:space="0" w:color="auto"/>
              <w:right w:val="single" w:sz="4" w:space="0" w:color="auto"/>
            </w:tcBorders>
            <w:vAlign w:val="center"/>
            <w:hideMark/>
          </w:tcPr>
          <w:p w14:paraId="5663F4D8"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D9"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DA"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DB"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4D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4D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0"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1"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E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7"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E8" w14:textId="77777777" w:rsidR="001C2E42" w:rsidRPr="00AD0178" w:rsidRDefault="001C2E42" w:rsidP="001C2E42">
            <w:pPr>
              <w:spacing w:after="0"/>
              <w:rPr>
                <w:rFonts w:ascii="Arial" w:hAnsi="Arial"/>
                <w:sz w:val="16"/>
                <w:lang w:val="en-US" w:eastAsia="zh-CN"/>
              </w:rPr>
            </w:pPr>
          </w:p>
        </w:tc>
      </w:tr>
      <w:tr w:rsidR="001C2E42" w:rsidRPr="00AD0178" w14:paraId="5663F4FB" w14:textId="77777777" w:rsidTr="001C2E42">
        <w:trPr>
          <w:trHeight w:val="29"/>
          <w:jc w:val="center"/>
        </w:trPr>
        <w:tc>
          <w:tcPr>
            <w:tcW w:w="0" w:type="auto"/>
            <w:vMerge/>
            <w:tcBorders>
              <w:left w:val="single" w:sz="4" w:space="0" w:color="auto"/>
              <w:right w:val="single" w:sz="4" w:space="0" w:color="auto"/>
            </w:tcBorders>
            <w:vAlign w:val="center"/>
            <w:hideMark/>
          </w:tcPr>
          <w:p w14:paraId="5663F4EA"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EB"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EC"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ED"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4E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2"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3"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F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9"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FA" w14:textId="77777777" w:rsidR="001C2E42" w:rsidRPr="00AD0178" w:rsidRDefault="001C2E42" w:rsidP="001C2E42">
            <w:pPr>
              <w:spacing w:after="0"/>
              <w:rPr>
                <w:rFonts w:ascii="Arial" w:hAnsi="Arial"/>
                <w:sz w:val="16"/>
                <w:lang w:val="en-US" w:eastAsia="zh-CN"/>
              </w:rPr>
            </w:pPr>
          </w:p>
        </w:tc>
      </w:tr>
      <w:tr w:rsidR="001C2E42" w:rsidRPr="00AD0178" w14:paraId="5663F50D" w14:textId="77777777" w:rsidTr="001C2E42">
        <w:trPr>
          <w:trHeight w:val="29"/>
          <w:jc w:val="center"/>
        </w:trPr>
        <w:tc>
          <w:tcPr>
            <w:tcW w:w="0" w:type="auto"/>
            <w:vMerge/>
            <w:tcBorders>
              <w:left w:val="single" w:sz="4" w:space="0" w:color="auto"/>
              <w:right w:val="single" w:sz="4" w:space="0" w:color="auto"/>
            </w:tcBorders>
            <w:vAlign w:val="center"/>
            <w:hideMark/>
          </w:tcPr>
          <w:p w14:paraId="5663F4FC"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FD" w14:textId="77777777" w:rsidR="001C2E42" w:rsidRPr="00154A49" w:rsidRDefault="001C2E42" w:rsidP="001C2E42">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FE" w14:textId="77777777" w:rsidR="001C2E42" w:rsidRPr="00154A49" w:rsidRDefault="001C2E42" w:rsidP="001C2E42">
            <w:pPr>
              <w:pStyle w:val="TAL"/>
              <w:keepNext w:val="0"/>
              <w:widowControl w:val="0"/>
              <w:jc w:val="both"/>
              <w:rPr>
                <w:rFonts w:cs="Arial"/>
              </w:rPr>
            </w:pPr>
            <w:proofErr w:type="spellStart"/>
            <w:r w:rsidRPr="00154A49">
              <w:rPr>
                <w:rFonts w:cs="Arial"/>
              </w:rPr>
              <w:t>nY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4FF"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0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4"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5"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B"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C2E42" w:rsidRPr="00AD0178" w:rsidRDefault="001C2E42" w:rsidP="001C2E42">
            <w:pPr>
              <w:spacing w:after="0"/>
              <w:rPr>
                <w:rFonts w:ascii="Arial" w:hAnsi="Arial"/>
                <w:sz w:val="16"/>
                <w:lang w:val="en-US" w:eastAsia="zh-CN"/>
              </w:rPr>
            </w:pPr>
          </w:p>
        </w:tc>
      </w:tr>
      <w:tr w:rsidR="001C2E42" w:rsidRPr="00AD0178" w14:paraId="5663F51F" w14:textId="77777777" w:rsidTr="001C2E42">
        <w:trPr>
          <w:trHeight w:val="29"/>
          <w:jc w:val="center"/>
        </w:trPr>
        <w:tc>
          <w:tcPr>
            <w:tcW w:w="0" w:type="auto"/>
            <w:vMerge/>
            <w:tcBorders>
              <w:left w:val="single" w:sz="4" w:space="0" w:color="auto"/>
              <w:right w:val="single" w:sz="4" w:space="0" w:color="auto"/>
            </w:tcBorders>
            <w:vAlign w:val="center"/>
            <w:hideMark/>
          </w:tcPr>
          <w:p w14:paraId="5663F50E"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0F"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10"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11"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1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6"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7"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D"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1E" w14:textId="77777777" w:rsidR="001C2E42" w:rsidRPr="00AD0178" w:rsidRDefault="001C2E42" w:rsidP="001C2E42">
            <w:pPr>
              <w:spacing w:after="0"/>
              <w:rPr>
                <w:rFonts w:ascii="Arial" w:hAnsi="Arial"/>
                <w:sz w:val="16"/>
                <w:lang w:val="en-US" w:eastAsia="zh-CN"/>
              </w:rPr>
            </w:pPr>
          </w:p>
        </w:tc>
      </w:tr>
      <w:tr w:rsidR="001C2E42" w:rsidRPr="00AD0178" w14:paraId="5663F531" w14:textId="77777777" w:rsidTr="001C2E42">
        <w:trPr>
          <w:trHeight w:val="29"/>
          <w:jc w:val="center"/>
        </w:trPr>
        <w:tc>
          <w:tcPr>
            <w:tcW w:w="0" w:type="auto"/>
            <w:vMerge/>
            <w:tcBorders>
              <w:left w:val="single" w:sz="4" w:space="0" w:color="auto"/>
              <w:right w:val="single" w:sz="4" w:space="0" w:color="auto"/>
            </w:tcBorders>
            <w:vAlign w:val="center"/>
            <w:hideMark/>
          </w:tcPr>
          <w:p w14:paraId="5663F520"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21"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22"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23"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2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8"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9"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F"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30" w14:textId="77777777" w:rsidR="001C2E42" w:rsidRPr="00AD0178" w:rsidRDefault="001C2E42" w:rsidP="001C2E42">
            <w:pPr>
              <w:spacing w:after="0"/>
              <w:rPr>
                <w:rFonts w:ascii="Arial" w:hAnsi="Arial"/>
                <w:sz w:val="16"/>
                <w:lang w:val="en-US" w:eastAsia="zh-CN"/>
              </w:rPr>
            </w:pPr>
          </w:p>
        </w:tc>
      </w:tr>
      <w:tr w:rsidR="001C2E42" w:rsidRPr="00AD0178" w14:paraId="5663F543" w14:textId="77777777" w:rsidTr="001C2E42">
        <w:trPr>
          <w:trHeight w:val="29"/>
          <w:jc w:val="center"/>
        </w:trPr>
        <w:tc>
          <w:tcPr>
            <w:tcW w:w="0" w:type="auto"/>
            <w:vMerge/>
            <w:tcBorders>
              <w:left w:val="single" w:sz="4" w:space="0" w:color="auto"/>
              <w:right w:val="single" w:sz="4" w:space="0" w:color="auto"/>
            </w:tcBorders>
            <w:vAlign w:val="center"/>
          </w:tcPr>
          <w:p w14:paraId="5663F532"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33" w14:textId="77777777" w:rsidR="001C2E42" w:rsidRPr="00AE608E" w:rsidRDefault="001C2E42" w:rsidP="001C2E42">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534" w14:textId="77777777" w:rsidR="001C2E42" w:rsidRPr="00AE608E" w:rsidRDefault="001C2E42" w:rsidP="001C2E42">
            <w:pPr>
              <w:pStyle w:val="TAL"/>
              <w:keepNext w:val="0"/>
              <w:widowControl w:val="0"/>
              <w:jc w:val="both"/>
              <w:rPr>
                <w:sz w:val="16"/>
                <w:szCs w:val="18"/>
                <w:lang w:val="en-US" w:eastAsia="zh-CN"/>
              </w:rPr>
            </w:pPr>
            <w:proofErr w:type="spellStart"/>
            <w:r w:rsidRPr="00154A49">
              <w:rPr>
                <w:rFonts w:cs="Arial"/>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535" w14:textId="77777777" w:rsidR="001C2E42" w:rsidRPr="00AD0178" w:rsidRDefault="001C2E42" w:rsidP="001C2E42">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3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A"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B"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1"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42" w14:textId="77777777" w:rsidR="001C2E42" w:rsidRPr="00AD0178" w:rsidRDefault="001C2E42" w:rsidP="001C2E42">
            <w:pPr>
              <w:spacing w:after="0"/>
              <w:rPr>
                <w:rFonts w:ascii="Arial" w:hAnsi="Arial"/>
                <w:sz w:val="16"/>
                <w:lang w:val="en-US" w:eastAsia="zh-CN"/>
              </w:rPr>
            </w:pPr>
          </w:p>
        </w:tc>
      </w:tr>
      <w:tr w:rsidR="001C2E42" w:rsidRPr="00AD0178" w14:paraId="5663F555" w14:textId="77777777" w:rsidTr="001C2E42">
        <w:trPr>
          <w:trHeight w:val="29"/>
          <w:jc w:val="center"/>
        </w:trPr>
        <w:tc>
          <w:tcPr>
            <w:tcW w:w="0" w:type="auto"/>
            <w:vMerge/>
            <w:tcBorders>
              <w:left w:val="single" w:sz="4" w:space="0" w:color="auto"/>
              <w:right w:val="single" w:sz="4" w:space="0" w:color="auto"/>
            </w:tcBorders>
            <w:vAlign w:val="center"/>
          </w:tcPr>
          <w:p w14:paraId="5663F544"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5"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6"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47" w14:textId="77777777" w:rsidR="001C2E42" w:rsidRPr="00AD0178" w:rsidRDefault="001C2E42" w:rsidP="001C2E42">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4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C"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D"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3"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54" w14:textId="77777777" w:rsidR="001C2E42" w:rsidRPr="00AD0178" w:rsidRDefault="001C2E42" w:rsidP="001C2E42">
            <w:pPr>
              <w:spacing w:after="0"/>
              <w:rPr>
                <w:rFonts w:ascii="Arial" w:hAnsi="Arial"/>
                <w:sz w:val="16"/>
                <w:lang w:val="en-US" w:eastAsia="zh-CN"/>
              </w:rPr>
            </w:pPr>
          </w:p>
        </w:tc>
      </w:tr>
      <w:tr w:rsidR="001C2E42" w:rsidRPr="00AD0178" w14:paraId="5663F567"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556"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7"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8"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59" w14:textId="77777777" w:rsidR="001C2E42" w:rsidRPr="00AD0178" w:rsidRDefault="001C2E42" w:rsidP="001C2E42">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5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5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6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5" w14:textId="77777777" w:rsidR="001C2E42" w:rsidRPr="00AD0178" w:rsidRDefault="001C2E42" w:rsidP="001C2E42">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566" w14:textId="77777777" w:rsidR="001C2E42" w:rsidRPr="00AD0178" w:rsidRDefault="001C2E42" w:rsidP="001C2E42">
            <w:pPr>
              <w:spacing w:after="0"/>
              <w:rPr>
                <w:rFonts w:ascii="Arial" w:hAnsi="Arial"/>
                <w:sz w:val="16"/>
                <w:lang w:val="en-US" w:eastAsia="zh-CN"/>
              </w:rPr>
            </w:pPr>
          </w:p>
        </w:tc>
      </w:tr>
    </w:tbl>
    <w:p w14:paraId="5663F568" w14:textId="77777777" w:rsidR="001C2E42" w:rsidRPr="00BB7C76" w:rsidRDefault="001C2E42" w:rsidP="00A047D8">
      <w:pPr>
        <w:rPr>
          <w:sz w:val="18"/>
          <w:lang w:val="x-none" w:eastAsia="zh-CN"/>
        </w:rPr>
      </w:pPr>
    </w:p>
    <w:p w14:paraId="5663F569" w14:textId="77777777" w:rsidR="00A047D8" w:rsidRPr="001043CD" w:rsidRDefault="00A047D8" w:rsidP="00A047D8">
      <w:pPr>
        <w:pStyle w:val="Heading3"/>
        <w:rPr>
          <w:rFonts w:cs="Arial"/>
          <w:szCs w:val="28"/>
          <w:lang w:val="en-US" w:eastAsia="zh-CN"/>
        </w:rPr>
      </w:pPr>
      <w:bookmarkStart w:id="37" w:name="_Toc97546856"/>
      <w:proofErr w:type="gramStart"/>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proofErr w:type="gramEnd"/>
      <w:r w:rsidRPr="001043CD">
        <w:rPr>
          <w:rFonts w:cs="Arial"/>
          <w:lang w:eastAsia="zh-CN"/>
        </w:rPr>
        <w:tab/>
      </w:r>
      <w:r w:rsidRPr="001043CD">
        <w:rPr>
          <w:rFonts w:cs="Arial"/>
          <w:szCs w:val="28"/>
          <w:lang w:val="en-US" w:eastAsia="zh-CN"/>
        </w:rPr>
        <w:t>Maximum output power</w:t>
      </w:r>
      <w:bookmarkEnd w:id="37"/>
    </w:p>
    <w:p w14:paraId="5663F56A" w14:textId="77777777" w:rsidR="00A047D8" w:rsidRDefault="00A047D8" w:rsidP="00A047D8">
      <w:pPr>
        <w:rPr>
          <w:lang w:val="en-US" w:eastAsia="zh-CN"/>
        </w:rPr>
      </w:pPr>
      <w:r w:rsidRPr="00C9082B">
        <w:rPr>
          <w:i/>
          <w:color w:val="0000FF"/>
        </w:rPr>
        <w:t>&lt;Editor’s note:</w:t>
      </w:r>
      <w:r>
        <w:rPr>
          <w:rFonts w:hint="eastAsia"/>
          <w:i/>
          <w:color w:val="0000FF"/>
          <w:lang w:eastAsia="zh-CN"/>
        </w:rPr>
        <w:t xml:space="preserve"> In table 5.x.2-1, </w:t>
      </w:r>
      <w:r w:rsidR="00BD2716">
        <w:rPr>
          <w:i/>
          <w:color w:val="0000FF"/>
          <w:lang w:eastAsia="zh-CN"/>
        </w:rPr>
        <w:t xml:space="preserve">at least one of the uplink carriers supports </w:t>
      </w:r>
      <w:r>
        <w:rPr>
          <w:rFonts w:hint="eastAsia"/>
          <w:i/>
          <w:color w:val="0000FF"/>
          <w:lang w:eastAsia="zh-CN"/>
        </w:rPr>
        <w:t>power class 2. &gt;</w:t>
      </w:r>
    </w:p>
    <w:p w14:paraId="5663F56B" w14:textId="77777777" w:rsidR="00A047D8" w:rsidRDefault="00A047D8" w:rsidP="00A047D8">
      <w:pPr>
        <w:pStyle w:val="TH"/>
        <w:rPr>
          <w:lang w:eastAsia="zh-CN"/>
        </w:rPr>
      </w:pPr>
      <w:r>
        <w:t xml:space="preserve">Table </w:t>
      </w:r>
      <w:r>
        <w:rPr>
          <w:rFonts w:hint="eastAsia"/>
          <w:lang w:eastAsia="zh-CN"/>
        </w:rPr>
        <w:t>5</w:t>
      </w:r>
      <w:r>
        <w:t>.</w:t>
      </w:r>
      <w:r>
        <w:rPr>
          <w:rFonts w:hint="eastAsia"/>
          <w:lang w:eastAsia="zh-CN"/>
        </w:rPr>
        <w:t>x</w:t>
      </w:r>
      <w:r>
        <w:t>.</w:t>
      </w:r>
      <w:r>
        <w:rPr>
          <w:rFonts w:hint="eastAsia"/>
          <w:lang w:eastAsia="zh-CN"/>
        </w:rPr>
        <w:t>2</w:t>
      </w:r>
      <w:r>
        <w:t xml:space="preserve">-1 UE Power Class </w:t>
      </w:r>
      <w:r>
        <w:rPr>
          <w:rFonts w:hint="eastAsia"/>
          <w:lang w:eastAsia="zh-CN"/>
        </w:rPr>
        <w:t xml:space="preserve">2 </w:t>
      </w:r>
      <w:r>
        <w:t xml:space="preserve">for </w:t>
      </w:r>
      <w:r w:rsidR="00BD2716">
        <w:t>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2252" w:rsidRPr="00530DFD" w14:paraId="5663F570" w14:textId="77777777" w:rsidTr="00A62252">
        <w:trPr>
          <w:trHeight w:val="383"/>
          <w:jc w:val="center"/>
        </w:trPr>
        <w:tc>
          <w:tcPr>
            <w:tcW w:w="1641" w:type="dxa"/>
            <w:shd w:val="clear" w:color="auto" w:fill="auto"/>
          </w:tcPr>
          <w:p w14:paraId="5663F56C" w14:textId="77777777" w:rsidR="00A62252" w:rsidRPr="00530DFD" w:rsidRDefault="00A62252" w:rsidP="001C2E42">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663F56D"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56E"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c>
          <w:tcPr>
            <w:tcW w:w="1660" w:type="dxa"/>
          </w:tcPr>
          <w:p w14:paraId="5663F56F" w14:textId="77777777" w:rsidR="00A62252" w:rsidRPr="00530DFD" w:rsidRDefault="00A62252" w:rsidP="001C2E42">
            <w:pPr>
              <w:pStyle w:val="TAL"/>
              <w:keepNext w:val="0"/>
              <w:widowControl w:val="0"/>
              <w:jc w:val="both"/>
              <w:rPr>
                <w:rFonts w:cs="Arial"/>
                <w:b/>
                <w:kern w:val="2"/>
                <w:szCs w:val="18"/>
                <w:lang w:val="en-US" w:eastAsia="zh-CN"/>
              </w:rPr>
            </w:pPr>
            <w:r>
              <w:rPr>
                <w:rFonts w:cs="Arial"/>
                <w:b/>
                <w:kern w:val="2"/>
                <w:szCs w:val="18"/>
                <w:lang w:val="en-US" w:eastAsia="zh-CN"/>
              </w:rPr>
              <w:t>Carrier Z power class</w:t>
            </w:r>
          </w:p>
        </w:tc>
      </w:tr>
      <w:tr w:rsidR="00A62252" w:rsidRPr="00530DFD" w14:paraId="5663F575" w14:textId="77777777" w:rsidTr="00A62252">
        <w:trPr>
          <w:trHeight w:val="192"/>
          <w:jc w:val="center"/>
        </w:trPr>
        <w:tc>
          <w:tcPr>
            <w:tcW w:w="1641" w:type="dxa"/>
            <w:shd w:val="clear" w:color="auto" w:fill="auto"/>
          </w:tcPr>
          <w:p w14:paraId="5663F571" w14:textId="77777777" w:rsidR="00A62252" w:rsidRPr="00154A49" w:rsidRDefault="00A62252" w:rsidP="001C2E42">
            <w:pPr>
              <w:pStyle w:val="TAL"/>
              <w:keepNext w:val="0"/>
              <w:widowControl w:val="0"/>
              <w:jc w:val="both"/>
              <w:rPr>
                <w:rFonts w:cs="Arial"/>
              </w:rPr>
            </w:pPr>
            <w:r w:rsidRPr="00154A49">
              <w:rPr>
                <w:rFonts w:cs="Arial"/>
              </w:rPr>
              <w:t>26dBm</w:t>
            </w:r>
          </w:p>
        </w:tc>
        <w:tc>
          <w:tcPr>
            <w:tcW w:w="1681" w:type="dxa"/>
            <w:shd w:val="clear" w:color="auto" w:fill="auto"/>
          </w:tcPr>
          <w:p w14:paraId="5663F572" w14:textId="77777777" w:rsidR="00A62252" w:rsidRPr="00154A49" w:rsidRDefault="00A62252" w:rsidP="00AB3697">
            <w:pPr>
              <w:pStyle w:val="TAL"/>
              <w:keepNext w:val="0"/>
              <w:widowControl w:val="0"/>
              <w:jc w:val="both"/>
              <w:rPr>
                <w:rFonts w:cs="Arial"/>
              </w:rPr>
            </w:pPr>
            <w:r w:rsidRPr="00154A49">
              <w:rPr>
                <w:rFonts w:cs="Arial"/>
              </w:rPr>
              <w:t>23/26dBm</w:t>
            </w:r>
          </w:p>
        </w:tc>
        <w:tc>
          <w:tcPr>
            <w:tcW w:w="1660" w:type="dxa"/>
            <w:shd w:val="clear" w:color="auto" w:fill="auto"/>
          </w:tcPr>
          <w:p w14:paraId="5663F573" w14:textId="77777777" w:rsidR="00A62252" w:rsidRPr="00154A49" w:rsidRDefault="00A62252" w:rsidP="001C2E42">
            <w:pPr>
              <w:pStyle w:val="TAL"/>
              <w:keepNext w:val="0"/>
              <w:widowControl w:val="0"/>
              <w:jc w:val="both"/>
              <w:rPr>
                <w:rFonts w:cs="Arial"/>
              </w:rPr>
            </w:pPr>
            <w:r w:rsidRPr="00154A49">
              <w:rPr>
                <w:rFonts w:cs="Arial"/>
              </w:rPr>
              <w:t>23/26dBm</w:t>
            </w:r>
          </w:p>
        </w:tc>
        <w:tc>
          <w:tcPr>
            <w:tcW w:w="1660" w:type="dxa"/>
          </w:tcPr>
          <w:p w14:paraId="5663F574" w14:textId="77777777" w:rsidR="00A62252" w:rsidRPr="00154A49" w:rsidRDefault="00A62252" w:rsidP="001C2E42">
            <w:pPr>
              <w:pStyle w:val="TAL"/>
              <w:keepNext w:val="0"/>
              <w:widowControl w:val="0"/>
              <w:jc w:val="both"/>
              <w:rPr>
                <w:rFonts w:cs="Arial"/>
              </w:rPr>
            </w:pPr>
            <w:r w:rsidRPr="00154A49">
              <w:rPr>
                <w:rFonts w:cs="Arial"/>
              </w:rPr>
              <w:t>23/26dBm</w:t>
            </w:r>
          </w:p>
        </w:tc>
      </w:tr>
    </w:tbl>
    <w:p w14:paraId="5663F576" w14:textId="77777777" w:rsidR="00A047D8" w:rsidRPr="00B0188E" w:rsidRDefault="00A047D8" w:rsidP="00A047D8">
      <w:pPr>
        <w:pStyle w:val="TH"/>
        <w:jc w:val="left"/>
        <w:rPr>
          <w:lang w:eastAsia="zh-CN"/>
        </w:rPr>
      </w:pPr>
    </w:p>
    <w:p w14:paraId="5663F577" w14:textId="77777777" w:rsidR="00A047D8" w:rsidRPr="00FD4F24" w:rsidRDefault="00A047D8" w:rsidP="00A047D8">
      <w:pPr>
        <w:pStyle w:val="Heading3"/>
        <w:rPr>
          <w:lang w:eastAsia="zh-CN"/>
        </w:rPr>
      </w:pPr>
      <w:bookmarkStart w:id="38" w:name="_Toc97546857"/>
      <w:proofErr w:type="gramStart"/>
      <w:r w:rsidRPr="001043CD">
        <w:t>5.</w:t>
      </w:r>
      <w:r>
        <w:rPr>
          <w:rFonts w:hint="eastAsia"/>
          <w:lang w:eastAsia="zh-CN"/>
        </w:rPr>
        <w:t>x</w:t>
      </w:r>
      <w:r w:rsidRPr="001043CD">
        <w:t>.</w:t>
      </w:r>
      <w:r w:rsidRPr="001043CD">
        <w:rPr>
          <w:rFonts w:hint="eastAsia"/>
          <w:lang w:eastAsia="zh-CN"/>
        </w:rPr>
        <w:t>3</w:t>
      </w:r>
      <w:proofErr w:type="gramEnd"/>
      <w:r w:rsidRPr="001043CD">
        <w:rPr>
          <w:rFonts w:ascii="Courier New" w:hAnsi="Courier New"/>
          <w:sz w:val="22"/>
          <w:szCs w:val="22"/>
          <w:lang w:eastAsia="sv-SE"/>
        </w:rPr>
        <w:tab/>
      </w:r>
      <w:r w:rsidRPr="001043CD">
        <w:rPr>
          <w:rFonts w:eastAsia="MS Mincho"/>
          <w:lang w:eastAsia="ja-JP"/>
        </w:rPr>
        <w:t>REFSENS requirements</w:t>
      </w:r>
      <w:bookmarkEnd w:id="38"/>
    </w:p>
    <w:p w14:paraId="5663F578" w14:textId="77777777" w:rsidR="00A047D8" w:rsidRPr="00F372FB" w:rsidRDefault="00A047D8" w:rsidP="00A047D8">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579" w14:textId="77777777" w:rsidR="00A047D8" w:rsidRPr="00DD04C9" w:rsidRDefault="00A047D8" w:rsidP="00A047D8">
      <w:pPr>
        <w:pStyle w:val="Heading3"/>
        <w:rPr>
          <w:rFonts w:eastAsia="MS Mincho"/>
          <w:lang w:eastAsia="ja-JP"/>
        </w:rPr>
      </w:pPr>
      <w:bookmarkStart w:id="39" w:name="_Toc97546858"/>
      <w:proofErr w:type="gramStart"/>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proofErr w:type="gramEnd"/>
      <w:r w:rsidRPr="00DD04C9">
        <w:rPr>
          <w:rFonts w:eastAsia="MS Mincho"/>
          <w:lang w:eastAsia="ja-JP"/>
        </w:rPr>
        <w:tab/>
        <w:t>∆TIB and ∆RIB values</w:t>
      </w:r>
      <w:bookmarkEnd w:id="39"/>
    </w:p>
    <w:p w14:paraId="5663F57A" w14:textId="77777777"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9A767C0" w14:textId="72B6159C" w:rsidR="00D044CC" w:rsidRPr="004D3578" w:rsidRDefault="00D044CC" w:rsidP="00D044CC">
      <w:pPr>
        <w:pStyle w:val="Heading2"/>
        <w:rPr>
          <w:lang w:eastAsia="zh-CN"/>
        </w:rPr>
      </w:pPr>
      <w:bookmarkStart w:id="40" w:name="_Toc97546859"/>
      <w:r>
        <w:rPr>
          <w:rFonts w:hint="eastAsia"/>
          <w:lang w:eastAsia="zh-CN"/>
        </w:rPr>
        <w:lastRenderedPageBreak/>
        <w:t>5</w:t>
      </w:r>
      <w:r w:rsidRPr="004D3578">
        <w:t>.</w:t>
      </w:r>
      <w:r>
        <w:t>1</w:t>
      </w:r>
      <w:r w:rsidRPr="004D3578">
        <w:tab/>
      </w:r>
      <w:r>
        <w:rPr>
          <w:lang w:eastAsia="zh-CN"/>
        </w:rPr>
        <w:t>CA_n2-n5-n77</w:t>
      </w:r>
      <w:bookmarkEnd w:id="40"/>
    </w:p>
    <w:p w14:paraId="1643EBB9" w14:textId="071140A5" w:rsidR="00D044CC" w:rsidRPr="001043CD" w:rsidRDefault="00D044CC" w:rsidP="00D044CC">
      <w:pPr>
        <w:pStyle w:val="Heading3"/>
        <w:rPr>
          <w:rFonts w:cs="Arial"/>
          <w:szCs w:val="28"/>
          <w:lang w:eastAsia="zh-CN"/>
        </w:rPr>
      </w:pPr>
      <w:bookmarkStart w:id="41" w:name="_Toc97546860"/>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1"/>
    </w:p>
    <w:p w14:paraId="46B6C9CF" w14:textId="0C616E0F" w:rsidR="00D044CC" w:rsidRDefault="00D044CC" w:rsidP="00D044CC">
      <w:pPr>
        <w:pStyle w:val="TH"/>
        <w:rPr>
          <w:lang w:eastAsia="ja-JP"/>
        </w:rPr>
      </w:pPr>
      <w:r w:rsidRPr="00BC7DD1">
        <w:rPr>
          <w:rFonts w:cs="Arial"/>
          <w:bCs/>
          <w:lang w:val="en-US"/>
        </w:rPr>
        <w:t>Table 5.</w:t>
      </w:r>
      <w:r>
        <w:rPr>
          <w:rFonts w:cs="Arial"/>
          <w:bCs/>
          <w:lang w:val="en-US"/>
        </w:rPr>
        <w:t>1</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044CC" w14:paraId="10882B45" w14:textId="77777777" w:rsidTr="00D044CC">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68ED7A" w14:textId="77777777" w:rsidR="00D044CC" w:rsidRPr="00D776B5" w:rsidRDefault="00D044CC" w:rsidP="00D044CC">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B5502" w14:textId="77777777" w:rsidR="00D044CC" w:rsidRPr="00D776B5" w:rsidRDefault="00D044CC" w:rsidP="00D044CC">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A918F3" w14:textId="77777777" w:rsidR="00D044CC" w:rsidRPr="00D776B5" w:rsidRDefault="00D044CC" w:rsidP="00D044CC">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EF96A" w14:textId="77777777" w:rsidR="00D044CC" w:rsidRPr="00D776B5" w:rsidRDefault="00D044CC" w:rsidP="00D044CC">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36139" w14:textId="77777777" w:rsidR="00D044CC" w:rsidRPr="00D776B5" w:rsidRDefault="00D044CC" w:rsidP="00D044CC">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5C284" w14:textId="77777777" w:rsidR="00D044CC" w:rsidRPr="00D776B5" w:rsidRDefault="00D044CC" w:rsidP="00D044CC">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1410A1" w14:textId="77777777" w:rsidR="00D044CC" w:rsidRPr="00D776B5" w:rsidRDefault="00D044CC" w:rsidP="00D044CC">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CEBFB0" w14:textId="77777777" w:rsidR="00D044CC" w:rsidRPr="00D776B5" w:rsidRDefault="00D044CC" w:rsidP="00D044CC">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9C9C8E" w14:textId="77777777" w:rsidR="00D044CC" w:rsidRPr="00D776B5" w:rsidRDefault="00D044CC" w:rsidP="00D044CC">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EB05B" w14:textId="77777777" w:rsidR="00D044CC" w:rsidRPr="00D776B5" w:rsidRDefault="00D044CC" w:rsidP="00D044CC">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05274" w14:textId="77777777" w:rsidR="00D044CC" w:rsidRPr="00D776B5" w:rsidRDefault="00D044CC" w:rsidP="00D044CC">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7D2E1" w14:textId="77777777" w:rsidR="00D044CC" w:rsidRPr="00D776B5" w:rsidRDefault="00D044CC" w:rsidP="00D044CC">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1D80E" w14:textId="77777777" w:rsidR="00D044CC" w:rsidRPr="00D776B5" w:rsidRDefault="00D044CC" w:rsidP="00D044CC">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A82E7" w14:textId="77777777" w:rsidR="00D044CC" w:rsidRPr="00D776B5" w:rsidRDefault="00D044CC" w:rsidP="00D044CC">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CCAE63" w14:textId="77777777" w:rsidR="00D044CC" w:rsidRPr="00D776B5" w:rsidRDefault="00D044CC" w:rsidP="00D044CC">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AD6F7" w14:textId="77777777" w:rsidR="00D044CC" w:rsidRPr="00D776B5" w:rsidRDefault="00D044CC" w:rsidP="00D044CC">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5BB1E" w14:textId="77777777" w:rsidR="00D044CC" w:rsidRPr="00D776B5" w:rsidRDefault="00D044CC" w:rsidP="00D044CC">
            <w:pPr>
              <w:pStyle w:val="TAH"/>
            </w:pPr>
            <w:r w:rsidRPr="00D776B5">
              <w:t>Bandwidth combination set</w:t>
            </w:r>
          </w:p>
        </w:tc>
      </w:tr>
      <w:tr w:rsidR="00D044CC" w14:paraId="60E1D442" w14:textId="77777777" w:rsidTr="00D044CC">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F0A07A" w14:textId="77777777" w:rsidR="00D044CC" w:rsidRDefault="00D044CC" w:rsidP="00D044CC">
            <w:pPr>
              <w:pStyle w:val="TAC"/>
              <w:rPr>
                <w:color w:val="000000"/>
              </w:rPr>
            </w:pPr>
            <w:r>
              <w:t>CA_n2A-n5A-n77A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493AD0" w14:textId="77777777" w:rsidR="00D044CC" w:rsidRDefault="00D044CC" w:rsidP="00D044CC">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623D3E" w14:textId="77777777" w:rsidR="00D044CC" w:rsidRDefault="00D044CC" w:rsidP="00D044CC">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43AC8"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FDA89"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F5F03"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CB421"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73F1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DD0F6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3DFF9"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D3FDDE"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F002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564C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72DB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2553E"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D2475" w14:textId="77777777" w:rsidR="00D044CC" w:rsidRDefault="00D044CC" w:rsidP="00D044CC">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C7CF1" w14:textId="77777777" w:rsidR="00D044CC" w:rsidRDefault="00D044CC" w:rsidP="00D044CC">
            <w:pPr>
              <w:pStyle w:val="TAC"/>
            </w:pPr>
            <w:r>
              <w:rPr>
                <w:lang w:val="en-US" w:eastAsia="zh-CN" w:bidi="ar"/>
              </w:rPr>
              <w:t>0</w:t>
            </w:r>
          </w:p>
        </w:tc>
      </w:tr>
      <w:tr w:rsidR="00D044CC" w14:paraId="6824DD96"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98D658"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3DD29"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285D04" w14:textId="77777777" w:rsidR="00D044CC" w:rsidRDefault="00D044CC" w:rsidP="00D044CC">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5243D"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C246E"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E7BDB"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26FFA"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EA77A"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BF579"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4EA10"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54501D"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23C62"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338E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4A72FE"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2A7742"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2DE8A1" w14:textId="77777777" w:rsidR="00D044CC" w:rsidRDefault="00D044CC" w:rsidP="00D044CC">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25789" w14:textId="77777777" w:rsidR="00D044CC" w:rsidRDefault="00D044CC" w:rsidP="00D044CC">
            <w:pPr>
              <w:jc w:val="center"/>
              <w:rPr>
                <w:rFonts w:ascii="Arial" w:hAnsi="Arial" w:cs="Arial"/>
                <w:color w:val="000000"/>
                <w:sz w:val="18"/>
                <w:szCs w:val="18"/>
              </w:rPr>
            </w:pPr>
          </w:p>
        </w:tc>
      </w:tr>
      <w:tr w:rsidR="00D044CC" w14:paraId="53FFC253"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955B3E2"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E2D0A0"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6A56B3" w14:textId="77777777" w:rsidR="00D044CC" w:rsidRDefault="00D044CC" w:rsidP="00D044CC">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D034B"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C42E3D"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E9367" w14:textId="77777777" w:rsidR="00D044CC" w:rsidRDefault="00D044CC" w:rsidP="00D044CC">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D9CDEE" w14:textId="77777777" w:rsidR="00D044CC" w:rsidRDefault="00D044CC" w:rsidP="00D044CC">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DF26F" w14:textId="77777777" w:rsidR="00D044CC" w:rsidRDefault="00D044CC" w:rsidP="00D044CC">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A7766" w14:textId="77777777" w:rsidR="00D044CC" w:rsidRDefault="00D044CC" w:rsidP="00D044CC">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934D43" w14:textId="77777777" w:rsidR="00D044CC" w:rsidRDefault="00D044CC" w:rsidP="00D044CC">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7C894" w14:textId="77777777" w:rsidR="00D044CC" w:rsidRDefault="00D044CC" w:rsidP="00D044CC">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682F2" w14:textId="77777777" w:rsidR="00D044CC" w:rsidRDefault="00D044CC" w:rsidP="00D044CC">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FA6C10" w14:textId="77777777" w:rsidR="00D044CC" w:rsidRDefault="00D044CC" w:rsidP="00D044CC">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055BD" w14:textId="77777777" w:rsidR="00D044CC" w:rsidRDefault="00D044CC" w:rsidP="00D044CC">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B608C7" w14:textId="77777777" w:rsidR="00D044CC" w:rsidRDefault="00D044CC" w:rsidP="00D044CC">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7BA151" w14:textId="77777777" w:rsidR="00D044CC" w:rsidRDefault="00D044CC" w:rsidP="00D044CC">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89742" w14:textId="77777777" w:rsidR="00D044CC" w:rsidRDefault="00D044CC" w:rsidP="00D044CC">
            <w:pPr>
              <w:jc w:val="center"/>
              <w:rPr>
                <w:rFonts w:ascii="Arial" w:hAnsi="Arial" w:cs="Arial"/>
                <w:color w:val="000000"/>
                <w:sz w:val="18"/>
                <w:szCs w:val="18"/>
              </w:rPr>
            </w:pPr>
          </w:p>
        </w:tc>
      </w:tr>
    </w:tbl>
    <w:p w14:paraId="15CED407" w14:textId="77777777" w:rsidR="00D044CC" w:rsidRDefault="00D044CC" w:rsidP="00D044CC">
      <w:pPr>
        <w:rPr>
          <w:sz w:val="16"/>
          <w:szCs w:val="16"/>
          <w:lang w:eastAsia="zh-CN"/>
        </w:rPr>
      </w:pPr>
    </w:p>
    <w:p w14:paraId="3AA8DD45" w14:textId="604DFD1F" w:rsidR="00D044CC" w:rsidRPr="001043CD" w:rsidRDefault="00D044CC" w:rsidP="00D044CC">
      <w:pPr>
        <w:pStyle w:val="Heading3"/>
        <w:rPr>
          <w:lang w:val="en-US" w:eastAsia="zh-CN"/>
        </w:rPr>
      </w:pPr>
      <w:bookmarkStart w:id="42" w:name="_Toc97546861"/>
      <w:r w:rsidRPr="001043CD">
        <w:rPr>
          <w:lang w:eastAsia="zh-CN"/>
        </w:rPr>
        <w:t>5.</w:t>
      </w:r>
      <w:r>
        <w:rPr>
          <w:lang w:eastAsia="zh-CN"/>
        </w:rPr>
        <w:t>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42"/>
    </w:p>
    <w:p w14:paraId="7B3D79E7" w14:textId="7FE2813D" w:rsidR="00D044CC" w:rsidRDefault="00D044CC" w:rsidP="00D044CC">
      <w:pPr>
        <w:pStyle w:val="TH"/>
        <w:rPr>
          <w:lang w:eastAsia="zh-CN"/>
        </w:rPr>
      </w:pPr>
      <w:r>
        <w:t xml:space="preserve">Table </w:t>
      </w:r>
      <w:r>
        <w:rPr>
          <w:rFonts w:hint="eastAsia"/>
          <w:lang w:eastAsia="zh-CN"/>
        </w:rPr>
        <w:t>5</w:t>
      </w:r>
      <w:r>
        <w:t>.1.</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044CC" w:rsidRPr="00530DFD" w14:paraId="66CF7D46" w14:textId="77777777" w:rsidTr="00D044CC">
        <w:trPr>
          <w:trHeight w:val="383"/>
          <w:jc w:val="center"/>
        </w:trPr>
        <w:tc>
          <w:tcPr>
            <w:tcW w:w="1641" w:type="dxa"/>
            <w:shd w:val="clear" w:color="auto" w:fill="auto"/>
          </w:tcPr>
          <w:p w14:paraId="007A8AF5" w14:textId="77777777" w:rsidR="00D044CC" w:rsidRPr="00370BC3" w:rsidRDefault="00D044CC" w:rsidP="00D044CC">
            <w:pPr>
              <w:pStyle w:val="TAH"/>
            </w:pPr>
            <w:r w:rsidRPr="00370BC3">
              <w:rPr>
                <w:rFonts w:hint="eastAsia"/>
              </w:rPr>
              <w:t>CA power class</w:t>
            </w:r>
          </w:p>
        </w:tc>
        <w:tc>
          <w:tcPr>
            <w:tcW w:w="1681" w:type="dxa"/>
            <w:shd w:val="clear" w:color="auto" w:fill="auto"/>
          </w:tcPr>
          <w:p w14:paraId="78318C2D" w14:textId="77777777" w:rsidR="00D044CC" w:rsidRPr="00370BC3" w:rsidRDefault="00D044CC" w:rsidP="00D044CC">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1FDB9CE0" w14:textId="77777777" w:rsidR="00D044CC" w:rsidRPr="00370BC3" w:rsidRDefault="00D044CC" w:rsidP="00D044CC">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tcPr>
          <w:p w14:paraId="471E0C6D" w14:textId="77777777" w:rsidR="00D044CC" w:rsidRPr="00370BC3" w:rsidRDefault="00D044CC" w:rsidP="00D044CC">
            <w:pPr>
              <w:pStyle w:val="TAH"/>
            </w:pPr>
            <w:r w:rsidRPr="00370BC3">
              <w:t>Carrier n77 power class</w:t>
            </w:r>
          </w:p>
        </w:tc>
      </w:tr>
      <w:tr w:rsidR="00D044CC" w:rsidRPr="00530DFD" w14:paraId="3886E660" w14:textId="77777777" w:rsidTr="00D044CC">
        <w:trPr>
          <w:trHeight w:val="192"/>
          <w:jc w:val="center"/>
        </w:trPr>
        <w:tc>
          <w:tcPr>
            <w:tcW w:w="1641" w:type="dxa"/>
            <w:shd w:val="clear" w:color="auto" w:fill="auto"/>
          </w:tcPr>
          <w:p w14:paraId="4105D1CD" w14:textId="77777777" w:rsidR="00D044CC" w:rsidRPr="00370BC3" w:rsidRDefault="00D044CC" w:rsidP="00D044CC">
            <w:pPr>
              <w:pStyle w:val="TAL"/>
            </w:pPr>
            <w:r w:rsidRPr="00370BC3">
              <w:t>26dBm</w:t>
            </w:r>
          </w:p>
        </w:tc>
        <w:tc>
          <w:tcPr>
            <w:tcW w:w="1681" w:type="dxa"/>
            <w:shd w:val="clear" w:color="auto" w:fill="auto"/>
          </w:tcPr>
          <w:p w14:paraId="174E8A7B" w14:textId="77777777" w:rsidR="00D044CC" w:rsidRPr="00370BC3" w:rsidRDefault="00D044CC" w:rsidP="00D044CC">
            <w:pPr>
              <w:pStyle w:val="TAL"/>
            </w:pPr>
            <w:r w:rsidRPr="00370BC3">
              <w:t>23dBm</w:t>
            </w:r>
          </w:p>
        </w:tc>
        <w:tc>
          <w:tcPr>
            <w:tcW w:w="1660" w:type="dxa"/>
            <w:shd w:val="clear" w:color="auto" w:fill="auto"/>
          </w:tcPr>
          <w:p w14:paraId="3B233E77" w14:textId="77777777" w:rsidR="00D044CC" w:rsidRPr="00370BC3" w:rsidRDefault="00D044CC" w:rsidP="00D044CC">
            <w:pPr>
              <w:pStyle w:val="TAL"/>
            </w:pPr>
            <w:r w:rsidRPr="00370BC3">
              <w:t>23dBm</w:t>
            </w:r>
          </w:p>
        </w:tc>
        <w:tc>
          <w:tcPr>
            <w:tcW w:w="1660" w:type="dxa"/>
          </w:tcPr>
          <w:p w14:paraId="52203465" w14:textId="77777777" w:rsidR="00D044CC" w:rsidRPr="00370BC3" w:rsidRDefault="00D044CC" w:rsidP="00D044CC">
            <w:pPr>
              <w:pStyle w:val="TAL"/>
            </w:pPr>
            <w:r w:rsidRPr="00370BC3">
              <w:t>26dBm</w:t>
            </w:r>
          </w:p>
        </w:tc>
      </w:tr>
    </w:tbl>
    <w:p w14:paraId="2A40C8FE" w14:textId="77777777" w:rsidR="00D044CC" w:rsidRPr="00B0188E" w:rsidRDefault="00D044CC" w:rsidP="00D044CC">
      <w:pPr>
        <w:pStyle w:val="TH"/>
        <w:jc w:val="left"/>
        <w:rPr>
          <w:lang w:eastAsia="zh-CN"/>
        </w:rPr>
      </w:pPr>
    </w:p>
    <w:p w14:paraId="126B8321" w14:textId="1D91F2F3" w:rsidR="00D044CC" w:rsidRPr="00FD4F24" w:rsidRDefault="00D044CC" w:rsidP="00D044CC">
      <w:pPr>
        <w:pStyle w:val="Heading3"/>
        <w:rPr>
          <w:lang w:eastAsia="zh-CN"/>
        </w:rPr>
      </w:pPr>
      <w:bookmarkStart w:id="43" w:name="_Toc97546862"/>
      <w:r w:rsidRPr="001043CD">
        <w:t>5.</w:t>
      </w:r>
      <w:r>
        <w:t>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43"/>
    </w:p>
    <w:p w14:paraId="41924E13" w14:textId="77777777" w:rsidR="00D044CC" w:rsidRPr="00F372FB" w:rsidRDefault="00D044CC" w:rsidP="00D044CC">
      <w:pPr>
        <w:rPr>
          <w:lang w:eastAsia="zh-CN"/>
        </w:rPr>
      </w:pPr>
      <w:r>
        <w:t>MSD requirements for single uplink PC2 are captured in lower order combinations.</w:t>
      </w:r>
    </w:p>
    <w:p w14:paraId="198F306D" w14:textId="4B17076E" w:rsidR="006E6495" w:rsidRPr="004D3578" w:rsidRDefault="006E6495" w:rsidP="006E6495">
      <w:pPr>
        <w:pStyle w:val="Heading2"/>
        <w:rPr>
          <w:lang w:eastAsia="zh-CN"/>
        </w:rPr>
      </w:pPr>
      <w:bookmarkStart w:id="44" w:name="_Toc97546863"/>
      <w:r>
        <w:rPr>
          <w:rFonts w:hint="eastAsia"/>
          <w:lang w:eastAsia="zh-CN"/>
        </w:rPr>
        <w:t>5.2</w:t>
      </w:r>
      <w:r w:rsidRPr="004D3578">
        <w:tab/>
      </w:r>
      <w:r>
        <w:rPr>
          <w:lang w:eastAsia="zh-CN"/>
        </w:rPr>
        <w:t>CA_n2-n12-n77</w:t>
      </w:r>
      <w:bookmarkEnd w:id="44"/>
    </w:p>
    <w:p w14:paraId="25417CD2" w14:textId="4DA6F370" w:rsidR="006E6495" w:rsidRPr="001043CD" w:rsidRDefault="006E6495" w:rsidP="006E6495">
      <w:pPr>
        <w:pStyle w:val="Heading3"/>
        <w:rPr>
          <w:rFonts w:cs="Arial"/>
          <w:szCs w:val="28"/>
          <w:lang w:eastAsia="zh-CN"/>
        </w:rPr>
      </w:pPr>
      <w:bookmarkStart w:id="45" w:name="_Toc97546864"/>
      <w:r>
        <w:rPr>
          <w:rFonts w:cs="Arial"/>
          <w:szCs w:val="28"/>
          <w:lang w:eastAsia="zh-CN"/>
        </w:rPr>
        <w:t>5.2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5"/>
    </w:p>
    <w:p w14:paraId="5C5E591B" w14:textId="4466DDB9" w:rsidR="006E6495" w:rsidRDefault="006E6495" w:rsidP="006E6495">
      <w:pPr>
        <w:pStyle w:val="TH"/>
        <w:rPr>
          <w:lang w:eastAsia="ja-JP"/>
        </w:rPr>
      </w:pPr>
      <w:r w:rsidRPr="00BC7DD1">
        <w:rPr>
          <w:rFonts w:cs="Arial"/>
          <w:bCs/>
          <w:lang w:val="en-US"/>
        </w:rPr>
        <w:t xml:space="preserve">Table </w:t>
      </w:r>
      <w:r>
        <w:rPr>
          <w:rFonts w:cs="Arial"/>
          <w:bCs/>
          <w:lang w:val="en-US"/>
        </w:rPr>
        <w:t>5.2</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3216009"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A8D5254"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9C1B1D"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C8DCA9"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610EB"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3D2D4"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BBF1E"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FD344"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8AAB8"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BA5EEF" w14:textId="77777777" w:rsidR="006E6495" w:rsidRPr="00D776B5" w:rsidRDefault="006E6495" w:rsidP="0027327B">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8EE0A"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30A8BC"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C6097D"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66EE67"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D4D822"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46DC9"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4A544"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64F540" w14:textId="77777777" w:rsidR="006E6495" w:rsidRPr="00D776B5" w:rsidRDefault="006E6495" w:rsidP="0027327B">
            <w:pPr>
              <w:pStyle w:val="TAH"/>
            </w:pPr>
            <w:r w:rsidRPr="00D776B5">
              <w:t>Bandwidth combination set</w:t>
            </w:r>
          </w:p>
        </w:tc>
      </w:tr>
      <w:tr w:rsidR="006E6495" w14:paraId="32A791B3"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6DED32" w14:textId="77777777" w:rsidR="006E6495" w:rsidRDefault="006E6495" w:rsidP="0027327B">
            <w:pPr>
              <w:pStyle w:val="TAC"/>
              <w:rPr>
                <w:color w:val="000000"/>
              </w:rPr>
            </w:pPr>
            <w:r>
              <w:t>CA_n2A-n12A-n77A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16C48" w14:textId="77777777" w:rsidR="006E6495" w:rsidRDefault="006E6495"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3ED2F"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EF48B"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87BD9"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33F759"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A4B7B3"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28018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E9A8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B707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E6078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C9E4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05BB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9B3A1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18B6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1DEDF3"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E3C9A" w14:textId="77777777" w:rsidR="006E6495" w:rsidRDefault="006E6495" w:rsidP="0027327B">
            <w:pPr>
              <w:pStyle w:val="TAC"/>
            </w:pPr>
            <w:r>
              <w:rPr>
                <w:lang w:val="en-US" w:eastAsia="zh-CN" w:bidi="ar"/>
              </w:rPr>
              <w:t>0</w:t>
            </w:r>
          </w:p>
        </w:tc>
      </w:tr>
      <w:tr w:rsidR="006E6495" w14:paraId="65D222D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18D4AE1"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7E8530"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C8480D" w14:textId="77777777" w:rsidR="006E6495" w:rsidRDefault="006E6495"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0C463"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FABD23"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6EA3D"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5102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0AB5BD"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AE5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FA723"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6BDA5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A3C90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38C00"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FEA4E8"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092802"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09266"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CF2FA" w14:textId="77777777" w:rsidR="006E6495" w:rsidRDefault="006E6495" w:rsidP="0027327B">
            <w:pPr>
              <w:jc w:val="center"/>
              <w:rPr>
                <w:rFonts w:ascii="Arial" w:hAnsi="Arial" w:cs="Arial"/>
                <w:color w:val="000000"/>
                <w:sz w:val="18"/>
                <w:szCs w:val="18"/>
              </w:rPr>
            </w:pPr>
          </w:p>
        </w:tc>
      </w:tr>
      <w:tr w:rsidR="006E6495" w14:paraId="5F2BE95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98F2031"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D2D756"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9BC86C"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4AA5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74336"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0A61A2"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056B9"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BCCFF"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945204"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B3534"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4C5E2"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B85F93"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7303D"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4289F4"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B2F76F"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B3418"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9A3D3B" w14:textId="77777777" w:rsidR="006E6495" w:rsidRDefault="006E6495" w:rsidP="0027327B">
            <w:pPr>
              <w:jc w:val="center"/>
              <w:rPr>
                <w:rFonts w:ascii="Arial" w:hAnsi="Arial" w:cs="Arial"/>
                <w:color w:val="000000"/>
                <w:sz w:val="18"/>
                <w:szCs w:val="18"/>
              </w:rPr>
            </w:pPr>
          </w:p>
        </w:tc>
      </w:tr>
    </w:tbl>
    <w:p w14:paraId="32A3471C" w14:textId="77777777" w:rsidR="006E6495" w:rsidRDefault="006E6495" w:rsidP="006E6495">
      <w:pPr>
        <w:rPr>
          <w:sz w:val="16"/>
          <w:szCs w:val="16"/>
          <w:lang w:eastAsia="zh-CN"/>
        </w:rPr>
      </w:pPr>
    </w:p>
    <w:p w14:paraId="3CEBBFDC" w14:textId="62CC2AC8" w:rsidR="006E6495" w:rsidRPr="001043CD" w:rsidRDefault="006E6495" w:rsidP="006E6495">
      <w:pPr>
        <w:pStyle w:val="Heading3"/>
        <w:rPr>
          <w:lang w:val="en-US" w:eastAsia="zh-CN"/>
        </w:rPr>
      </w:pPr>
      <w:bookmarkStart w:id="46" w:name="_Toc97546865"/>
      <w:r>
        <w:rPr>
          <w:lang w:eastAsia="zh-CN"/>
        </w:rPr>
        <w:t>5.2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46"/>
    </w:p>
    <w:p w14:paraId="3B2C27B9" w14:textId="6E2F92ED" w:rsidR="006E6495" w:rsidRDefault="006E6495" w:rsidP="006E6495">
      <w:pPr>
        <w:pStyle w:val="TH"/>
        <w:rPr>
          <w:lang w:eastAsia="zh-CN"/>
        </w:rPr>
      </w:pPr>
      <w:r>
        <w:t xml:space="preserve">Table </w:t>
      </w:r>
      <w:r>
        <w:rPr>
          <w:rFonts w:hint="eastAsia"/>
          <w:lang w:eastAsia="zh-CN"/>
        </w:rPr>
        <w:t>5.2</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E6495" w:rsidRPr="00530DFD" w14:paraId="461087D0" w14:textId="77777777" w:rsidTr="0027327B">
        <w:trPr>
          <w:trHeight w:val="383"/>
          <w:jc w:val="center"/>
        </w:trPr>
        <w:tc>
          <w:tcPr>
            <w:tcW w:w="1641" w:type="dxa"/>
            <w:shd w:val="clear" w:color="auto" w:fill="auto"/>
          </w:tcPr>
          <w:p w14:paraId="27FCC504" w14:textId="77777777" w:rsidR="006E6495" w:rsidRPr="00370BC3" w:rsidRDefault="006E6495" w:rsidP="0027327B">
            <w:pPr>
              <w:pStyle w:val="TAH"/>
            </w:pPr>
            <w:r w:rsidRPr="00370BC3">
              <w:rPr>
                <w:rFonts w:hint="eastAsia"/>
              </w:rPr>
              <w:t>CA power class</w:t>
            </w:r>
          </w:p>
        </w:tc>
        <w:tc>
          <w:tcPr>
            <w:tcW w:w="1681" w:type="dxa"/>
            <w:shd w:val="clear" w:color="auto" w:fill="auto"/>
          </w:tcPr>
          <w:p w14:paraId="271EF801" w14:textId="77777777" w:rsidR="006E6495" w:rsidRPr="00370BC3" w:rsidRDefault="006E6495"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6A1D1820" w14:textId="77777777" w:rsidR="006E6495" w:rsidRPr="00370BC3" w:rsidRDefault="006E6495"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tcPr>
          <w:p w14:paraId="793374B0" w14:textId="77777777" w:rsidR="006E6495" w:rsidRPr="00370BC3" w:rsidRDefault="006E6495" w:rsidP="0027327B">
            <w:pPr>
              <w:pStyle w:val="TAH"/>
            </w:pPr>
            <w:r w:rsidRPr="00370BC3">
              <w:t>Carrier n77 power class</w:t>
            </w:r>
          </w:p>
        </w:tc>
      </w:tr>
      <w:tr w:rsidR="006E6495" w:rsidRPr="00530DFD" w14:paraId="2F2E010C" w14:textId="77777777" w:rsidTr="0027327B">
        <w:trPr>
          <w:trHeight w:val="192"/>
          <w:jc w:val="center"/>
        </w:trPr>
        <w:tc>
          <w:tcPr>
            <w:tcW w:w="1641" w:type="dxa"/>
            <w:shd w:val="clear" w:color="auto" w:fill="auto"/>
          </w:tcPr>
          <w:p w14:paraId="0337046B" w14:textId="77777777" w:rsidR="006E6495" w:rsidRPr="00370BC3" w:rsidRDefault="006E6495" w:rsidP="0027327B">
            <w:pPr>
              <w:pStyle w:val="TAL"/>
            </w:pPr>
            <w:r w:rsidRPr="00370BC3">
              <w:t>26dBm</w:t>
            </w:r>
          </w:p>
        </w:tc>
        <w:tc>
          <w:tcPr>
            <w:tcW w:w="1681" w:type="dxa"/>
            <w:shd w:val="clear" w:color="auto" w:fill="auto"/>
          </w:tcPr>
          <w:p w14:paraId="70B125C8" w14:textId="77777777" w:rsidR="006E6495" w:rsidRPr="00370BC3" w:rsidRDefault="006E6495" w:rsidP="0027327B">
            <w:pPr>
              <w:pStyle w:val="TAL"/>
            </w:pPr>
            <w:r w:rsidRPr="00370BC3">
              <w:t>23dBm</w:t>
            </w:r>
          </w:p>
        </w:tc>
        <w:tc>
          <w:tcPr>
            <w:tcW w:w="1660" w:type="dxa"/>
            <w:shd w:val="clear" w:color="auto" w:fill="auto"/>
          </w:tcPr>
          <w:p w14:paraId="57034A3D" w14:textId="77777777" w:rsidR="006E6495" w:rsidRPr="00370BC3" w:rsidRDefault="006E6495" w:rsidP="0027327B">
            <w:pPr>
              <w:pStyle w:val="TAL"/>
            </w:pPr>
            <w:r w:rsidRPr="00370BC3">
              <w:t>23dBm</w:t>
            </w:r>
          </w:p>
        </w:tc>
        <w:tc>
          <w:tcPr>
            <w:tcW w:w="1660" w:type="dxa"/>
          </w:tcPr>
          <w:p w14:paraId="3443FC2C" w14:textId="77777777" w:rsidR="006E6495" w:rsidRPr="00370BC3" w:rsidRDefault="006E6495" w:rsidP="0027327B">
            <w:pPr>
              <w:pStyle w:val="TAL"/>
            </w:pPr>
            <w:r w:rsidRPr="00370BC3">
              <w:t>26dBm</w:t>
            </w:r>
          </w:p>
        </w:tc>
      </w:tr>
    </w:tbl>
    <w:p w14:paraId="12EAF3C4" w14:textId="77777777" w:rsidR="006E6495" w:rsidRPr="00B0188E" w:rsidRDefault="006E6495" w:rsidP="006E6495">
      <w:pPr>
        <w:pStyle w:val="TH"/>
        <w:jc w:val="left"/>
        <w:rPr>
          <w:lang w:eastAsia="zh-CN"/>
        </w:rPr>
      </w:pPr>
    </w:p>
    <w:p w14:paraId="5A9667D7" w14:textId="5A00FDDC" w:rsidR="006E6495" w:rsidRPr="00FD4F24" w:rsidRDefault="006E6495" w:rsidP="006E6495">
      <w:pPr>
        <w:pStyle w:val="Heading3"/>
        <w:rPr>
          <w:lang w:eastAsia="zh-CN"/>
        </w:rPr>
      </w:pPr>
      <w:bookmarkStart w:id="47" w:name="_Toc97546866"/>
      <w:r>
        <w:t>5.2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47"/>
    </w:p>
    <w:p w14:paraId="571A8170" w14:textId="77777777" w:rsidR="006E6495" w:rsidRPr="00F372FB" w:rsidRDefault="006E6495" w:rsidP="006E6495">
      <w:pPr>
        <w:rPr>
          <w:lang w:eastAsia="zh-CN"/>
        </w:rPr>
      </w:pPr>
      <w:r>
        <w:t>MSD requirements for single uplink PC2 are captured in lower order combinations.</w:t>
      </w:r>
    </w:p>
    <w:p w14:paraId="2EE499D4" w14:textId="77777777" w:rsidR="006E6495" w:rsidRDefault="006E6495" w:rsidP="006E6495">
      <w:pPr>
        <w:rPr>
          <w:lang w:eastAsia="zh-CN"/>
        </w:rPr>
      </w:pPr>
    </w:p>
    <w:p w14:paraId="4A96B660" w14:textId="64381B5C" w:rsidR="006E6495" w:rsidRPr="004D3578" w:rsidRDefault="006E6495" w:rsidP="006E6495">
      <w:pPr>
        <w:pStyle w:val="Heading2"/>
        <w:rPr>
          <w:lang w:eastAsia="zh-CN"/>
        </w:rPr>
      </w:pPr>
      <w:bookmarkStart w:id="48" w:name="_Toc97546867"/>
      <w:r>
        <w:rPr>
          <w:rFonts w:hint="eastAsia"/>
          <w:lang w:eastAsia="zh-CN"/>
        </w:rPr>
        <w:lastRenderedPageBreak/>
        <w:t>5.3</w:t>
      </w:r>
      <w:r w:rsidRPr="004D3578">
        <w:tab/>
      </w:r>
      <w:r>
        <w:rPr>
          <w:lang w:eastAsia="zh-CN"/>
        </w:rPr>
        <w:t>CA_n2-n14-n77</w:t>
      </w:r>
      <w:bookmarkEnd w:id="48"/>
    </w:p>
    <w:p w14:paraId="12DF59E5" w14:textId="724594CA" w:rsidR="006E6495" w:rsidRPr="001043CD" w:rsidRDefault="006E6495" w:rsidP="006E6495">
      <w:pPr>
        <w:pStyle w:val="Heading3"/>
        <w:rPr>
          <w:rFonts w:cs="Arial"/>
          <w:szCs w:val="28"/>
          <w:lang w:eastAsia="zh-CN"/>
        </w:rPr>
      </w:pPr>
      <w:bookmarkStart w:id="49" w:name="_Toc97546868"/>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9"/>
    </w:p>
    <w:p w14:paraId="1D885194" w14:textId="773DFE60" w:rsidR="006E6495" w:rsidRDefault="006E6495" w:rsidP="006E6495">
      <w:pPr>
        <w:pStyle w:val="TH"/>
        <w:rPr>
          <w:lang w:eastAsia="ja-JP"/>
        </w:rPr>
      </w:pPr>
      <w:r w:rsidRPr="00BC7DD1">
        <w:rPr>
          <w:rFonts w:cs="Arial"/>
          <w:bCs/>
          <w:lang w:val="en-US"/>
        </w:rPr>
        <w:t xml:space="preserve">Table </w:t>
      </w:r>
      <w:r>
        <w:rPr>
          <w:rFonts w:cs="Arial"/>
          <w:bCs/>
          <w:lang w:val="en-US"/>
        </w:rPr>
        <w:t>5.3</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6E55BB8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1AE54C3"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F686F1"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3BE0A"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E7473"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86527F"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178922"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4C3A1"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1CF02"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F3933" w14:textId="77777777" w:rsidR="006E6495" w:rsidRPr="00D776B5" w:rsidRDefault="006E6495" w:rsidP="0027327B">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21938"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BE3BF5"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EEBD7"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A55AB"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3574AA"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954D4"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C83642"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D67BBB" w14:textId="77777777" w:rsidR="006E6495" w:rsidRPr="00D776B5" w:rsidRDefault="006E6495" w:rsidP="0027327B">
            <w:pPr>
              <w:pStyle w:val="TAH"/>
            </w:pPr>
            <w:r w:rsidRPr="00D776B5">
              <w:t>Bandwidth combination set</w:t>
            </w:r>
          </w:p>
        </w:tc>
      </w:tr>
      <w:tr w:rsidR="006E6495" w14:paraId="47A80AD6"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A072664" w14:textId="77777777" w:rsidR="006E6495" w:rsidRDefault="006E6495" w:rsidP="0027327B">
            <w:pPr>
              <w:pStyle w:val="TAC"/>
              <w:rPr>
                <w:color w:val="000000"/>
              </w:rPr>
            </w:pPr>
            <w:r>
              <w:t>CA_n2A-n14A-n77A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8C523" w14:textId="77777777" w:rsidR="006E6495" w:rsidRDefault="006E6495"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F9E63"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C3187"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C4E1BC"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4AD07"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3EED8B"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BAB9C"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36FC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C381DA"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9654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E5F61"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EDF43D"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FA67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323E9"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59051"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E31C4" w14:textId="77777777" w:rsidR="006E6495" w:rsidRDefault="006E6495" w:rsidP="0027327B">
            <w:pPr>
              <w:pStyle w:val="TAC"/>
            </w:pPr>
            <w:r>
              <w:rPr>
                <w:lang w:val="en-US" w:eastAsia="zh-CN" w:bidi="ar"/>
              </w:rPr>
              <w:t>0</w:t>
            </w:r>
          </w:p>
        </w:tc>
      </w:tr>
      <w:tr w:rsidR="006E6495" w14:paraId="4F1F631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4B49D65"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06E383"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52FECB" w14:textId="77777777" w:rsidR="006E6495" w:rsidRDefault="006E6495"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05824C"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645B34"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0B9934"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14C64"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C4C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BEE7A"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A876BD"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0283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74CED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2F81F8"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99D0C0"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A1E6F"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9E4325"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82AC79" w14:textId="77777777" w:rsidR="006E6495" w:rsidRDefault="006E6495" w:rsidP="0027327B">
            <w:pPr>
              <w:jc w:val="center"/>
              <w:rPr>
                <w:rFonts w:ascii="Arial" w:hAnsi="Arial" w:cs="Arial"/>
                <w:color w:val="000000"/>
                <w:sz w:val="18"/>
                <w:szCs w:val="18"/>
              </w:rPr>
            </w:pPr>
          </w:p>
        </w:tc>
      </w:tr>
      <w:tr w:rsidR="006E6495" w14:paraId="7E57299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22A427B"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450E39"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3F7AA0"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01568"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202FB"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94CF8"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1AB49D"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8FC1CD"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ABC5A"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88B3A"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23BA9"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27AB86"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BE116"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6E5AD"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61223"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29EF5"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8F978" w14:textId="77777777" w:rsidR="006E6495" w:rsidRDefault="006E6495" w:rsidP="0027327B">
            <w:pPr>
              <w:jc w:val="center"/>
              <w:rPr>
                <w:rFonts w:ascii="Arial" w:hAnsi="Arial" w:cs="Arial"/>
                <w:color w:val="000000"/>
                <w:sz w:val="18"/>
                <w:szCs w:val="18"/>
              </w:rPr>
            </w:pPr>
          </w:p>
        </w:tc>
      </w:tr>
    </w:tbl>
    <w:p w14:paraId="70E44EA3" w14:textId="77777777" w:rsidR="006E6495" w:rsidRDefault="006E6495" w:rsidP="006E6495">
      <w:pPr>
        <w:rPr>
          <w:sz w:val="16"/>
          <w:szCs w:val="16"/>
          <w:lang w:eastAsia="zh-CN"/>
        </w:rPr>
      </w:pPr>
    </w:p>
    <w:p w14:paraId="01A9C4EB" w14:textId="76CF6444" w:rsidR="006E6495" w:rsidRPr="001043CD" w:rsidRDefault="006E6495" w:rsidP="006E6495">
      <w:pPr>
        <w:pStyle w:val="Heading3"/>
        <w:rPr>
          <w:lang w:val="en-US" w:eastAsia="zh-CN"/>
        </w:rPr>
      </w:pPr>
      <w:bookmarkStart w:id="50" w:name="_Toc97546869"/>
      <w:r>
        <w:rPr>
          <w:lang w:eastAsia="zh-CN"/>
        </w:rPr>
        <w:t>5.3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50"/>
    </w:p>
    <w:p w14:paraId="68F42F07" w14:textId="11E5C6E9" w:rsidR="006E6495" w:rsidRDefault="006E6495" w:rsidP="006E6495">
      <w:pPr>
        <w:pStyle w:val="TH"/>
        <w:rPr>
          <w:lang w:eastAsia="zh-CN"/>
        </w:rPr>
      </w:pPr>
      <w:r>
        <w:t xml:space="preserve">Table </w:t>
      </w:r>
      <w:r>
        <w:rPr>
          <w:rFonts w:hint="eastAsia"/>
          <w:lang w:eastAsia="zh-CN"/>
        </w:rPr>
        <w:t>5.3</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E6495" w:rsidRPr="00530DFD" w14:paraId="49F316A5" w14:textId="77777777" w:rsidTr="0027327B">
        <w:trPr>
          <w:trHeight w:val="383"/>
          <w:jc w:val="center"/>
        </w:trPr>
        <w:tc>
          <w:tcPr>
            <w:tcW w:w="1641" w:type="dxa"/>
            <w:shd w:val="clear" w:color="auto" w:fill="auto"/>
          </w:tcPr>
          <w:p w14:paraId="7ABD2091" w14:textId="77777777" w:rsidR="006E6495" w:rsidRPr="00370BC3" w:rsidRDefault="006E6495" w:rsidP="0027327B">
            <w:pPr>
              <w:pStyle w:val="TAH"/>
            </w:pPr>
            <w:r w:rsidRPr="00370BC3">
              <w:rPr>
                <w:rFonts w:hint="eastAsia"/>
              </w:rPr>
              <w:t>CA power class</w:t>
            </w:r>
          </w:p>
        </w:tc>
        <w:tc>
          <w:tcPr>
            <w:tcW w:w="1681" w:type="dxa"/>
            <w:shd w:val="clear" w:color="auto" w:fill="auto"/>
          </w:tcPr>
          <w:p w14:paraId="44975E1A" w14:textId="77777777" w:rsidR="006E6495" w:rsidRPr="00370BC3" w:rsidRDefault="006E6495"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7E01D5FF" w14:textId="77777777" w:rsidR="006E6495" w:rsidRPr="00370BC3" w:rsidRDefault="006E6495" w:rsidP="0027327B">
            <w:pPr>
              <w:pStyle w:val="TAH"/>
            </w:pPr>
            <w:r w:rsidRPr="00370BC3">
              <w:rPr>
                <w:rFonts w:hint="eastAsia"/>
              </w:rPr>
              <w:t xml:space="preserve">Carrier </w:t>
            </w:r>
            <w:r w:rsidRPr="00370BC3">
              <w:t>n</w:t>
            </w:r>
            <w:r>
              <w:t>14</w:t>
            </w:r>
            <w:r w:rsidRPr="00370BC3">
              <w:rPr>
                <w:rFonts w:hint="eastAsia"/>
              </w:rPr>
              <w:t xml:space="preserve"> power class</w:t>
            </w:r>
          </w:p>
        </w:tc>
        <w:tc>
          <w:tcPr>
            <w:tcW w:w="1660" w:type="dxa"/>
          </w:tcPr>
          <w:p w14:paraId="277B8D93" w14:textId="77777777" w:rsidR="006E6495" w:rsidRPr="00370BC3" w:rsidRDefault="006E6495" w:rsidP="0027327B">
            <w:pPr>
              <w:pStyle w:val="TAH"/>
            </w:pPr>
            <w:r w:rsidRPr="00370BC3">
              <w:t>Carrier n77 power class</w:t>
            </w:r>
          </w:p>
        </w:tc>
      </w:tr>
      <w:tr w:rsidR="006E6495" w:rsidRPr="00530DFD" w14:paraId="5BA83CE4" w14:textId="77777777" w:rsidTr="0027327B">
        <w:trPr>
          <w:trHeight w:val="192"/>
          <w:jc w:val="center"/>
        </w:trPr>
        <w:tc>
          <w:tcPr>
            <w:tcW w:w="1641" w:type="dxa"/>
            <w:shd w:val="clear" w:color="auto" w:fill="auto"/>
          </w:tcPr>
          <w:p w14:paraId="0DB89468" w14:textId="77777777" w:rsidR="006E6495" w:rsidRPr="00370BC3" w:rsidRDefault="006E6495" w:rsidP="0027327B">
            <w:pPr>
              <w:pStyle w:val="TAL"/>
            </w:pPr>
            <w:r w:rsidRPr="00370BC3">
              <w:t>26dBm</w:t>
            </w:r>
          </w:p>
        </w:tc>
        <w:tc>
          <w:tcPr>
            <w:tcW w:w="1681" w:type="dxa"/>
            <w:shd w:val="clear" w:color="auto" w:fill="auto"/>
          </w:tcPr>
          <w:p w14:paraId="7D2212CC" w14:textId="77777777" w:rsidR="006E6495" w:rsidRPr="00370BC3" w:rsidRDefault="006E6495" w:rsidP="0027327B">
            <w:pPr>
              <w:pStyle w:val="TAL"/>
            </w:pPr>
            <w:r w:rsidRPr="00370BC3">
              <w:t>23dBm</w:t>
            </w:r>
          </w:p>
        </w:tc>
        <w:tc>
          <w:tcPr>
            <w:tcW w:w="1660" w:type="dxa"/>
            <w:shd w:val="clear" w:color="auto" w:fill="auto"/>
          </w:tcPr>
          <w:p w14:paraId="1F382515" w14:textId="77777777" w:rsidR="006E6495" w:rsidRPr="00370BC3" w:rsidRDefault="006E6495" w:rsidP="0027327B">
            <w:pPr>
              <w:pStyle w:val="TAL"/>
            </w:pPr>
            <w:r w:rsidRPr="00370BC3">
              <w:t>23dBm</w:t>
            </w:r>
          </w:p>
        </w:tc>
        <w:tc>
          <w:tcPr>
            <w:tcW w:w="1660" w:type="dxa"/>
          </w:tcPr>
          <w:p w14:paraId="47F34B9A" w14:textId="77777777" w:rsidR="006E6495" w:rsidRPr="00370BC3" w:rsidRDefault="006E6495" w:rsidP="0027327B">
            <w:pPr>
              <w:pStyle w:val="TAL"/>
            </w:pPr>
            <w:r w:rsidRPr="00370BC3">
              <w:t>26dBm</w:t>
            </w:r>
          </w:p>
        </w:tc>
      </w:tr>
    </w:tbl>
    <w:p w14:paraId="6034F0E2" w14:textId="77777777" w:rsidR="006E6495" w:rsidRPr="00B0188E" w:rsidRDefault="006E6495" w:rsidP="006E6495">
      <w:pPr>
        <w:pStyle w:val="TH"/>
        <w:jc w:val="left"/>
        <w:rPr>
          <w:lang w:eastAsia="zh-CN"/>
        </w:rPr>
      </w:pPr>
    </w:p>
    <w:p w14:paraId="6A0A0A2E" w14:textId="29633434" w:rsidR="006E6495" w:rsidRPr="00FD4F24" w:rsidRDefault="006E6495" w:rsidP="006E6495">
      <w:pPr>
        <w:pStyle w:val="Heading3"/>
        <w:rPr>
          <w:lang w:eastAsia="zh-CN"/>
        </w:rPr>
      </w:pPr>
      <w:bookmarkStart w:id="51" w:name="_Toc97546870"/>
      <w:r>
        <w:t>5.3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51"/>
    </w:p>
    <w:p w14:paraId="1E357F20" w14:textId="77777777" w:rsidR="006E6495" w:rsidRPr="00F372FB" w:rsidRDefault="006E6495" w:rsidP="006E6495">
      <w:pPr>
        <w:rPr>
          <w:lang w:eastAsia="zh-CN"/>
        </w:rPr>
      </w:pPr>
      <w:r>
        <w:t>MSD requirements for single uplink PC2 are captured in lower order combinations.</w:t>
      </w:r>
    </w:p>
    <w:p w14:paraId="5E6C7A64" w14:textId="4442FE55" w:rsidR="00534B2F" w:rsidRPr="004D3578" w:rsidRDefault="00534B2F" w:rsidP="00534B2F">
      <w:pPr>
        <w:pStyle w:val="Heading2"/>
        <w:rPr>
          <w:lang w:eastAsia="zh-CN"/>
        </w:rPr>
      </w:pPr>
      <w:bookmarkStart w:id="52" w:name="_Toc97546871"/>
      <w:r>
        <w:rPr>
          <w:rFonts w:hint="eastAsia"/>
          <w:lang w:eastAsia="zh-CN"/>
        </w:rPr>
        <w:t>5.4</w:t>
      </w:r>
      <w:r w:rsidRPr="004D3578">
        <w:tab/>
      </w:r>
      <w:r>
        <w:rPr>
          <w:lang w:eastAsia="zh-CN"/>
        </w:rPr>
        <w:t>CA_n2-n30-n77</w:t>
      </w:r>
      <w:bookmarkEnd w:id="52"/>
    </w:p>
    <w:p w14:paraId="02A04817" w14:textId="4AEBD5B8" w:rsidR="00534B2F" w:rsidRPr="001043CD" w:rsidRDefault="00534B2F" w:rsidP="00534B2F">
      <w:pPr>
        <w:pStyle w:val="Heading3"/>
        <w:rPr>
          <w:rFonts w:cs="Arial"/>
          <w:szCs w:val="28"/>
          <w:lang w:eastAsia="zh-CN"/>
        </w:rPr>
      </w:pPr>
      <w:bookmarkStart w:id="53" w:name="_Toc97546872"/>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3"/>
    </w:p>
    <w:p w14:paraId="59FA5433" w14:textId="42573BEF" w:rsidR="00534B2F" w:rsidRDefault="00534B2F" w:rsidP="00534B2F">
      <w:pPr>
        <w:pStyle w:val="TH"/>
        <w:rPr>
          <w:lang w:eastAsia="ja-JP"/>
        </w:rPr>
      </w:pPr>
      <w:r w:rsidRPr="00BC7DD1">
        <w:rPr>
          <w:rFonts w:cs="Arial"/>
          <w:bCs/>
          <w:lang w:val="en-US"/>
        </w:rPr>
        <w:t xml:space="preserve">Table </w:t>
      </w:r>
      <w:r>
        <w:rPr>
          <w:rFonts w:cs="Arial"/>
          <w:bCs/>
          <w:lang w:val="en-US"/>
        </w:rPr>
        <w:t>5.4</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34B2F" w14:paraId="7C8A712E"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37D0B0F" w14:textId="77777777" w:rsidR="00534B2F" w:rsidRPr="00D776B5" w:rsidRDefault="00534B2F"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E29D3" w14:textId="77777777" w:rsidR="00534B2F" w:rsidRPr="00D776B5" w:rsidRDefault="00534B2F"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7425E" w14:textId="77777777" w:rsidR="00534B2F" w:rsidRPr="00D776B5" w:rsidRDefault="00534B2F"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F9EB43" w14:textId="77777777" w:rsidR="00534B2F" w:rsidRPr="00D776B5" w:rsidRDefault="00534B2F"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33E62" w14:textId="77777777" w:rsidR="00534B2F" w:rsidRPr="00D776B5" w:rsidRDefault="00534B2F"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D15A9" w14:textId="77777777" w:rsidR="00534B2F" w:rsidRPr="00D776B5" w:rsidRDefault="00534B2F"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74C8FD" w14:textId="77777777" w:rsidR="00534B2F" w:rsidRPr="00D776B5" w:rsidRDefault="00534B2F"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F6E86" w14:textId="77777777" w:rsidR="00534B2F" w:rsidRPr="00D776B5" w:rsidRDefault="00534B2F"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FD1A3" w14:textId="77777777" w:rsidR="00534B2F" w:rsidRPr="00D776B5" w:rsidRDefault="00534B2F"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2A3494" w14:textId="77777777" w:rsidR="00534B2F" w:rsidRPr="00D776B5" w:rsidRDefault="00534B2F"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FEDDA" w14:textId="77777777" w:rsidR="00534B2F" w:rsidRPr="00D776B5" w:rsidRDefault="00534B2F"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4A719" w14:textId="77777777" w:rsidR="00534B2F" w:rsidRPr="00D776B5" w:rsidRDefault="00534B2F"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B614B" w14:textId="77777777" w:rsidR="00534B2F" w:rsidRPr="00D776B5" w:rsidRDefault="00534B2F"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E053C9" w14:textId="77777777" w:rsidR="00534B2F" w:rsidRPr="00D776B5" w:rsidRDefault="00534B2F"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FB222F" w14:textId="77777777" w:rsidR="00534B2F" w:rsidRPr="00D776B5" w:rsidRDefault="00534B2F"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5B2895" w14:textId="77777777" w:rsidR="00534B2F" w:rsidRPr="00D776B5" w:rsidRDefault="00534B2F"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0CF38" w14:textId="77777777" w:rsidR="00534B2F" w:rsidRPr="00D776B5" w:rsidRDefault="00534B2F" w:rsidP="0027327B">
            <w:pPr>
              <w:pStyle w:val="TAH"/>
            </w:pPr>
            <w:r w:rsidRPr="00D776B5">
              <w:t>Bandwidth combination set</w:t>
            </w:r>
          </w:p>
        </w:tc>
      </w:tr>
      <w:tr w:rsidR="00534B2F" w14:paraId="50113B5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624E9BE" w14:textId="77777777" w:rsidR="00534B2F" w:rsidRDefault="00534B2F" w:rsidP="0027327B">
            <w:pPr>
              <w:pStyle w:val="TAC"/>
              <w:rPr>
                <w:color w:val="000000"/>
              </w:rPr>
            </w:pPr>
            <w:r>
              <w:t>CA_n2A-n30A-n77A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81DED" w14:textId="77777777" w:rsidR="00534B2F" w:rsidRDefault="00534B2F"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10E942" w14:textId="77777777" w:rsidR="00534B2F" w:rsidRDefault="00534B2F"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172DB"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2FE1FF"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DD473" w14:textId="77777777" w:rsidR="00534B2F" w:rsidRDefault="00534B2F"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BFDF7" w14:textId="77777777" w:rsidR="00534B2F" w:rsidRDefault="00534B2F"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DAE3C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61AE46"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790D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D5B88"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D43C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BEEFA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FDC8B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AF577"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7CB44" w14:textId="77777777" w:rsidR="00534B2F" w:rsidRDefault="00534B2F"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DE544" w14:textId="77777777" w:rsidR="00534B2F" w:rsidRDefault="00534B2F" w:rsidP="0027327B">
            <w:pPr>
              <w:pStyle w:val="TAC"/>
            </w:pPr>
            <w:r>
              <w:rPr>
                <w:lang w:val="en-US" w:eastAsia="zh-CN" w:bidi="ar"/>
              </w:rPr>
              <w:t>0</w:t>
            </w:r>
          </w:p>
        </w:tc>
      </w:tr>
      <w:tr w:rsidR="00534B2F" w14:paraId="066D867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01D758E"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3AE57"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B40CB4" w14:textId="77777777" w:rsidR="00534B2F" w:rsidRDefault="00534B2F"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585213"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15FF9"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DB885B"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AEE09"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5ACD7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88A1F"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79CD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85B7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AA884"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FD58D"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F056F7"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452C48"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08506" w14:textId="77777777" w:rsidR="00534B2F" w:rsidRDefault="00534B2F"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BF9DE" w14:textId="77777777" w:rsidR="00534B2F" w:rsidRDefault="00534B2F" w:rsidP="0027327B">
            <w:pPr>
              <w:jc w:val="center"/>
              <w:rPr>
                <w:rFonts w:ascii="Arial" w:hAnsi="Arial" w:cs="Arial"/>
                <w:color w:val="000000"/>
                <w:sz w:val="18"/>
                <w:szCs w:val="18"/>
              </w:rPr>
            </w:pPr>
          </w:p>
        </w:tc>
      </w:tr>
      <w:tr w:rsidR="00534B2F" w14:paraId="0E617BD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2CBCA96"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7AA0B"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B341C3" w14:textId="77777777" w:rsidR="00534B2F" w:rsidRDefault="00534B2F"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EA08B"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91D203"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326493" w14:textId="77777777" w:rsidR="00534B2F" w:rsidRDefault="00534B2F"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49510A" w14:textId="77777777" w:rsidR="00534B2F" w:rsidRDefault="00534B2F"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B6CD37" w14:textId="77777777" w:rsidR="00534B2F" w:rsidRDefault="00534B2F"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B9610" w14:textId="77777777" w:rsidR="00534B2F" w:rsidRDefault="00534B2F"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8D0E8" w14:textId="77777777" w:rsidR="00534B2F" w:rsidRDefault="00534B2F"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3401A" w14:textId="77777777" w:rsidR="00534B2F" w:rsidRDefault="00534B2F"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F0DE5" w14:textId="77777777" w:rsidR="00534B2F" w:rsidRDefault="00534B2F"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4EBFA" w14:textId="77777777" w:rsidR="00534B2F" w:rsidRDefault="00534B2F"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7D8AF2" w14:textId="77777777" w:rsidR="00534B2F" w:rsidRDefault="00534B2F"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83770" w14:textId="77777777" w:rsidR="00534B2F" w:rsidRDefault="00534B2F"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838F24" w14:textId="77777777" w:rsidR="00534B2F" w:rsidRDefault="00534B2F"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172E8C" w14:textId="77777777" w:rsidR="00534B2F" w:rsidRDefault="00534B2F" w:rsidP="0027327B">
            <w:pPr>
              <w:jc w:val="center"/>
              <w:rPr>
                <w:rFonts w:ascii="Arial" w:hAnsi="Arial" w:cs="Arial"/>
                <w:color w:val="000000"/>
                <w:sz w:val="18"/>
                <w:szCs w:val="18"/>
              </w:rPr>
            </w:pPr>
          </w:p>
        </w:tc>
      </w:tr>
    </w:tbl>
    <w:p w14:paraId="4CD9A04E" w14:textId="77777777" w:rsidR="00534B2F" w:rsidRDefault="00534B2F" w:rsidP="00534B2F">
      <w:pPr>
        <w:rPr>
          <w:sz w:val="16"/>
          <w:szCs w:val="16"/>
          <w:lang w:eastAsia="zh-CN"/>
        </w:rPr>
      </w:pPr>
    </w:p>
    <w:p w14:paraId="53E7B411" w14:textId="7DCE0C96" w:rsidR="00534B2F" w:rsidRPr="001043CD" w:rsidRDefault="00534B2F" w:rsidP="00534B2F">
      <w:pPr>
        <w:pStyle w:val="Heading3"/>
        <w:rPr>
          <w:lang w:val="en-US" w:eastAsia="zh-CN"/>
        </w:rPr>
      </w:pPr>
      <w:bookmarkStart w:id="54" w:name="_Toc97546873"/>
      <w:r>
        <w:rPr>
          <w:lang w:eastAsia="zh-CN"/>
        </w:rPr>
        <w:t>5.4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54"/>
    </w:p>
    <w:p w14:paraId="7AF3C0F2" w14:textId="33246897" w:rsidR="00534B2F" w:rsidRDefault="00534B2F" w:rsidP="00534B2F">
      <w:pPr>
        <w:pStyle w:val="TH"/>
        <w:rPr>
          <w:lang w:eastAsia="zh-CN"/>
        </w:rPr>
      </w:pPr>
      <w:r>
        <w:t xml:space="preserve">Table </w:t>
      </w:r>
      <w:r>
        <w:rPr>
          <w:rFonts w:hint="eastAsia"/>
          <w:lang w:eastAsia="zh-CN"/>
        </w:rPr>
        <w:t>5.4</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534B2F" w:rsidRPr="00530DFD" w14:paraId="455E051F" w14:textId="77777777" w:rsidTr="0027327B">
        <w:trPr>
          <w:trHeight w:val="383"/>
          <w:jc w:val="center"/>
        </w:trPr>
        <w:tc>
          <w:tcPr>
            <w:tcW w:w="1641" w:type="dxa"/>
            <w:shd w:val="clear" w:color="auto" w:fill="auto"/>
          </w:tcPr>
          <w:p w14:paraId="743DFCC5" w14:textId="77777777" w:rsidR="00534B2F" w:rsidRPr="00370BC3" w:rsidRDefault="00534B2F" w:rsidP="0027327B">
            <w:pPr>
              <w:pStyle w:val="TAH"/>
            </w:pPr>
            <w:r w:rsidRPr="00370BC3">
              <w:rPr>
                <w:rFonts w:hint="eastAsia"/>
              </w:rPr>
              <w:t>CA power class</w:t>
            </w:r>
          </w:p>
        </w:tc>
        <w:tc>
          <w:tcPr>
            <w:tcW w:w="1681" w:type="dxa"/>
            <w:shd w:val="clear" w:color="auto" w:fill="auto"/>
          </w:tcPr>
          <w:p w14:paraId="09171153" w14:textId="77777777" w:rsidR="00534B2F" w:rsidRPr="00370BC3" w:rsidRDefault="00534B2F"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55004517" w14:textId="77777777" w:rsidR="00534B2F" w:rsidRPr="00370BC3" w:rsidRDefault="00534B2F"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06675615" w14:textId="77777777" w:rsidR="00534B2F" w:rsidRPr="00370BC3" w:rsidRDefault="00534B2F" w:rsidP="0027327B">
            <w:pPr>
              <w:pStyle w:val="TAH"/>
            </w:pPr>
            <w:r w:rsidRPr="00370BC3">
              <w:t>Carrier n77 power class</w:t>
            </w:r>
          </w:p>
        </w:tc>
      </w:tr>
      <w:tr w:rsidR="00534B2F" w:rsidRPr="00530DFD" w14:paraId="5DEA7387" w14:textId="77777777" w:rsidTr="0027327B">
        <w:trPr>
          <w:trHeight w:val="192"/>
          <w:jc w:val="center"/>
        </w:trPr>
        <w:tc>
          <w:tcPr>
            <w:tcW w:w="1641" w:type="dxa"/>
            <w:shd w:val="clear" w:color="auto" w:fill="auto"/>
          </w:tcPr>
          <w:p w14:paraId="42F75785" w14:textId="77777777" w:rsidR="00534B2F" w:rsidRPr="00370BC3" w:rsidRDefault="00534B2F" w:rsidP="0027327B">
            <w:pPr>
              <w:pStyle w:val="TAL"/>
            </w:pPr>
            <w:r w:rsidRPr="00370BC3">
              <w:t>26dBm</w:t>
            </w:r>
          </w:p>
        </w:tc>
        <w:tc>
          <w:tcPr>
            <w:tcW w:w="1681" w:type="dxa"/>
            <w:shd w:val="clear" w:color="auto" w:fill="auto"/>
          </w:tcPr>
          <w:p w14:paraId="25E55A51" w14:textId="77777777" w:rsidR="00534B2F" w:rsidRPr="00370BC3" w:rsidRDefault="00534B2F" w:rsidP="0027327B">
            <w:pPr>
              <w:pStyle w:val="TAL"/>
            </w:pPr>
            <w:r w:rsidRPr="00370BC3">
              <w:t>23dBm</w:t>
            </w:r>
          </w:p>
        </w:tc>
        <w:tc>
          <w:tcPr>
            <w:tcW w:w="1660" w:type="dxa"/>
            <w:shd w:val="clear" w:color="auto" w:fill="auto"/>
          </w:tcPr>
          <w:p w14:paraId="6AC69676" w14:textId="77777777" w:rsidR="00534B2F" w:rsidRPr="00370BC3" w:rsidRDefault="00534B2F" w:rsidP="0027327B">
            <w:pPr>
              <w:pStyle w:val="TAL"/>
            </w:pPr>
            <w:r w:rsidRPr="00370BC3">
              <w:t>23dBm</w:t>
            </w:r>
          </w:p>
        </w:tc>
        <w:tc>
          <w:tcPr>
            <w:tcW w:w="1660" w:type="dxa"/>
          </w:tcPr>
          <w:p w14:paraId="5F87202E" w14:textId="77777777" w:rsidR="00534B2F" w:rsidRPr="00370BC3" w:rsidRDefault="00534B2F" w:rsidP="0027327B">
            <w:pPr>
              <w:pStyle w:val="TAL"/>
            </w:pPr>
            <w:r w:rsidRPr="00370BC3">
              <w:t>26dBm</w:t>
            </w:r>
          </w:p>
        </w:tc>
      </w:tr>
    </w:tbl>
    <w:p w14:paraId="065EF4B0" w14:textId="77777777" w:rsidR="00534B2F" w:rsidRPr="00B0188E" w:rsidRDefault="00534B2F" w:rsidP="00534B2F">
      <w:pPr>
        <w:pStyle w:val="TH"/>
        <w:jc w:val="left"/>
        <w:rPr>
          <w:lang w:eastAsia="zh-CN"/>
        </w:rPr>
      </w:pPr>
    </w:p>
    <w:p w14:paraId="03DDB3F8" w14:textId="451BE3C5" w:rsidR="00534B2F" w:rsidRPr="00FD4F24" w:rsidRDefault="00534B2F" w:rsidP="00534B2F">
      <w:pPr>
        <w:pStyle w:val="Heading3"/>
        <w:rPr>
          <w:lang w:eastAsia="zh-CN"/>
        </w:rPr>
      </w:pPr>
      <w:bookmarkStart w:id="55" w:name="_Toc97546874"/>
      <w:r>
        <w:t>5.4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55"/>
    </w:p>
    <w:p w14:paraId="6B4DF520" w14:textId="77777777" w:rsidR="00534B2F" w:rsidRPr="00F372FB" w:rsidRDefault="00534B2F" w:rsidP="00534B2F">
      <w:pPr>
        <w:rPr>
          <w:lang w:eastAsia="zh-CN"/>
        </w:rPr>
      </w:pPr>
      <w:r>
        <w:t>MSD requirements for single uplink PC2 are captured in lower order combinations.</w:t>
      </w:r>
    </w:p>
    <w:p w14:paraId="2066BEF9" w14:textId="0F7484F6" w:rsidR="00CA1D68" w:rsidRPr="004D3578" w:rsidRDefault="00CA1D68" w:rsidP="00CA1D68">
      <w:pPr>
        <w:pStyle w:val="Heading2"/>
        <w:rPr>
          <w:lang w:eastAsia="zh-CN"/>
        </w:rPr>
      </w:pPr>
      <w:bookmarkStart w:id="56" w:name="_Toc97546875"/>
      <w:r>
        <w:rPr>
          <w:rFonts w:hint="eastAsia"/>
          <w:lang w:eastAsia="zh-CN"/>
        </w:rPr>
        <w:t>5.5</w:t>
      </w:r>
      <w:r w:rsidRPr="004D3578">
        <w:tab/>
      </w:r>
      <w:r>
        <w:rPr>
          <w:lang w:eastAsia="zh-CN"/>
        </w:rPr>
        <w:t>CA_n5-n30-n77</w:t>
      </w:r>
      <w:bookmarkEnd w:id="56"/>
    </w:p>
    <w:p w14:paraId="20B920DD" w14:textId="409A55A6" w:rsidR="00CA1D68" w:rsidRPr="001043CD" w:rsidRDefault="00CA1D68" w:rsidP="00CA1D68">
      <w:pPr>
        <w:pStyle w:val="Heading3"/>
        <w:rPr>
          <w:rFonts w:cs="Arial"/>
          <w:szCs w:val="28"/>
          <w:lang w:eastAsia="zh-CN"/>
        </w:rPr>
      </w:pPr>
      <w:bookmarkStart w:id="57" w:name="_Toc97546876"/>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7"/>
    </w:p>
    <w:p w14:paraId="792E7FEB" w14:textId="045107AA" w:rsidR="00CA1D68" w:rsidRDefault="00CA1D68" w:rsidP="00CA1D68">
      <w:pPr>
        <w:pStyle w:val="TH"/>
        <w:rPr>
          <w:lang w:eastAsia="ja-JP"/>
        </w:rPr>
      </w:pPr>
      <w:r w:rsidRPr="00BC7DD1">
        <w:rPr>
          <w:rFonts w:cs="Arial"/>
          <w:bCs/>
          <w:lang w:val="en-US"/>
        </w:rPr>
        <w:t xml:space="preserve">Table </w:t>
      </w:r>
      <w:r>
        <w:rPr>
          <w:rFonts w:cs="Arial"/>
          <w:bCs/>
          <w:lang w:val="en-US"/>
        </w:rPr>
        <w:t>5.5</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A1D68" w14:paraId="456415C7"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7EE5F13" w14:textId="77777777" w:rsidR="00CA1D68" w:rsidRPr="00D776B5" w:rsidRDefault="00CA1D6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20363" w14:textId="77777777" w:rsidR="00CA1D68" w:rsidRPr="00D776B5" w:rsidRDefault="00CA1D6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8E29A" w14:textId="77777777" w:rsidR="00CA1D68" w:rsidRPr="00D776B5" w:rsidRDefault="00CA1D6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EA0E86" w14:textId="77777777" w:rsidR="00CA1D68" w:rsidRPr="00D776B5" w:rsidRDefault="00CA1D6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C300D" w14:textId="77777777" w:rsidR="00CA1D68" w:rsidRPr="00D776B5" w:rsidRDefault="00CA1D6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C48DA" w14:textId="77777777" w:rsidR="00CA1D68" w:rsidRPr="00D776B5" w:rsidRDefault="00CA1D6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539CD9" w14:textId="77777777" w:rsidR="00CA1D68" w:rsidRPr="00D776B5" w:rsidRDefault="00CA1D6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51FDF" w14:textId="77777777" w:rsidR="00CA1D68" w:rsidRPr="00D776B5" w:rsidRDefault="00CA1D6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94B5B5" w14:textId="77777777" w:rsidR="00CA1D68" w:rsidRPr="00D776B5" w:rsidRDefault="00CA1D6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BB8CC" w14:textId="77777777" w:rsidR="00CA1D68" w:rsidRPr="00D776B5" w:rsidRDefault="00CA1D6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BD2DFE" w14:textId="77777777" w:rsidR="00CA1D68" w:rsidRPr="00D776B5" w:rsidRDefault="00CA1D6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A58D8" w14:textId="77777777" w:rsidR="00CA1D68" w:rsidRPr="00D776B5" w:rsidRDefault="00CA1D6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F1BC7" w14:textId="77777777" w:rsidR="00CA1D68" w:rsidRPr="00D776B5" w:rsidRDefault="00CA1D6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97BCF" w14:textId="77777777" w:rsidR="00CA1D68" w:rsidRPr="00D776B5" w:rsidRDefault="00CA1D6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F77DB" w14:textId="77777777" w:rsidR="00CA1D68" w:rsidRPr="00D776B5" w:rsidRDefault="00CA1D6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60D96" w14:textId="77777777" w:rsidR="00CA1D68" w:rsidRPr="00D776B5" w:rsidRDefault="00CA1D6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A40518" w14:textId="77777777" w:rsidR="00CA1D68" w:rsidRPr="00D776B5" w:rsidRDefault="00CA1D68" w:rsidP="0027327B">
            <w:pPr>
              <w:pStyle w:val="TAH"/>
            </w:pPr>
            <w:r w:rsidRPr="00D776B5">
              <w:t>Bandwidth combination set</w:t>
            </w:r>
          </w:p>
        </w:tc>
      </w:tr>
      <w:tr w:rsidR="00CA1D68" w14:paraId="0A5EA19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BA445A4" w14:textId="77777777" w:rsidR="00CA1D68" w:rsidRDefault="00CA1D68" w:rsidP="0027327B">
            <w:pPr>
              <w:pStyle w:val="TAC"/>
              <w:rPr>
                <w:color w:val="000000"/>
              </w:rPr>
            </w:pPr>
            <w:r>
              <w:t>CA_n5A-n30A-n77A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106FF4" w14:textId="77777777" w:rsidR="00CA1D68" w:rsidRDefault="00CA1D6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3D982" w14:textId="77777777" w:rsidR="00CA1D68" w:rsidRDefault="00CA1D68" w:rsidP="0027327B">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DBF8FC"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BD48F"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4632EA" w14:textId="77777777" w:rsidR="00CA1D68" w:rsidRDefault="00CA1D6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C00FF" w14:textId="77777777" w:rsidR="00CA1D68" w:rsidRDefault="00CA1D68"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EDCC7"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48833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DF261B"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C5B22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03B91"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9E26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F29C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2EFD8"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7F38E" w14:textId="77777777" w:rsidR="00CA1D68" w:rsidRDefault="00CA1D6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B7705F" w14:textId="77777777" w:rsidR="00CA1D68" w:rsidRDefault="00CA1D68" w:rsidP="0027327B">
            <w:pPr>
              <w:pStyle w:val="TAC"/>
            </w:pPr>
            <w:r>
              <w:rPr>
                <w:lang w:val="en-US" w:eastAsia="zh-CN" w:bidi="ar"/>
              </w:rPr>
              <w:t>0</w:t>
            </w:r>
          </w:p>
        </w:tc>
      </w:tr>
      <w:tr w:rsidR="00CA1D68" w14:paraId="47EE9559"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B68DBDD"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7A339"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D97F2" w14:textId="77777777" w:rsidR="00CA1D68" w:rsidRDefault="00CA1D6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4B21BD"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A2F32"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15B6A"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ACF1EE"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CA448E"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B4B04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AC86B"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476EB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E2A2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420AB"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75F553"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12348"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353FD" w14:textId="77777777" w:rsidR="00CA1D68" w:rsidRDefault="00CA1D6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79F667" w14:textId="77777777" w:rsidR="00CA1D68" w:rsidRDefault="00CA1D68" w:rsidP="0027327B">
            <w:pPr>
              <w:jc w:val="center"/>
              <w:rPr>
                <w:rFonts w:ascii="Arial" w:hAnsi="Arial" w:cs="Arial"/>
                <w:color w:val="000000"/>
                <w:sz w:val="18"/>
                <w:szCs w:val="18"/>
              </w:rPr>
            </w:pPr>
          </w:p>
        </w:tc>
      </w:tr>
      <w:tr w:rsidR="00CA1D68" w14:paraId="0FE4CE5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6E45F8F"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32BDD4"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92F6E" w14:textId="77777777" w:rsidR="00CA1D68" w:rsidRDefault="00CA1D6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D586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84CE78"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198C7" w14:textId="77777777" w:rsidR="00CA1D68" w:rsidRDefault="00CA1D6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ED334" w14:textId="77777777" w:rsidR="00CA1D68" w:rsidRDefault="00CA1D6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91B40" w14:textId="77777777" w:rsidR="00CA1D68" w:rsidRDefault="00CA1D6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74A47" w14:textId="77777777" w:rsidR="00CA1D68" w:rsidRDefault="00CA1D6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97283" w14:textId="77777777" w:rsidR="00CA1D68" w:rsidRDefault="00CA1D6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AFAF0" w14:textId="77777777" w:rsidR="00CA1D68" w:rsidRDefault="00CA1D6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97984" w14:textId="77777777" w:rsidR="00CA1D68" w:rsidRDefault="00CA1D6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79CDC" w14:textId="77777777" w:rsidR="00CA1D68" w:rsidRDefault="00CA1D6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8990F1" w14:textId="77777777" w:rsidR="00CA1D68" w:rsidRDefault="00CA1D6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A5268" w14:textId="77777777" w:rsidR="00CA1D68" w:rsidRDefault="00CA1D6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825FE" w14:textId="77777777" w:rsidR="00CA1D68" w:rsidRDefault="00CA1D6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263C52" w14:textId="77777777" w:rsidR="00CA1D68" w:rsidRDefault="00CA1D68" w:rsidP="0027327B">
            <w:pPr>
              <w:jc w:val="center"/>
              <w:rPr>
                <w:rFonts w:ascii="Arial" w:hAnsi="Arial" w:cs="Arial"/>
                <w:color w:val="000000"/>
                <w:sz w:val="18"/>
                <w:szCs w:val="18"/>
              </w:rPr>
            </w:pPr>
          </w:p>
        </w:tc>
      </w:tr>
    </w:tbl>
    <w:p w14:paraId="57CD8A14" w14:textId="77777777" w:rsidR="00CA1D68" w:rsidRDefault="00CA1D68" w:rsidP="00CA1D68">
      <w:pPr>
        <w:rPr>
          <w:sz w:val="16"/>
          <w:szCs w:val="16"/>
          <w:lang w:eastAsia="zh-CN"/>
        </w:rPr>
      </w:pPr>
    </w:p>
    <w:p w14:paraId="03370CFB" w14:textId="7180F321" w:rsidR="00CA1D68" w:rsidRPr="001043CD" w:rsidRDefault="00CA1D68" w:rsidP="00CA1D68">
      <w:pPr>
        <w:pStyle w:val="Heading3"/>
        <w:rPr>
          <w:lang w:val="en-US" w:eastAsia="zh-CN"/>
        </w:rPr>
      </w:pPr>
      <w:bookmarkStart w:id="58" w:name="_Toc97546877"/>
      <w:r>
        <w:rPr>
          <w:lang w:eastAsia="zh-CN"/>
        </w:rPr>
        <w:t>5.5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58"/>
    </w:p>
    <w:p w14:paraId="71F99D99" w14:textId="6D82F025" w:rsidR="00CA1D68" w:rsidRDefault="00CA1D68" w:rsidP="00CA1D68">
      <w:pPr>
        <w:pStyle w:val="TH"/>
        <w:rPr>
          <w:lang w:eastAsia="zh-CN"/>
        </w:rPr>
      </w:pPr>
      <w:r>
        <w:t xml:space="preserve">Table </w:t>
      </w:r>
      <w:r>
        <w:rPr>
          <w:rFonts w:hint="eastAsia"/>
          <w:lang w:eastAsia="zh-CN"/>
        </w:rPr>
        <w:t>5.5</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CA1D68" w:rsidRPr="00530DFD" w14:paraId="1C648F85" w14:textId="77777777" w:rsidTr="0027327B">
        <w:trPr>
          <w:trHeight w:val="383"/>
          <w:jc w:val="center"/>
        </w:trPr>
        <w:tc>
          <w:tcPr>
            <w:tcW w:w="1641" w:type="dxa"/>
            <w:shd w:val="clear" w:color="auto" w:fill="auto"/>
          </w:tcPr>
          <w:p w14:paraId="101FDB11" w14:textId="77777777" w:rsidR="00CA1D68" w:rsidRPr="00370BC3" w:rsidRDefault="00CA1D68" w:rsidP="0027327B">
            <w:pPr>
              <w:pStyle w:val="TAH"/>
            </w:pPr>
            <w:r w:rsidRPr="00370BC3">
              <w:rPr>
                <w:rFonts w:hint="eastAsia"/>
              </w:rPr>
              <w:t>CA power class</w:t>
            </w:r>
          </w:p>
        </w:tc>
        <w:tc>
          <w:tcPr>
            <w:tcW w:w="1681" w:type="dxa"/>
            <w:shd w:val="clear" w:color="auto" w:fill="auto"/>
          </w:tcPr>
          <w:p w14:paraId="3123D58C" w14:textId="77777777" w:rsidR="00CA1D68" w:rsidRPr="00370BC3" w:rsidRDefault="00CA1D68" w:rsidP="0027327B">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46C42271" w14:textId="77777777" w:rsidR="00CA1D68" w:rsidRPr="00370BC3" w:rsidRDefault="00CA1D68"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6D6A26EF" w14:textId="77777777" w:rsidR="00CA1D68" w:rsidRPr="00370BC3" w:rsidRDefault="00CA1D68" w:rsidP="0027327B">
            <w:pPr>
              <w:pStyle w:val="TAH"/>
            </w:pPr>
            <w:r w:rsidRPr="00370BC3">
              <w:t>Carrier n77 power class</w:t>
            </w:r>
          </w:p>
        </w:tc>
      </w:tr>
      <w:tr w:rsidR="00CA1D68" w:rsidRPr="00530DFD" w14:paraId="5E5E38DA" w14:textId="77777777" w:rsidTr="0027327B">
        <w:trPr>
          <w:trHeight w:val="192"/>
          <w:jc w:val="center"/>
        </w:trPr>
        <w:tc>
          <w:tcPr>
            <w:tcW w:w="1641" w:type="dxa"/>
            <w:shd w:val="clear" w:color="auto" w:fill="auto"/>
          </w:tcPr>
          <w:p w14:paraId="58E29BFC" w14:textId="77777777" w:rsidR="00CA1D68" w:rsidRPr="00370BC3" w:rsidRDefault="00CA1D68" w:rsidP="0027327B">
            <w:pPr>
              <w:pStyle w:val="TAL"/>
            </w:pPr>
            <w:r w:rsidRPr="00370BC3">
              <w:t>26dBm</w:t>
            </w:r>
          </w:p>
        </w:tc>
        <w:tc>
          <w:tcPr>
            <w:tcW w:w="1681" w:type="dxa"/>
            <w:shd w:val="clear" w:color="auto" w:fill="auto"/>
          </w:tcPr>
          <w:p w14:paraId="0886F502" w14:textId="77777777" w:rsidR="00CA1D68" w:rsidRPr="00370BC3" w:rsidRDefault="00CA1D68" w:rsidP="0027327B">
            <w:pPr>
              <w:pStyle w:val="TAL"/>
            </w:pPr>
            <w:r w:rsidRPr="00370BC3">
              <w:t>23dBm</w:t>
            </w:r>
          </w:p>
        </w:tc>
        <w:tc>
          <w:tcPr>
            <w:tcW w:w="1660" w:type="dxa"/>
            <w:shd w:val="clear" w:color="auto" w:fill="auto"/>
          </w:tcPr>
          <w:p w14:paraId="3C71F4C4" w14:textId="77777777" w:rsidR="00CA1D68" w:rsidRPr="00370BC3" w:rsidRDefault="00CA1D68" w:rsidP="0027327B">
            <w:pPr>
              <w:pStyle w:val="TAL"/>
            </w:pPr>
            <w:r w:rsidRPr="00370BC3">
              <w:t>23dBm</w:t>
            </w:r>
          </w:p>
        </w:tc>
        <w:tc>
          <w:tcPr>
            <w:tcW w:w="1660" w:type="dxa"/>
          </w:tcPr>
          <w:p w14:paraId="7AC7CF07" w14:textId="77777777" w:rsidR="00CA1D68" w:rsidRPr="00370BC3" w:rsidRDefault="00CA1D68" w:rsidP="0027327B">
            <w:pPr>
              <w:pStyle w:val="TAL"/>
            </w:pPr>
            <w:r w:rsidRPr="00370BC3">
              <w:t>26dBm</w:t>
            </w:r>
          </w:p>
        </w:tc>
      </w:tr>
    </w:tbl>
    <w:p w14:paraId="5FB7E008" w14:textId="77777777" w:rsidR="00CA1D68" w:rsidRPr="00B0188E" w:rsidRDefault="00CA1D68" w:rsidP="00CA1D68">
      <w:pPr>
        <w:pStyle w:val="TH"/>
        <w:jc w:val="left"/>
        <w:rPr>
          <w:lang w:eastAsia="zh-CN"/>
        </w:rPr>
      </w:pPr>
    </w:p>
    <w:p w14:paraId="2C1A6EC5" w14:textId="418ED37B" w:rsidR="00CA1D68" w:rsidRPr="00FD4F24" w:rsidRDefault="00CA1D68" w:rsidP="00CA1D68">
      <w:pPr>
        <w:pStyle w:val="Heading3"/>
        <w:rPr>
          <w:lang w:eastAsia="zh-CN"/>
        </w:rPr>
      </w:pPr>
      <w:bookmarkStart w:id="59" w:name="_Toc97546878"/>
      <w:r>
        <w:t>5.5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59"/>
    </w:p>
    <w:p w14:paraId="0D184992" w14:textId="77777777" w:rsidR="00CA1D68" w:rsidRPr="00F372FB" w:rsidRDefault="00CA1D68" w:rsidP="00CA1D68">
      <w:pPr>
        <w:rPr>
          <w:lang w:eastAsia="zh-CN"/>
        </w:rPr>
      </w:pPr>
      <w:r>
        <w:t>MSD requirements for single uplink PC2 are captured in lower order combinations.</w:t>
      </w:r>
    </w:p>
    <w:p w14:paraId="733D75E5" w14:textId="430A5EB4" w:rsidR="009F6A38" w:rsidRPr="004D3578" w:rsidRDefault="009F6A38" w:rsidP="009F6A38">
      <w:pPr>
        <w:pStyle w:val="Heading2"/>
        <w:rPr>
          <w:lang w:eastAsia="zh-CN"/>
        </w:rPr>
      </w:pPr>
      <w:bookmarkStart w:id="60" w:name="_Toc97546879"/>
      <w:r>
        <w:rPr>
          <w:rFonts w:hint="eastAsia"/>
          <w:lang w:eastAsia="zh-CN"/>
        </w:rPr>
        <w:t>5.6</w:t>
      </w:r>
      <w:r w:rsidRPr="004D3578">
        <w:tab/>
      </w:r>
      <w:r>
        <w:rPr>
          <w:lang w:eastAsia="zh-CN"/>
        </w:rPr>
        <w:t>CA_n12-n30-n77</w:t>
      </w:r>
      <w:bookmarkEnd w:id="60"/>
    </w:p>
    <w:p w14:paraId="17E0C3C9" w14:textId="78D971F8" w:rsidR="009F6A38" w:rsidRPr="001043CD" w:rsidRDefault="009F6A38" w:rsidP="009F6A38">
      <w:pPr>
        <w:pStyle w:val="Heading3"/>
        <w:rPr>
          <w:rFonts w:cs="Arial"/>
          <w:szCs w:val="28"/>
          <w:lang w:eastAsia="zh-CN"/>
        </w:rPr>
      </w:pPr>
      <w:bookmarkStart w:id="61" w:name="_Toc97546880"/>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1"/>
    </w:p>
    <w:p w14:paraId="24C3B795" w14:textId="09FD75BC" w:rsidR="009F6A38" w:rsidRDefault="009F6A38" w:rsidP="009F6A38">
      <w:pPr>
        <w:pStyle w:val="TH"/>
        <w:rPr>
          <w:lang w:eastAsia="ja-JP"/>
        </w:rPr>
      </w:pPr>
      <w:r w:rsidRPr="00BC7DD1">
        <w:rPr>
          <w:rFonts w:cs="Arial"/>
          <w:bCs/>
          <w:lang w:val="en-US"/>
        </w:rPr>
        <w:t xml:space="preserve">Table </w:t>
      </w:r>
      <w:r>
        <w:rPr>
          <w:rFonts w:cs="Arial"/>
          <w:bCs/>
          <w:lang w:val="en-US"/>
        </w:rPr>
        <w:t>5.6</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F6A38" w14:paraId="778EAA9D"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66A680" w14:textId="77777777" w:rsidR="009F6A38" w:rsidRPr="00D776B5" w:rsidRDefault="009F6A3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E2809" w14:textId="77777777" w:rsidR="009F6A38" w:rsidRPr="00D776B5" w:rsidRDefault="009F6A3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2A932" w14:textId="77777777" w:rsidR="009F6A38" w:rsidRPr="00D776B5" w:rsidRDefault="009F6A3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1F1C1" w14:textId="77777777" w:rsidR="009F6A38" w:rsidRPr="00D776B5" w:rsidRDefault="009F6A3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44611" w14:textId="77777777" w:rsidR="009F6A38" w:rsidRPr="00D776B5" w:rsidRDefault="009F6A3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0C28E" w14:textId="77777777" w:rsidR="009F6A38" w:rsidRPr="00D776B5" w:rsidRDefault="009F6A3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4AD42" w14:textId="77777777" w:rsidR="009F6A38" w:rsidRPr="00D776B5" w:rsidRDefault="009F6A3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7977D" w14:textId="77777777" w:rsidR="009F6A38" w:rsidRPr="00D776B5" w:rsidRDefault="009F6A3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0B806F" w14:textId="77777777" w:rsidR="009F6A38" w:rsidRPr="00D776B5" w:rsidRDefault="009F6A3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4AFCFD" w14:textId="77777777" w:rsidR="009F6A38" w:rsidRPr="00D776B5" w:rsidRDefault="009F6A3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D84782" w14:textId="77777777" w:rsidR="009F6A38" w:rsidRPr="00D776B5" w:rsidRDefault="009F6A3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3C18A6" w14:textId="77777777" w:rsidR="009F6A38" w:rsidRPr="00D776B5" w:rsidRDefault="009F6A3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8A6AA7" w14:textId="77777777" w:rsidR="009F6A38" w:rsidRPr="00D776B5" w:rsidRDefault="009F6A3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A540B" w14:textId="77777777" w:rsidR="009F6A38" w:rsidRPr="00D776B5" w:rsidRDefault="009F6A3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E71FDB" w14:textId="77777777" w:rsidR="009F6A38" w:rsidRPr="00D776B5" w:rsidRDefault="009F6A3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E0A0B" w14:textId="77777777" w:rsidR="009F6A38" w:rsidRPr="00D776B5" w:rsidRDefault="009F6A3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44101" w14:textId="77777777" w:rsidR="009F6A38" w:rsidRPr="00D776B5" w:rsidRDefault="009F6A38" w:rsidP="0027327B">
            <w:pPr>
              <w:pStyle w:val="TAH"/>
            </w:pPr>
            <w:r w:rsidRPr="00D776B5">
              <w:t>Bandwidth combination set</w:t>
            </w:r>
          </w:p>
        </w:tc>
      </w:tr>
      <w:tr w:rsidR="009F6A38" w14:paraId="2E1828E0"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7342E6A" w14:textId="77777777" w:rsidR="009F6A38" w:rsidRDefault="009F6A38" w:rsidP="0027327B">
            <w:pPr>
              <w:pStyle w:val="TAC"/>
              <w:rPr>
                <w:color w:val="000000"/>
              </w:rPr>
            </w:pPr>
            <w:r>
              <w:t>CA_n12A-n30A-n77A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E56934" w14:textId="77777777" w:rsidR="009F6A38" w:rsidRDefault="009F6A3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01E1C8" w14:textId="77777777" w:rsidR="009F6A38" w:rsidRDefault="009F6A3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F9317"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AC699"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A1D557" w14:textId="77777777" w:rsidR="009F6A38" w:rsidRDefault="009F6A3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24AE3"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7FCFF6"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A06FB"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A9344"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0678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0F847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5AE4A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031024"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F32BB"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A214C" w14:textId="77777777" w:rsidR="009F6A38" w:rsidRDefault="009F6A3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C5A12" w14:textId="77777777" w:rsidR="009F6A38" w:rsidRDefault="009F6A38" w:rsidP="0027327B">
            <w:pPr>
              <w:pStyle w:val="TAC"/>
            </w:pPr>
            <w:r>
              <w:rPr>
                <w:lang w:val="en-US" w:eastAsia="zh-CN" w:bidi="ar"/>
              </w:rPr>
              <w:t>0</w:t>
            </w:r>
          </w:p>
        </w:tc>
      </w:tr>
      <w:tr w:rsidR="009F6A38" w14:paraId="5635A84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FE4E606"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596D6A"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75173" w14:textId="77777777" w:rsidR="009F6A38" w:rsidRDefault="009F6A3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C8FBB"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2C297"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9FE38A"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E8DFF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45DAC"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EA54A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BE0A8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65C5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269F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195266"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7AF48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411AC"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26CE86" w14:textId="77777777" w:rsidR="009F6A38" w:rsidRDefault="009F6A3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DB8C2" w14:textId="77777777" w:rsidR="009F6A38" w:rsidRDefault="009F6A38" w:rsidP="0027327B">
            <w:pPr>
              <w:jc w:val="center"/>
              <w:rPr>
                <w:rFonts w:ascii="Arial" w:hAnsi="Arial" w:cs="Arial"/>
                <w:color w:val="000000"/>
                <w:sz w:val="18"/>
                <w:szCs w:val="18"/>
              </w:rPr>
            </w:pPr>
          </w:p>
        </w:tc>
      </w:tr>
      <w:tr w:rsidR="009F6A38" w14:paraId="072CED8A"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3861977"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BCA5D"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F2D59" w14:textId="77777777" w:rsidR="009F6A38" w:rsidRDefault="009F6A3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DB87D3"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670FB"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94A65" w14:textId="77777777" w:rsidR="009F6A38" w:rsidRDefault="009F6A3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7A5CE" w14:textId="77777777" w:rsidR="009F6A38" w:rsidRDefault="009F6A3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F0DAFA" w14:textId="77777777" w:rsidR="009F6A38" w:rsidRDefault="009F6A3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0D9CE3" w14:textId="77777777" w:rsidR="009F6A38" w:rsidRDefault="009F6A3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871E0" w14:textId="77777777" w:rsidR="009F6A38" w:rsidRDefault="009F6A3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58E2B" w14:textId="77777777" w:rsidR="009F6A38" w:rsidRDefault="009F6A3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6BE1C3" w14:textId="77777777" w:rsidR="009F6A38" w:rsidRDefault="009F6A3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0BD06" w14:textId="77777777" w:rsidR="009F6A38" w:rsidRDefault="009F6A3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05816" w14:textId="77777777" w:rsidR="009F6A38" w:rsidRDefault="009F6A3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013B7" w14:textId="77777777" w:rsidR="009F6A38" w:rsidRDefault="009F6A3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613782" w14:textId="77777777" w:rsidR="009F6A38" w:rsidRDefault="009F6A3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B62DE" w14:textId="77777777" w:rsidR="009F6A38" w:rsidRDefault="009F6A38" w:rsidP="0027327B">
            <w:pPr>
              <w:jc w:val="center"/>
              <w:rPr>
                <w:rFonts w:ascii="Arial" w:hAnsi="Arial" w:cs="Arial"/>
                <w:color w:val="000000"/>
                <w:sz w:val="18"/>
                <w:szCs w:val="18"/>
              </w:rPr>
            </w:pPr>
          </w:p>
        </w:tc>
      </w:tr>
    </w:tbl>
    <w:p w14:paraId="61A18998" w14:textId="77777777" w:rsidR="009F6A38" w:rsidRDefault="009F6A38" w:rsidP="009F6A38">
      <w:pPr>
        <w:rPr>
          <w:sz w:val="16"/>
          <w:szCs w:val="16"/>
          <w:lang w:eastAsia="zh-CN"/>
        </w:rPr>
      </w:pPr>
    </w:p>
    <w:p w14:paraId="0D286A7B" w14:textId="56F764DE" w:rsidR="009F6A38" w:rsidRPr="001043CD" w:rsidRDefault="009F6A38" w:rsidP="009F6A38">
      <w:pPr>
        <w:pStyle w:val="Heading3"/>
        <w:rPr>
          <w:lang w:val="en-US" w:eastAsia="zh-CN"/>
        </w:rPr>
      </w:pPr>
      <w:bookmarkStart w:id="62" w:name="_Toc97546881"/>
      <w:r>
        <w:rPr>
          <w:lang w:eastAsia="zh-CN"/>
        </w:rPr>
        <w:t>5.6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62"/>
    </w:p>
    <w:p w14:paraId="6289B77D" w14:textId="2575C32D" w:rsidR="009F6A38" w:rsidRDefault="009F6A38" w:rsidP="009F6A38">
      <w:pPr>
        <w:pStyle w:val="TH"/>
        <w:rPr>
          <w:lang w:eastAsia="zh-CN"/>
        </w:rPr>
      </w:pPr>
      <w:r>
        <w:t xml:space="preserve">Table </w:t>
      </w:r>
      <w:r>
        <w:rPr>
          <w:rFonts w:hint="eastAsia"/>
          <w:lang w:eastAsia="zh-CN"/>
        </w:rPr>
        <w:t>5.6</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9F6A38" w:rsidRPr="00530DFD" w14:paraId="1F4478D3" w14:textId="77777777" w:rsidTr="0027327B">
        <w:trPr>
          <w:trHeight w:val="383"/>
          <w:jc w:val="center"/>
        </w:trPr>
        <w:tc>
          <w:tcPr>
            <w:tcW w:w="1641" w:type="dxa"/>
            <w:shd w:val="clear" w:color="auto" w:fill="auto"/>
          </w:tcPr>
          <w:p w14:paraId="58512933" w14:textId="77777777" w:rsidR="009F6A38" w:rsidRPr="00370BC3" w:rsidRDefault="009F6A38" w:rsidP="0027327B">
            <w:pPr>
              <w:pStyle w:val="TAH"/>
            </w:pPr>
            <w:r w:rsidRPr="00370BC3">
              <w:rPr>
                <w:rFonts w:hint="eastAsia"/>
              </w:rPr>
              <w:t>CA power class</w:t>
            </w:r>
          </w:p>
        </w:tc>
        <w:tc>
          <w:tcPr>
            <w:tcW w:w="1681" w:type="dxa"/>
            <w:shd w:val="clear" w:color="auto" w:fill="auto"/>
          </w:tcPr>
          <w:p w14:paraId="3CA66DDB" w14:textId="77777777" w:rsidR="009F6A38" w:rsidRPr="00370BC3" w:rsidRDefault="009F6A38"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shd w:val="clear" w:color="auto" w:fill="auto"/>
          </w:tcPr>
          <w:p w14:paraId="57D14CB7" w14:textId="77777777" w:rsidR="009F6A38" w:rsidRPr="00370BC3" w:rsidRDefault="009F6A38"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1378E060" w14:textId="77777777" w:rsidR="009F6A38" w:rsidRPr="00370BC3" w:rsidRDefault="009F6A38" w:rsidP="0027327B">
            <w:pPr>
              <w:pStyle w:val="TAH"/>
            </w:pPr>
            <w:r w:rsidRPr="00370BC3">
              <w:t>Carrier n77 power class</w:t>
            </w:r>
          </w:p>
        </w:tc>
      </w:tr>
      <w:tr w:rsidR="009F6A38" w:rsidRPr="00530DFD" w14:paraId="37023E3D" w14:textId="77777777" w:rsidTr="0027327B">
        <w:trPr>
          <w:trHeight w:val="192"/>
          <w:jc w:val="center"/>
        </w:trPr>
        <w:tc>
          <w:tcPr>
            <w:tcW w:w="1641" w:type="dxa"/>
            <w:shd w:val="clear" w:color="auto" w:fill="auto"/>
          </w:tcPr>
          <w:p w14:paraId="20DC081A" w14:textId="77777777" w:rsidR="009F6A38" w:rsidRPr="00370BC3" w:rsidRDefault="009F6A38" w:rsidP="0027327B">
            <w:pPr>
              <w:pStyle w:val="TAL"/>
            </w:pPr>
            <w:r w:rsidRPr="00370BC3">
              <w:t>26dBm</w:t>
            </w:r>
          </w:p>
        </w:tc>
        <w:tc>
          <w:tcPr>
            <w:tcW w:w="1681" w:type="dxa"/>
            <w:shd w:val="clear" w:color="auto" w:fill="auto"/>
          </w:tcPr>
          <w:p w14:paraId="342F91EE" w14:textId="77777777" w:rsidR="009F6A38" w:rsidRPr="00370BC3" w:rsidRDefault="009F6A38" w:rsidP="0027327B">
            <w:pPr>
              <w:pStyle w:val="TAL"/>
            </w:pPr>
            <w:r w:rsidRPr="00370BC3">
              <w:t>23dBm</w:t>
            </w:r>
          </w:p>
        </w:tc>
        <w:tc>
          <w:tcPr>
            <w:tcW w:w="1660" w:type="dxa"/>
            <w:shd w:val="clear" w:color="auto" w:fill="auto"/>
          </w:tcPr>
          <w:p w14:paraId="1FFE320D" w14:textId="77777777" w:rsidR="009F6A38" w:rsidRPr="00370BC3" w:rsidRDefault="009F6A38" w:rsidP="0027327B">
            <w:pPr>
              <w:pStyle w:val="TAL"/>
            </w:pPr>
            <w:r w:rsidRPr="00370BC3">
              <w:t>23dBm</w:t>
            </w:r>
          </w:p>
        </w:tc>
        <w:tc>
          <w:tcPr>
            <w:tcW w:w="1660" w:type="dxa"/>
          </w:tcPr>
          <w:p w14:paraId="75D2E759" w14:textId="77777777" w:rsidR="009F6A38" w:rsidRPr="00370BC3" w:rsidRDefault="009F6A38" w:rsidP="0027327B">
            <w:pPr>
              <w:pStyle w:val="TAL"/>
            </w:pPr>
            <w:r w:rsidRPr="00370BC3">
              <w:t>26dBm</w:t>
            </w:r>
          </w:p>
        </w:tc>
      </w:tr>
    </w:tbl>
    <w:p w14:paraId="6C1A7C34" w14:textId="77777777" w:rsidR="009F6A38" w:rsidRPr="00B0188E" w:rsidRDefault="009F6A38" w:rsidP="009F6A38">
      <w:pPr>
        <w:pStyle w:val="TH"/>
        <w:jc w:val="left"/>
        <w:rPr>
          <w:lang w:eastAsia="zh-CN"/>
        </w:rPr>
      </w:pPr>
    </w:p>
    <w:p w14:paraId="4F1BD31F" w14:textId="6C85EC7E" w:rsidR="009F6A38" w:rsidRPr="00FD4F24" w:rsidRDefault="009F6A38" w:rsidP="009F6A38">
      <w:pPr>
        <w:pStyle w:val="Heading3"/>
        <w:rPr>
          <w:lang w:eastAsia="zh-CN"/>
        </w:rPr>
      </w:pPr>
      <w:bookmarkStart w:id="63" w:name="_Toc97546882"/>
      <w:r>
        <w:t>5.6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63"/>
    </w:p>
    <w:p w14:paraId="797F2C64" w14:textId="77777777" w:rsidR="009F6A38" w:rsidRPr="00F372FB" w:rsidRDefault="009F6A38" w:rsidP="009F6A38">
      <w:pPr>
        <w:rPr>
          <w:lang w:eastAsia="zh-CN"/>
        </w:rPr>
      </w:pPr>
      <w:r>
        <w:t>MSD requirements for single uplink PC2 are captured in lower order combinations.</w:t>
      </w:r>
    </w:p>
    <w:p w14:paraId="6A6BDEB0" w14:textId="1B98F532" w:rsidR="002039E8" w:rsidRPr="004D3578" w:rsidRDefault="002039E8" w:rsidP="002039E8">
      <w:pPr>
        <w:pStyle w:val="Heading2"/>
        <w:rPr>
          <w:lang w:eastAsia="zh-CN"/>
        </w:rPr>
      </w:pPr>
      <w:bookmarkStart w:id="64" w:name="_Toc97546883"/>
      <w:r>
        <w:rPr>
          <w:rFonts w:hint="eastAsia"/>
          <w:lang w:eastAsia="zh-CN"/>
        </w:rPr>
        <w:t>5.7</w:t>
      </w:r>
      <w:r w:rsidRPr="004D3578">
        <w:tab/>
      </w:r>
      <w:r>
        <w:rPr>
          <w:lang w:eastAsia="zh-CN"/>
        </w:rPr>
        <w:t>CA_n12-n66-n77</w:t>
      </w:r>
      <w:bookmarkEnd w:id="64"/>
    </w:p>
    <w:p w14:paraId="474AEFF6" w14:textId="16813ADA" w:rsidR="002039E8" w:rsidRPr="001043CD" w:rsidRDefault="002039E8" w:rsidP="002039E8">
      <w:pPr>
        <w:pStyle w:val="Heading3"/>
        <w:rPr>
          <w:rFonts w:cs="Arial"/>
          <w:szCs w:val="28"/>
          <w:lang w:eastAsia="zh-CN"/>
        </w:rPr>
      </w:pPr>
      <w:bookmarkStart w:id="65" w:name="_Toc97546884"/>
      <w:r>
        <w:rPr>
          <w:rFonts w:cs="Arial"/>
          <w:szCs w:val="28"/>
          <w:lang w:eastAsia="zh-CN"/>
        </w:rPr>
        <w:t>5.7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5"/>
    </w:p>
    <w:p w14:paraId="20E48B08" w14:textId="74B30814" w:rsidR="002039E8" w:rsidRDefault="002039E8" w:rsidP="002039E8">
      <w:pPr>
        <w:pStyle w:val="TH"/>
        <w:rPr>
          <w:lang w:eastAsia="ja-JP"/>
        </w:rPr>
      </w:pPr>
      <w:r w:rsidRPr="00BC7DD1">
        <w:rPr>
          <w:rFonts w:cs="Arial"/>
          <w:bCs/>
          <w:lang w:val="en-US"/>
        </w:rPr>
        <w:t xml:space="preserve">Table </w:t>
      </w:r>
      <w:r>
        <w:rPr>
          <w:rFonts w:cs="Arial"/>
          <w:bCs/>
          <w:lang w:val="en-US"/>
        </w:rPr>
        <w:t>5.7</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039E8" w14:paraId="28A7B073"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B68380" w14:textId="77777777" w:rsidR="002039E8" w:rsidRPr="00D776B5" w:rsidRDefault="002039E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DFBE49" w14:textId="77777777" w:rsidR="002039E8" w:rsidRPr="00D776B5" w:rsidRDefault="002039E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93C8DE" w14:textId="77777777" w:rsidR="002039E8" w:rsidRPr="00D776B5" w:rsidRDefault="002039E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8DB808" w14:textId="77777777" w:rsidR="002039E8" w:rsidRPr="00D776B5" w:rsidRDefault="002039E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9B40B" w14:textId="77777777" w:rsidR="002039E8" w:rsidRPr="00D776B5" w:rsidRDefault="002039E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CD91E" w14:textId="77777777" w:rsidR="002039E8" w:rsidRPr="00D776B5" w:rsidRDefault="002039E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824CE8" w14:textId="77777777" w:rsidR="002039E8" w:rsidRPr="00D776B5" w:rsidRDefault="002039E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D4788" w14:textId="77777777" w:rsidR="002039E8" w:rsidRPr="00D776B5" w:rsidRDefault="002039E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3E11C8" w14:textId="77777777" w:rsidR="002039E8" w:rsidRPr="00D776B5" w:rsidRDefault="002039E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3D1CB7" w14:textId="77777777" w:rsidR="002039E8" w:rsidRPr="00D776B5" w:rsidRDefault="002039E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838A60" w14:textId="77777777" w:rsidR="002039E8" w:rsidRPr="00D776B5" w:rsidRDefault="002039E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603BF3" w14:textId="77777777" w:rsidR="002039E8" w:rsidRPr="00D776B5" w:rsidRDefault="002039E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E8A029" w14:textId="77777777" w:rsidR="002039E8" w:rsidRPr="00D776B5" w:rsidRDefault="002039E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5184A" w14:textId="77777777" w:rsidR="002039E8" w:rsidRPr="00D776B5" w:rsidRDefault="002039E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1AF18" w14:textId="77777777" w:rsidR="002039E8" w:rsidRPr="00D776B5" w:rsidRDefault="002039E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F6E7E3" w14:textId="77777777" w:rsidR="002039E8" w:rsidRPr="00D776B5" w:rsidRDefault="002039E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2AC3D5" w14:textId="77777777" w:rsidR="002039E8" w:rsidRPr="00D776B5" w:rsidRDefault="002039E8" w:rsidP="0027327B">
            <w:pPr>
              <w:pStyle w:val="TAH"/>
            </w:pPr>
            <w:r w:rsidRPr="00D776B5">
              <w:t>Bandwidth combination set</w:t>
            </w:r>
          </w:p>
        </w:tc>
      </w:tr>
      <w:tr w:rsidR="002039E8" w14:paraId="2B496CE7"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428FF19" w14:textId="77777777" w:rsidR="002039E8" w:rsidRDefault="002039E8" w:rsidP="0027327B">
            <w:pPr>
              <w:pStyle w:val="TAC"/>
              <w:rPr>
                <w:color w:val="000000"/>
              </w:rPr>
            </w:pPr>
            <w:r>
              <w:t>CA_n12A-n66A-n77A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CF3B52" w14:textId="77777777" w:rsidR="002039E8" w:rsidRDefault="002039E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39F70" w14:textId="77777777" w:rsidR="002039E8" w:rsidRDefault="002039E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A88633"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10567"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92712" w14:textId="77777777" w:rsidR="002039E8" w:rsidRDefault="002039E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CB189"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39FF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5DE19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A328A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C6D1B"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D2931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24BA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FDEFA9"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DFE8A2"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C5836" w14:textId="77777777" w:rsidR="002039E8" w:rsidRDefault="002039E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00BC6E" w14:textId="77777777" w:rsidR="002039E8" w:rsidRDefault="002039E8" w:rsidP="0027327B">
            <w:pPr>
              <w:pStyle w:val="TAC"/>
            </w:pPr>
            <w:r>
              <w:rPr>
                <w:lang w:val="en-US" w:eastAsia="zh-CN" w:bidi="ar"/>
              </w:rPr>
              <w:t>0</w:t>
            </w:r>
          </w:p>
        </w:tc>
      </w:tr>
      <w:tr w:rsidR="002039E8" w14:paraId="71E28498"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AE3A273"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BE906"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875D74" w14:textId="77777777" w:rsidR="002039E8" w:rsidRDefault="002039E8"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18EF8D"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AC7D7"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17838" w14:textId="77777777" w:rsidR="002039E8" w:rsidRDefault="002039E8"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DD283"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1C116"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892623"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88C896"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3DAFD"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4F41A"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55B44"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4B270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523E4"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DEAE54" w14:textId="77777777" w:rsidR="002039E8" w:rsidRDefault="002039E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2B7D1" w14:textId="77777777" w:rsidR="002039E8" w:rsidRDefault="002039E8" w:rsidP="0027327B">
            <w:pPr>
              <w:jc w:val="center"/>
              <w:rPr>
                <w:rFonts w:ascii="Arial" w:hAnsi="Arial" w:cs="Arial"/>
                <w:color w:val="000000"/>
                <w:sz w:val="18"/>
                <w:szCs w:val="18"/>
              </w:rPr>
            </w:pPr>
          </w:p>
        </w:tc>
      </w:tr>
      <w:tr w:rsidR="002039E8" w14:paraId="364C078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05B9DA"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792C5"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680B5" w14:textId="77777777" w:rsidR="002039E8" w:rsidRDefault="002039E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4843B"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51BB86"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3F9B2" w14:textId="77777777" w:rsidR="002039E8" w:rsidRDefault="002039E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DED870"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21210" w14:textId="77777777" w:rsidR="002039E8" w:rsidRDefault="002039E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BAD54" w14:textId="77777777" w:rsidR="002039E8" w:rsidRDefault="002039E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D54E3A"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6D154" w14:textId="77777777" w:rsidR="002039E8" w:rsidRDefault="002039E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93738" w14:textId="77777777" w:rsidR="002039E8" w:rsidRDefault="002039E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81F8F" w14:textId="77777777" w:rsidR="002039E8" w:rsidRDefault="002039E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F7DFA" w14:textId="77777777" w:rsidR="002039E8" w:rsidRDefault="002039E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0AF2C" w14:textId="77777777" w:rsidR="002039E8" w:rsidRDefault="002039E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CCEC2C" w14:textId="77777777" w:rsidR="002039E8" w:rsidRDefault="002039E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D2EE0" w14:textId="77777777" w:rsidR="002039E8" w:rsidRDefault="002039E8" w:rsidP="0027327B">
            <w:pPr>
              <w:jc w:val="center"/>
              <w:rPr>
                <w:rFonts w:ascii="Arial" w:hAnsi="Arial" w:cs="Arial"/>
                <w:color w:val="000000"/>
                <w:sz w:val="18"/>
                <w:szCs w:val="18"/>
              </w:rPr>
            </w:pPr>
          </w:p>
        </w:tc>
      </w:tr>
    </w:tbl>
    <w:p w14:paraId="1DC91903" w14:textId="77777777" w:rsidR="002039E8" w:rsidRDefault="002039E8" w:rsidP="002039E8">
      <w:pPr>
        <w:rPr>
          <w:sz w:val="16"/>
          <w:szCs w:val="16"/>
          <w:lang w:eastAsia="zh-CN"/>
        </w:rPr>
      </w:pPr>
    </w:p>
    <w:p w14:paraId="46D15B8F" w14:textId="3A879503" w:rsidR="002039E8" w:rsidRPr="001043CD" w:rsidRDefault="002039E8" w:rsidP="002039E8">
      <w:pPr>
        <w:pStyle w:val="Heading3"/>
        <w:rPr>
          <w:lang w:val="en-US" w:eastAsia="zh-CN"/>
        </w:rPr>
      </w:pPr>
      <w:bookmarkStart w:id="66" w:name="_Toc97546885"/>
      <w:r>
        <w:rPr>
          <w:lang w:eastAsia="zh-CN"/>
        </w:rPr>
        <w:t>5.7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66"/>
    </w:p>
    <w:p w14:paraId="68B26420" w14:textId="2546F812" w:rsidR="002039E8" w:rsidRDefault="002039E8" w:rsidP="002039E8">
      <w:pPr>
        <w:pStyle w:val="TH"/>
        <w:rPr>
          <w:lang w:eastAsia="zh-CN"/>
        </w:rPr>
      </w:pPr>
      <w:r>
        <w:t xml:space="preserve">Table </w:t>
      </w:r>
      <w:r>
        <w:rPr>
          <w:rFonts w:hint="eastAsia"/>
          <w:lang w:eastAsia="zh-CN"/>
        </w:rPr>
        <w:t>5.7</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2039E8" w:rsidRPr="00530DFD" w14:paraId="60992B5C" w14:textId="77777777" w:rsidTr="0027327B">
        <w:trPr>
          <w:trHeight w:val="383"/>
          <w:jc w:val="center"/>
        </w:trPr>
        <w:tc>
          <w:tcPr>
            <w:tcW w:w="1641" w:type="dxa"/>
            <w:shd w:val="clear" w:color="auto" w:fill="auto"/>
          </w:tcPr>
          <w:p w14:paraId="1EB7FE09" w14:textId="77777777" w:rsidR="002039E8" w:rsidRPr="00370BC3" w:rsidRDefault="002039E8" w:rsidP="0027327B">
            <w:pPr>
              <w:pStyle w:val="TAH"/>
            </w:pPr>
            <w:r w:rsidRPr="00370BC3">
              <w:rPr>
                <w:rFonts w:hint="eastAsia"/>
              </w:rPr>
              <w:t>CA power class</w:t>
            </w:r>
          </w:p>
        </w:tc>
        <w:tc>
          <w:tcPr>
            <w:tcW w:w="1681" w:type="dxa"/>
            <w:shd w:val="clear" w:color="auto" w:fill="auto"/>
          </w:tcPr>
          <w:p w14:paraId="13997404" w14:textId="77777777" w:rsidR="002039E8" w:rsidRPr="00370BC3" w:rsidRDefault="002039E8"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shd w:val="clear" w:color="auto" w:fill="auto"/>
          </w:tcPr>
          <w:p w14:paraId="010481A4" w14:textId="77777777" w:rsidR="002039E8" w:rsidRPr="00370BC3" w:rsidRDefault="002039E8"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24EE2F4C" w14:textId="77777777" w:rsidR="002039E8" w:rsidRPr="00370BC3" w:rsidRDefault="002039E8" w:rsidP="0027327B">
            <w:pPr>
              <w:pStyle w:val="TAH"/>
            </w:pPr>
            <w:r w:rsidRPr="00370BC3">
              <w:t>Carrier n77 power class</w:t>
            </w:r>
          </w:p>
        </w:tc>
      </w:tr>
      <w:tr w:rsidR="002039E8" w:rsidRPr="00530DFD" w14:paraId="5D7583C0" w14:textId="77777777" w:rsidTr="0027327B">
        <w:trPr>
          <w:trHeight w:val="192"/>
          <w:jc w:val="center"/>
        </w:trPr>
        <w:tc>
          <w:tcPr>
            <w:tcW w:w="1641" w:type="dxa"/>
            <w:shd w:val="clear" w:color="auto" w:fill="auto"/>
          </w:tcPr>
          <w:p w14:paraId="6F2148F7" w14:textId="77777777" w:rsidR="002039E8" w:rsidRPr="00370BC3" w:rsidRDefault="002039E8" w:rsidP="0027327B">
            <w:pPr>
              <w:pStyle w:val="TAL"/>
            </w:pPr>
            <w:r w:rsidRPr="00370BC3">
              <w:t>26dBm</w:t>
            </w:r>
          </w:p>
        </w:tc>
        <w:tc>
          <w:tcPr>
            <w:tcW w:w="1681" w:type="dxa"/>
            <w:shd w:val="clear" w:color="auto" w:fill="auto"/>
          </w:tcPr>
          <w:p w14:paraId="6AF91A79" w14:textId="77777777" w:rsidR="002039E8" w:rsidRPr="00370BC3" w:rsidRDefault="002039E8" w:rsidP="0027327B">
            <w:pPr>
              <w:pStyle w:val="TAL"/>
            </w:pPr>
            <w:r w:rsidRPr="00370BC3">
              <w:t>23dBm</w:t>
            </w:r>
          </w:p>
        </w:tc>
        <w:tc>
          <w:tcPr>
            <w:tcW w:w="1660" w:type="dxa"/>
            <w:shd w:val="clear" w:color="auto" w:fill="auto"/>
          </w:tcPr>
          <w:p w14:paraId="71797FC7" w14:textId="77777777" w:rsidR="002039E8" w:rsidRPr="00370BC3" w:rsidRDefault="002039E8" w:rsidP="0027327B">
            <w:pPr>
              <w:pStyle w:val="TAL"/>
            </w:pPr>
            <w:r w:rsidRPr="00370BC3">
              <w:t>23dBm</w:t>
            </w:r>
          </w:p>
        </w:tc>
        <w:tc>
          <w:tcPr>
            <w:tcW w:w="1660" w:type="dxa"/>
          </w:tcPr>
          <w:p w14:paraId="5D27DDD1" w14:textId="77777777" w:rsidR="002039E8" w:rsidRPr="00370BC3" w:rsidRDefault="002039E8" w:rsidP="0027327B">
            <w:pPr>
              <w:pStyle w:val="TAL"/>
            </w:pPr>
            <w:r w:rsidRPr="00370BC3">
              <w:t>26dBm</w:t>
            </w:r>
          </w:p>
        </w:tc>
      </w:tr>
    </w:tbl>
    <w:p w14:paraId="004C3B04" w14:textId="77777777" w:rsidR="002039E8" w:rsidRPr="00B0188E" w:rsidRDefault="002039E8" w:rsidP="002039E8">
      <w:pPr>
        <w:pStyle w:val="TH"/>
        <w:jc w:val="left"/>
        <w:rPr>
          <w:lang w:eastAsia="zh-CN"/>
        </w:rPr>
      </w:pPr>
    </w:p>
    <w:p w14:paraId="0780A8E7" w14:textId="4D8578EE" w:rsidR="002039E8" w:rsidRPr="00FD4F24" w:rsidRDefault="002039E8" w:rsidP="002039E8">
      <w:pPr>
        <w:pStyle w:val="Heading3"/>
        <w:rPr>
          <w:lang w:eastAsia="zh-CN"/>
        </w:rPr>
      </w:pPr>
      <w:bookmarkStart w:id="67" w:name="_Toc97546886"/>
      <w:r>
        <w:t>5.7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67"/>
    </w:p>
    <w:p w14:paraId="6DDC4BFB" w14:textId="77777777" w:rsidR="002039E8" w:rsidRPr="00F372FB" w:rsidRDefault="002039E8" w:rsidP="002039E8">
      <w:pPr>
        <w:rPr>
          <w:lang w:eastAsia="zh-CN"/>
        </w:rPr>
      </w:pPr>
      <w:r>
        <w:t>MSD requirements for single uplink PC2 are captured in lower order combinations.</w:t>
      </w:r>
    </w:p>
    <w:p w14:paraId="5A023D3F" w14:textId="69D61BFB" w:rsidR="00A237E4" w:rsidRPr="004D3578" w:rsidRDefault="00A237E4" w:rsidP="00A237E4">
      <w:pPr>
        <w:pStyle w:val="Heading2"/>
        <w:rPr>
          <w:lang w:eastAsia="zh-CN"/>
        </w:rPr>
      </w:pPr>
      <w:bookmarkStart w:id="68" w:name="_Toc97546887"/>
      <w:r>
        <w:rPr>
          <w:rFonts w:hint="eastAsia"/>
          <w:lang w:eastAsia="zh-CN"/>
        </w:rPr>
        <w:t>5.8</w:t>
      </w:r>
      <w:r w:rsidRPr="004D3578">
        <w:tab/>
      </w:r>
      <w:r>
        <w:rPr>
          <w:lang w:eastAsia="zh-CN"/>
        </w:rPr>
        <w:t>CA_n14-n30-n77</w:t>
      </w:r>
      <w:bookmarkEnd w:id="68"/>
    </w:p>
    <w:p w14:paraId="22F471DB" w14:textId="66DCEE32" w:rsidR="00A237E4" w:rsidRPr="001043CD" w:rsidRDefault="00A237E4" w:rsidP="00A237E4">
      <w:pPr>
        <w:pStyle w:val="Heading3"/>
        <w:rPr>
          <w:rFonts w:cs="Arial"/>
          <w:szCs w:val="28"/>
          <w:lang w:eastAsia="zh-CN"/>
        </w:rPr>
      </w:pPr>
      <w:bookmarkStart w:id="69" w:name="_Toc97546888"/>
      <w:r>
        <w:rPr>
          <w:rFonts w:cs="Arial"/>
          <w:szCs w:val="28"/>
          <w:lang w:eastAsia="zh-CN"/>
        </w:rPr>
        <w:t>5.8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9"/>
    </w:p>
    <w:p w14:paraId="16C09B7A" w14:textId="30EEF853" w:rsidR="00A237E4" w:rsidRDefault="00A237E4" w:rsidP="00A237E4">
      <w:pPr>
        <w:pStyle w:val="TH"/>
        <w:rPr>
          <w:lang w:eastAsia="ja-JP"/>
        </w:rPr>
      </w:pPr>
      <w:r w:rsidRPr="00BC7DD1">
        <w:rPr>
          <w:rFonts w:cs="Arial"/>
          <w:bCs/>
          <w:lang w:val="en-US"/>
        </w:rPr>
        <w:t xml:space="preserve">Table </w:t>
      </w:r>
      <w:r>
        <w:rPr>
          <w:rFonts w:cs="Arial"/>
          <w:bCs/>
          <w:lang w:val="en-US"/>
        </w:rPr>
        <w:t>5.8</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237E4" w14:paraId="1229E8B9"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61964A5" w14:textId="77777777" w:rsidR="00A237E4" w:rsidRPr="00D776B5" w:rsidRDefault="00A237E4"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6F92A" w14:textId="77777777" w:rsidR="00A237E4" w:rsidRPr="00D776B5" w:rsidRDefault="00A237E4"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019767" w14:textId="77777777" w:rsidR="00A237E4" w:rsidRPr="00D776B5" w:rsidRDefault="00A237E4"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1A076A" w14:textId="77777777" w:rsidR="00A237E4" w:rsidRPr="00D776B5" w:rsidRDefault="00A237E4"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B1B70" w14:textId="77777777" w:rsidR="00A237E4" w:rsidRPr="00D776B5" w:rsidRDefault="00A237E4"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87EC9" w14:textId="77777777" w:rsidR="00A237E4" w:rsidRPr="00D776B5" w:rsidRDefault="00A237E4"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4E2D4" w14:textId="77777777" w:rsidR="00A237E4" w:rsidRPr="00D776B5" w:rsidRDefault="00A237E4"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E9197" w14:textId="77777777" w:rsidR="00A237E4" w:rsidRPr="00D776B5" w:rsidRDefault="00A237E4"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43F00" w14:textId="77777777" w:rsidR="00A237E4" w:rsidRPr="00D776B5" w:rsidRDefault="00A237E4"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1A11E" w14:textId="77777777" w:rsidR="00A237E4" w:rsidRPr="00D776B5" w:rsidRDefault="00A237E4"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EC5A0" w14:textId="77777777" w:rsidR="00A237E4" w:rsidRPr="00D776B5" w:rsidRDefault="00A237E4"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08122" w14:textId="77777777" w:rsidR="00A237E4" w:rsidRPr="00D776B5" w:rsidRDefault="00A237E4"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6F8D9" w14:textId="77777777" w:rsidR="00A237E4" w:rsidRPr="00D776B5" w:rsidRDefault="00A237E4"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D594A5" w14:textId="77777777" w:rsidR="00A237E4" w:rsidRPr="00D776B5" w:rsidRDefault="00A237E4"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B4426E" w14:textId="77777777" w:rsidR="00A237E4" w:rsidRPr="00D776B5" w:rsidRDefault="00A237E4"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52A30" w14:textId="77777777" w:rsidR="00A237E4" w:rsidRPr="00D776B5" w:rsidRDefault="00A237E4"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103E11" w14:textId="77777777" w:rsidR="00A237E4" w:rsidRPr="00D776B5" w:rsidRDefault="00A237E4" w:rsidP="0027327B">
            <w:pPr>
              <w:pStyle w:val="TAH"/>
            </w:pPr>
            <w:r w:rsidRPr="00D776B5">
              <w:t>Bandwidth combination set</w:t>
            </w:r>
          </w:p>
        </w:tc>
      </w:tr>
      <w:tr w:rsidR="00A237E4" w14:paraId="5FB9559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D1ACD0" w14:textId="77777777" w:rsidR="00A237E4" w:rsidRDefault="00A237E4" w:rsidP="0027327B">
            <w:pPr>
              <w:pStyle w:val="TAC"/>
              <w:rPr>
                <w:color w:val="000000"/>
              </w:rPr>
            </w:pPr>
            <w:r>
              <w:t>CA_n14A-n30A-n77A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DF9CD3" w14:textId="77777777" w:rsidR="00A237E4" w:rsidRDefault="00A237E4"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02ED6" w14:textId="77777777" w:rsidR="00A237E4" w:rsidRDefault="00A237E4"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61759A"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94EB7"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7D9E0B"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4E47D"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E56BE"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28DD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94522"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5DE7C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12FCF"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3D75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9E958"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09B7A6"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D73D9C" w14:textId="77777777" w:rsidR="00A237E4" w:rsidRDefault="00A237E4"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36F7F" w14:textId="77777777" w:rsidR="00A237E4" w:rsidRDefault="00A237E4" w:rsidP="0027327B">
            <w:pPr>
              <w:pStyle w:val="TAC"/>
            </w:pPr>
            <w:r>
              <w:rPr>
                <w:lang w:val="en-US" w:eastAsia="zh-CN" w:bidi="ar"/>
              </w:rPr>
              <w:t>0</w:t>
            </w:r>
          </w:p>
        </w:tc>
      </w:tr>
      <w:tr w:rsidR="00A237E4" w14:paraId="74D3E1E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4149462"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D6559"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5B078" w14:textId="77777777" w:rsidR="00A237E4" w:rsidRDefault="00A237E4"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FFBAB8"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AF77E"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55DA9"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701C5"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BD9A1"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8C104"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193E3"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358B7"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F1182"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FAEC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1AAA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C29F3"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2216FD" w14:textId="77777777" w:rsidR="00A237E4" w:rsidRDefault="00A237E4"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894DE" w14:textId="77777777" w:rsidR="00A237E4" w:rsidRDefault="00A237E4" w:rsidP="0027327B">
            <w:pPr>
              <w:jc w:val="center"/>
              <w:rPr>
                <w:rFonts w:ascii="Arial" w:hAnsi="Arial" w:cs="Arial"/>
                <w:color w:val="000000"/>
                <w:sz w:val="18"/>
                <w:szCs w:val="18"/>
              </w:rPr>
            </w:pPr>
          </w:p>
        </w:tc>
      </w:tr>
      <w:tr w:rsidR="00A237E4" w14:paraId="4F17D45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F8DA81D"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75B0A"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C8E3D" w14:textId="77777777" w:rsidR="00A237E4" w:rsidRDefault="00A237E4"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197A86"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7E41A4"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A91E0D" w14:textId="77777777" w:rsidR="00A237E4" w:rsidRDefault="00A237E4"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29ABC" w14:textId="77777777" w:rsidR="00A237E4" w:rsidRDefault="00A237E4"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6F91D" w14:textId="77777777" w:rsidR="00A237E4" w:rsidRDefault="00A237E4"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F86B5" w14:textId="77777777" w:rsidR="00A237E4" w:rsidRDefault="00A237E4"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4F97EE" w14:textId="77777777" w:rsidR="00A237E4" w:rsidRDefault="00A237E4"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47EEB" w14:textId="77777777" w:rsidR="00A237E4" w:rsidRDefault="00A237E4"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5E826" w14:textId="77777777" w:rsidR="00A237E4" w:rsidRDefault="00A237E4"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A7A724" w14:textId="77777777" w:rsidR="00A237E4" w:rsidRDefault="00A237E4"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C3BF6F" w14:textId="77777777" w:rsidR="00A237E4" w:rsidRDefault="00A237E4"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93EE60" w14:textId="77777777" w:rsidR="00A237E4" w:rsidRDefault="00A237E4"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2CA5D3" w14:textId="77777777" w:rsidR="00A237E4" w:rsidRDefault="00A237E4"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27E66" w14:textId="77777777" w:rsidR="00A237E4" w:rsidRDefault="00A237E4" w:rsidP="0027327B">
            <w:pPr>
              <w:jc w:val="center"/>
              <w:rPr>
                <w:rFonts w:ascii="Arial" w:hAnsi="Arial" w:cs="Arial"/>
                <w:color w:val="000000"/>
                <w:sz w:val="18"/>
                <w:szCs w:val="18"/>
              </w:rPr>
            </w:pPr>
          </w:p>
        </w:tc>
      </w:tr>
    </w:tbl>
    <w:p w14:paraId="603ACE4C" w14:textId="77777777" w:rsidR="00A237E4" w:rsidRDefault="00A237E4" w:rsidP="00A237E4">
      <w:pPr>
        <w:rPr>
          <w:sz w:val="16"/>
          <w:szCs w:val="16"/>
          <w:lang w:eastAsia="zh-CN"/>
        </w:rPr>
      </w:pPr>
    </w:p>
    <w:p w14:paraId="4B0923A2" w14:textId="3EC00487" w:rsidR="00A237E4" w:rsidRPr="001043CD" w:rsidRDefault="00A237E4" w:rsidP="00A237E4">
      <w:pPr>
        <w:pStyle w:val="Heading3"/>
        <w:rPr>
          <w:lang w:val="en-US" w:eastAsia="zh-CN"/>
        </w:rPr>
      </w:pPr>
      <w:bookmarkStart w:id="70" w:name="_Toc97546889"/>
      <w:r>
        <w:rPr>
          <w:lang w:eastAsia="zh-CN"/>
        </w:rPr>
        <w:t>5.8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70"/>
    </w:p>
    <w:p w14:paraId="38A8D884" w14:textId="41531397" w:rsidR="00A237E4" w:rsidRDefault="00A237E4" w:rsidP="00A237E4">
      <w:pPr>
        <w:pStyle w:val="TH"/>
        <w:rPr>
          <w:lang w:eastAsia="zh-CN"/>
        </w:rPr>
      </w:pPr>
      <w:r>
        <w:t xml:space="preserve">Table </w:t>
      </w:r>
      <w:r>
        <w:rPr>
          <w:rFonts w:hint="eastAsia"/>
          <w:lang w:eastAsia="zh-CN"/>
        </w:rPr>
        <w:t>5.8</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237E4" w:rsidRPr="00530DFD" w14:paraId="77C47FD6" w14:textId="77777777" w:rsidTr="0027327B">
        <w:trPr>
          <w:trHeight w:val="383"/>
          <w:jc w:val="center"/>
        </w:trPr>
        <w:tc>
          <w:tcPr>
            <w:tcW w:w="1641" w:type="dxa"/>
            <w:shd w:val="clear" w:color="auto" w:fill="auto"/>
          </w:tcPr>
          <w:p w14:paraId="4087118D" w14:textId="77777777" w:rsidR="00A237E4" w:rsidRPr="00370BC3" w:rsidRDefault="00A237E4" w:rsidP="0027327B">
            <w:pPr>
              <w:pStyle w:val="TAH"/>
            </w:pPr>
            <w:r w:rsidRPr="00370BC3">
              <w:rPr>
                <w:rFonts w:hint="eastAsia"/>
              </w:rPr>
              <w:t>CA power class</w:t>
            </w:r>
          </w:p>
        </w:tc>
        <w:tc>
          <w:tcPr>
            <w:tcW w:w="1681" w:type="dxa"/>
            <w:shd w:val="clear" w:color="auto" w:fill="auto"/>
          </w:tcPr>
          <w:p w14:paraId="18B920A6" w14:textId="77777777" w:rsidR="00A237E4" w:rsidRPr="00370BC3" w:rsidRDefault="00A237E4" w:rsidP="0027327B">
            <w:pPr>
              <w:pStyle w:val="TAH"/>
            </w:pPr>
            <w:r w:rsidRPr="00370BC3">
              <w:rPr>
                <w:rFonts w:hint="eastAsia"/>
              </w:rPr>
              <w:t xml:space="preserve">Carrier </w:t>
            </w:r>
            <w:r w:rsidRPr="00370BC3">
              <w:t>n14</w:t>
            </w:r>
            <w:r w:rsidRPr="00370BC3">
              <w:rPr>
                <w:rFonts w:hint="eastAsia"/>
              </w:rPr>
              <w:t xml:space="preserve"> power class</w:t>
            </w:r>
          </w:p>
        </w:tc>
        <w:tc>
          <w:tcPr>
            <w:tcW w:w="1660" w:type="dxa"/>
            <w:shd w:val="clear" w:color="auto" w:fill="auto"/>
          </w:tcPr>
          <w:p w14:paraId="11262C4A" w14:textId="77777777" w:rsidR="00A237E4" w:rsidRPr="00370BC3" w:rsidRDefault="00A237E4"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007DDE44" w14:textId="77777777" w:rsidR="00A237E4" w:rsidRPr="00370BC3" w:rsidRDefault="00A237E4" w:rsidP="0027327B">
            <w:pPr>
              <w:pStyle w:val="TAH"/>
            </w:pPr>
            <w:r w:rsidRPr="00370BC3">
              <w:t>Carrier n77 power class</w:t>
            </w:r>
          </w:p>
        </w:tc>
      </w:tr>
      <w:tr w:rsidR="00A237E4" w:rsidRPr="00530DFD" w14:paraId="21D5D7CE" w14:textId="77777777" w:rsidTr="0027327B">
        <w:trPr>
          <w:trHeight w:val="192"/>
          <w:jc w:val="center"/>
        </w:trPr>
        <w:tc>
          <w:tcPr>
            <w:tcW w:w="1641" w:type="dxa"/>
            <w:shd w:val="clear" w:color="auto" w:fill="auto"/>
          </w:tcPr>
          <w:p w14:paraId="48692A3B" w14:textId="77777777" w:rsidR="00A237E4" w:rsidRPr="00370BC3" w:rsidRDefault="00A237E4" w:rsidP="0027327B">
            <w:pPr>
              <w:pStyle w:val="TAL"/>
            </w:pPr>
            <w:r w:rsidRPr="00370BC3">
              <w:t>26dBm</w:t>
            </w:r>
          </w:p>
        </w:tc>
        <w:tc>
          <w:tcPr>
            <w:tcW w:w="1681" w:type="dxa"/>
            <w:shd w:val="clear" w:color="auto" w:fill="auto"/>
          </w:tcPr>
          <w:p w14:paraId="0585F79F" w14:textId="77777777" w:rsidR="00A237E4" w:rsidRPr="00370BC3" w:rsidRDefault="00A237E4" w:rsidP="0027327B">
            <w:pPr>
              <w:pStyle w:val="TAL"/>
            </w:pPr>
            <w:r w:rsidRPr="00370BC3">
              <w:t>23dBm</w:t>
            </w:r>
          </w:p>
        </w:tc>
        <w:tc>
          <w:tcPr>
            <w:tcW w:w="1660" w:type="dxa"/>
            <w:shd w:val="clear" w:color="auto" w:fill="auto"/>
          </w:tcPr>
          <w:p w14:paraId="7F794E99" w14:textId="77777777" w:rsidR="00A237E4" w:rsidRPr="00370BC3" w:rsidRDefault="00A237E4" w:rsidP="0027327B">
            <w:pPr>
              <w:pStyle w:val="TAL"/>
            </w:pPr>
            <w:r w:rsidRPr="00370BC3">
              <w:t>23dBm</w:t>
            </w:r>
          </w:p>
        </w:tc>
        <w:tc>
          <w:tcPr>
            <w:tcW w:w="1660" w:type="dxa"/>
          </w:tcPr>
          <w:p w14:paraId="6BC93A7E" w14:textId="77777777" w:rsidR="00A237E4" w:rsidRPr="00370BC3" w:rsidRDefault="00A237E4" w:rsidP="0027327B">
            <w:pPr>
              <w:pStyle w:val="TAL"/>
            </w:pPr>
            <w:r w:rsidRPr="00370BC3">
              <w:t>26dBm</w:t>
            </w:r>
          </w:p>
        </w:tc>
      </w:tr>
    </w:tbl>
    <w:p w14:paraId="23C4C032" w14:textId="77777777" w:rsidR="00A237E4" w:rsidRPr="00B0188E" w:rsidRDefault="00A237E4" w:rsidP="00A237E4">
      <w:pPr>
        <w:pStyle w:val="TH"/>
        <w:jc w:val="left"/>
        <w:rPr>
          <w:lang w:eastAsia="zh-CN"/>
        </w:rPr>
      </w:pPr>
    </w:p>
    <w:p w14:paraId="4E0E0725" w14:textId="6E721B52" w:rsidR="00A237E4" w:rsidRPr="00FD4F24" w:rsidRDefault="00A237E4" w:rsidP="00A237E4">
      <w:pPr>
        <w:pStyle w:val="Heading3"/>
        <w:rPr>
          <w:lang w:eastAsia="zh-CN"/>
        </w:rPr>
      </w:pPr>
      <w:bookmarkStart w:id="71" w:name="_Toc97546890"/>
      <w:r>
        <w:t>5.8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71"/>
    </w:p>
    <w:p w14:paraId="0B34ED23" w14:textId="77777777" w:rsidR="00A237E4" w:rsidRPr="00F372FB" w:rsidRDefault="00A237E4" w:rsidP="00A237E4">
      <w:pPr>
        <w:rPr>
          <w:lang w:eastAsia="zh-CN"/>
        </w:rPr>
      </w:pPr>
      <w:r>
        <w:t>MSD requirements for single uplink PC2 are captured in lower order combinations.</w:t>
      </w:r>
    </w:p>
    <w:p w14:paraId="026211BA" w14:textId="75249973" w:rsidR="00A65512" w:rsidRPr="004D3578" w:rsidRDefault="00A65512" w:rsidP="00A65512">
      <w:pPr>
        <w:pStyle w:val="Heading2"/>
        <w:rPr>
          <w:lang w:eastAsia="zh-CN"/>
        </w:rPr>
      </w:pPr>
      <w:bookmarkStart w:id="72" w:name="_Toc97546891"/>
      <w:r>
        <w:rPr>
          <w:rFonts w:hint="eastAsia"/>
          <w:lang w:eastAsia="zh-CN"/>
        </w:rPr>
        <w:t>5.9</w:t>
      </w:r>
      <w:r w:rsidRPr="004D3578">
        <w:tab/>
      </w:r>
      <w:r>
        <w:rPr>
          <w:lang w:eastAsia="zh-CN"/>
        </w:rPr>
        <w:t>CA_n14-n66-n77</w:t>
      </w:r>
      <w:bookmarkEnd w:id="72"/>
    </w:p>
    <w:p w14:paraId="074EB017" w14:textId="10DDE28B" w:rsidR="00A65512" w:rsidRPr="001043CD" w:rsidRDefault="00A65512" w:rsidP="00A65512">
      <w:pPr>
        <w:pStyle w:val="Heading3"/>
        <w:rPr>
          <w:rFonts w:cs="Arial"/>
          <w:szCs w:val="28"/>
          <w:lang w:eastAsia="zh-CN"/>
        </w:rPr>
      </w:pPr>
      <w:bookmarkStart w:id="73" w:name="_Toc97546892"/>
      <w:r>
        <w:rPr>
          <w:rFonts w:cs="Arial"/>
          <w:szCs w:val="28"/>
          <w:lang w:eastAsia="zh-CN"/>
        </w:rPr>
        <w:t>5.9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73"/>
    </w:p>
    <w:p w14:paraId="70C61994" w14:textId="36ACE91A" w:rsidR="00A65512" w:rsidRDefault="00A65512" w:rsidP="00A65512">
      <w:pPr>
        <w:pStyle w:val="TH"/>
        <w:rPr>
          <w:lang w:eastAsia="ja-JP"/>
        </w:rPr>
      </w:pPr>
      <w:r w:rsidRPr="00BC7DD1">
        <w:rPr>
          <w:rFonts w:cs="Arial"/>
          <w:bCs/>
          <w:lang w:val="en-US"/>
        </w:rPr>
        <w:t xml:space="preserve">Table </w:t>
      </w:r>
      <w:r>
        <w:rPr>
          <w:rFonts w:cs="Arial"/>
          <w:bCs/>
          <w:lang w:val="en-US"/>
        </w:rPr>
        <w:t>5.9</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65512" w14:paraId="77E2B24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D02E93" w14:textId="77777777" w:rsidR="00A65512" w:rsidRPr="00D776B5" w:rsidRDefault="00A65512"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97BD02" w14:textId="77777777" w:rsidR="00A65512" w:rsidRPr="00D776B5" w:rsidRDefault="00A65512"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3AB618" w14:textId="77777777" w:rsidR="00A65512" w:rsidRPr="00D776B5" w:rsidRDefault="00A65512"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86B52" w14:textId="77777777" w:rsidR="00A65512" w:rsidRPr="00D776B5" w:rsidRDefault="00A65512"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E9EFE5" w14:textId="77777777" w:rsidR="00A65512" w:rsidRPr="00D776B5" w:rsidRDefault="00A65512"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50C7E" w14:textId="77777777" w:rsidR="00A65512" w:rsidRPr="00D776B5" w:rsidRDefault="00A65512"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D119F" w14:textId="77777777" w:rsidR="00A65512" w:rsidRPr="00D776B5" w:rsidRDefault="00A65512"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9BE0F" w14:textId="77777777" w:rsidR="00A65512" w:rsidRPr="00D776B5" w:rsidRDefault="00A65512"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CE8E5" w14:textId="77777777" w:rsidR="00A65512" w:rsidRPr="00D776B5" w:rsidRDefault="00A65512"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F4973" w14:textId="77777777" w:rsidR="00A65512" w:rsidRPr="00D776B5" w:rsidRDefault="00A65512"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17EDC" w14:textId="77777777" w:rsidR="00A65512" w:rsidRPr="00D776B5" w:rsidRDefault="00A65512"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C70FD" w14:textId="77777777" w:rsidR="00A65512" w:rsidRPr="00D776B5" w:rsidRDefault="00A65512"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75870" w14:textId="77777777" w:rsidR="00A65512" w:rsidRPr="00D776B5" w:rsidRDefault="00A65512"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89D90" w14:textId="77777777" w:rsidR="00A65512" w:rsidRPr="00D776B5" w:rsidRDefault="00A65512"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16971" w14:textId="77777777" w:rsidR="00A65512" w:rsidRPr="00D776B5" w:rsidRDefault="00A65512"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36DC82" w14:textId="77777777" w:rsidR="00A65512" w:rsidRPr="00D776B5" w:rsidRDefault="00A65512"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B63381" w14:textId="77777777" w:rsidR="00A65512" w:rsidRPr="00D776B5" w:rsidRDefault="00A65512" w:rsidP="0027327B">
            <w:pPr>
              <w:pStyle w:val="TAH"/>
            </w:pPr>
            <w:r w:rsidRPr="00D776B5">
              <w:t>Bandwidth combination set</w:t>
            </w:r>
          </w:p>
        </w:tc>
      </w:tr>
      <w:tr w:rsidR="00A65512" w14:paraId="54DE4385"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EDD5203" w14:textId="77777777" w:rsidR="00A65512" w:rsidRDefault="00A65512" w:rsidP="0027327B">
            <w:pPr>
              <w:pStyle w:val="TAC"/>
              <w:rPr>
                <w:color w:val="000000"/>
              </w:rPr>
            </w:pPr>
            <w:r>
              <w:t>CA_n14A-n66A-n77A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0143C" w14:textId="77777777" w:rsidR="00A65512" w:rsidRDefault="00A65512"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34FEC9" w14:textId="77777777" w:rsidR="00A65512" w:rsidRDefault="00A65512"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1F5FAD"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656F4"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27FB8"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A8EB5"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D19FEE"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12FB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BFAF62"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815C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8183B"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67E5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92FC4"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A1E1C"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202F1" w14:textId="77777777" w:rsidR="00A65512" w:rsidRDefault="00A65512"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67D189" w14:textId="77777777" w:rsidR="00A65512" w:rsidRDefault="00A65512" w:rsidP="0027327B">
            <w:pPr>
              <w:pStyle w:val="TAC"/>
            </w:pPr>
            <w:r>
              <w:rPr>
                <w:lang w:val="en-US" w:eastAsia="zh-CN" w:bidi="ar"/>
              </w:rPr>
              <w:t>0</w:t>
            </w:r>
          </w:p>
        </w:tc>
      </w:tr>
      <w:tr w:rsidR="00A65512" w14:paraId="7F8EB0D2"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D11B7B"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18398B"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6446B6" w14:textId="77777777" w:rsidR="00A65512" w:rsidRDefault="00A65512"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F99D51"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5072A"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C0AED3" w14:textId="77777777" w:rsidR="00A65512" w:rsidRDefault="00A65512"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FA2F4"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1B3D5C"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0DE0A4"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FD4D7"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44E6E4"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5A87CE"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18C58D"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F724A"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03FF9"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30B0C" w14:textId="77777777" w:rsidR="00A65512" w:rsidRDefault="00A65512"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BB229" w14:textId="77777777" w:rsidR="00A65512" w:rsidRDefault="00A65512" w:rsidP="0027327B">
            <w:pPr>
              <w:jc w:val="center"/>
              <w:rPr>
                <w:rFonts w:ascii="Arial" w:hAnsi="Arial" w:cs="Arial"/>
                <w:color w:val="000000"/>
                <w:sz w:val="18"/>
                <w:szCs w:val="18"/>
              </w:rPr>
            </w:pPr>
          </w:p>
        </w:tc>
      </w:tr>
      <w:tr w:rsidR="00A65512" w14:paraId="0668394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0227801"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6280D3"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F4FCEA" w14:textId="77777777" w:rsidR="00A65512" w:rsidRDefault="00A65512"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763D0"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D155B"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890205" w14:textId="77777777" w:rsidR="00A65512" w:rsidRDefault="00A65512"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1F8257"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D7F549"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E9B568"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11FFD"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4F225" w14:textId="77777777" w:rsidR="00A65512" w:rsidRDefault="00A65512"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A48FC" w14:textId="77777777" w:rsidR="00A65512" w:rsidRDefault="00A65512"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6ED9B1" w14:textId="77777777" w:rsidR="00A65512" w:rsidRDefault="00A65512"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23596" w14:textId="77777777" w:rsidR="00A65512" w:rsidRDefault="00A65512"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EEB6F9" w14:textId="77777777" w:rsidR="00A65512" w:rsidRDefault="00A65512"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E557B" w14:textId="77777777" w:rsidR="00A65512" w:rsidRDefault="00A65512"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24686" w14:textId="77777777" w:rsidR="00A65512" w:rsidRDefault="00A65512" w:rsidP="0027327B">
            <w:pPr>
              <w:jc w:val="center"/>
              <w:rPr>
                <w:rFonts w:ascii="Arial" w:hAnsi="Arial" w:cs="Arial"/>
                <w:color w:val="000000"/>
                <w:sz w:val="18"/>
                <w:szCs w:val="18"/>
              </w:rPr>
            </w:pPr>
          </w:p>
        </w:tc>
      </w:tr>
    </w:tbl>
    <w:p w14:paraId="676B28C6" w14:textId="77777777" w:rsidR="00A65512" w:rsidRDefault="00A65512" w:rsidP="00A65512">
      <w:pPr>
        <w:rPr>
          <w:sz w:val="16"/>
          <w:szCs w:val="16"/>
          <w:lang w:eastAsia="zh-CN"/>
        </w:rPr>
      </w:pPr>
    </w:p>
    <w:p w14:paraId="150810AF" w14:textId="45E80FBE" w:rsidR="00A65512" w:rsidRPr="001043CD" w:rsidRDefault="00A65512" w:rsidP="00A65512">
      <w:pPr>
        <w:pStyle w:val="Heading3"/>
        <w:rPr>
          <w:lang w:val="en-US" w:eastAsia="zh-CN"/>
        </w:rPr>
      </w:pPr>
      <w:bookmarkStart w:id="74" w:name="_Toc97546893"/>
      <w:r>
        <w:rPr>
          <w:lang w:eastAsia="zh-CN"/>
        </w:rPr>
        <w:t>5.9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74"/>
    </w:p>
    <w:p w14:paraId="7174CF2E" w14:textId="73E2361D" w:rsidR="00A65512" w:rsidRDefault="00A65512" w:rsidP="00A65512">
      <w:pPr>
        <w:pStyle w:val="TH"/>
        <w:rPr>
          <w:lang w:eastAsia="zh-CN"/>
        </w:rPr>
      </w:pPr>
      <w:r>
        <w:t xml:space="preserve">Table </w:t>
      </w:r>
      <w:r>
        <w:rPr>
          <w:rFonts w:hint="eastAsia"/>
          <w:lang w:eastAsia="zh-CN"/>
        </w:rPr>
        <w:t>5.9</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5512" w:rsidRPr="00530DFD" w14:paraId="5DC5C566" w14:textId="77777777" w:rsidTr="0027327B">
        <w:trPr>
          <w:trHeight w:val="383"/>
          <w:jc w:val="center"/>
        </w:trPr>
        <w:tc>
          <w:tcPr>
            <w:tcW w:w="1641" w:type="dxa"/>
            <w:shd w:val="clear" w:color="auto" w:fill="auto"/>
          </w:tcPr>
          <w:p w14:paraId="293D0E19" w14:textId="77777777" w:rsidR="00A65512" w:rsidRPr="00370BC3" w:rsidRDefault="00A65512" w:rsidP="0027327B">
            <w:pPr>
              <w:pStyle w:val="TAH"/>
            </w:pPr>
            <w:r w:rsidRPr="00370BC3">
              <w:rPr>
                <w:rFonts w:hint="eastAsia"/>
              </w:rPr>
              <w:t>CA power class</w:t>
            </w:r>
          </w:p>
        </w:tc>
        <w:tc>
          <w:tcPr>
            <w:tcW w:w="1681" w:type="dxa"/>
            <w:shd w:val="clear" w:color="auto" w:fill="auto"/>
          </w:tcPr>
          <w:p w14:paraId="2652AEA0" w14:textId="77777777" w:rsidR="00A65512" w:rsidRPr="00370BC3" w:rsidRDefault="00A65512" w:rsidP="0027327B">
            <w:pPr>
              <w:pStyle w:val="TAH"/>
            </w:pPr>
            <w:r w:rsidRPr="00370BC3">
              <w:rPr>
                <w:rFonts w:hint="eastAsia"/>
              </w:rPr>
              <w:t xml:space="preserve">Carrier </w:t>
            </w:r>
            <w:r w:rsidRPr="00370BC3">
              <w:t>n14</w:t>
            </w:r>
            <w:r w:rsidRPr="00370BC3">
              <w:rPr>
                <w:rFonts w:hint="eastAsia"/>
              </w:rPr>
              <w:t xml:space="preserve"> power class</w:t>
            </w:r>
          </w:p>
        </w:tc>
        <w:tc>
          <w:tcPr>
            <w:tcW w:w="1660" w:type="dxa"/>
            <w:shd w:val="clear" w:color="auto" w:fill="auto"/>
          </w:tcPr>
          <w:p w14:paraId="4D01E5EC" w14:textId="77777777" w:rsidR="00A65512" w:rsidRPr="00370BC3" w:rsidRDefault="00A65512"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5CDE789B" w14:textId="77777777" w:rsidR="00A65512" w:rsidRPr="00370BC3" w:rsidRDefault="00A65512" w:rsidP="0027327B">
            <w:pPr>
              <w:pStyle w:val="TAH"/>
            </w:pPr>
            <w:r w:rsidRPr="00370BC3">
              <w:t>Carrier n77 power class</w:t>
            </w:r>
          </w:p>
        </w:tc>
      </w:tr>
      <w:tr w:rsidR="00A65512" w:rsidRPr="00530DFD" w14:paraId="4E3A4FA8" w14:textId="77777777" w:rsidTr="0027327B">
        <w:trPr>
          <w:trHeight w:val="192"/>
          <w:jc w:val="center"/>
        </w:trPr>
        <w:tc>
          <w:tcPr>
            <w:tcW w:w="1641" w:type="dxa"/>
            <w:shd w:val="clear" w:color="auto" w:fill="auto"/>
          </w:tcPr>
          <w:p w14:paraId="0732B3E6" w14:textId="77777777" w:rsidR="00A65512" w:rsidRPr="00370BC3" w:rsidRDefault="00A65512" w:rsidP="0027327B">
            <w:pPr>
              <w:pStyle w:val="TAL"/>
            </w:pPr>
            <w:r w:rsidRPr="00370BC3">
              <w:t>26dBm</w:t>
            </w:r>
          </w:p>
        </w:tc>
        <w:tc>
          <w:tcPr>
            <w:tcW w:w="1681" w:type="dxa"/>
            <w:shd w:val="clear" w:color="auto" w:fill="auto"/>
          </w:tcPr>
          <w:p w14:paraId="3F2C29DD" w14:textId="77777777" w:rsidR="00A65512" w:rsidRPr="00370BC3" w:rsidRDefault="00A65512" w:rsidP="0027327B">
            <w:pPr>
              <w:pStyle w:val="TAL"/>
            </w:pPr>
            <w:r w:rsidRPr="00370BC3">
              <w:t>23dBm</w:t>
            </w:r>
          </w:p>
        </w:tc>
        <w:tc>
          <w:tcPr>
            <w:tcW w:w="1660" w:type="dxa"/>
            <w:shd w:val="clear" w:color="auto" w:fill="auto"/>
          </w:tcPr>
          <w:p w14:paraId="1C4EDCAD" w14:textId="77777777" w:rsidR="00A65512" w:rsidRPr="00370BC3" w:rsidRDefault="00A65512" w:rsidP="0027327B">
            <w:pPr>
              <w:pStyle w:val="TAL"/>
            </w:pPr>
            <w:r w:rsidRPr="00370BC3">
              <w:t>23dBm</w:t>
            </w:r>
          </w:p>
        </w:tc>
        <w:tc>
          <w:tcPr>
            <w:tcW w:w="1660" w:type="dxa"/>
          </w:tcPr>
          <w:p w14:paraId="1874A713" w14:textId="77777777" w:rsidR="00A65512" w:rsidRPr="00370BC3" w:rsidRDefault="00A65512" w:rsidP="0027327B">
            <w:pPr>
              <w:pStyle w:val="TAL"/>
            </w:pPr>
            <w:r w:rsidRPr="00370BC3">
              <w:t>26dBm</w:t>
            </w:r>
          </w:p>
        </w:tc>
      </w:tr>
    </w:tbl>
    <w:p w14:paraId="2E0EAC03" w14:textId="77777777" w:rsidR="00A65512" w:rsidRPr="00B0188E" w:rsidRDefault="00A65512" w:rsidP="00A65512">
      <w:pPr>
        <w:pStyle w:val="TH"/>
        <w:jc w:val="left"/>
        <w:rPr>
          <w:lang w:eastAsia="zh-CN"/>
        </w:rPr>
      </w:pPr>
    </w:p>
    <w:p w14:paraId="03E9A99D" w14:textId="216FD7BB" w:rsidR="00A65512" w:rsidRPr="00FD4F24" w:rsidRDefault="00A65512" w:rsidP="00A65512">
      <w:pPr>
        <w:pStyle w:val="Heading3"/>
        <w:rPr>
          <w:lang w:eastAsia="zh-CN"/>
        </w:rPr>
      </w:pPr>
      <w:bookmarkStart w:id="75" w:name="_Toc97546894"/>
      <w:r>
        <w:t>5.9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75"/>
    </w:p>
    <w:p w14:paraId="361C9A31" w14:textId="77777777" w:rsidR="00A65512" w:rsidRPr="00F372FB" w:rsidRDefault="00A65512" w:rsidP="00A65512">
      <w:pPr>
        <w:rPr>
          <w:lang w:eastAsia="zh-CN"/>
        </w:rPr>
      </w:pPr>
      <w:r>
        <w:t>MSD requirements for single uplink PC2 are captured in lower order combinations.</w:t>
      </w:r>
    </w:p>
    <w:p w14:paraId="3D49F113" w14:textId="2B638C86" w:rsidR="0027327B" w:rsidRPr="004D3578" w:rsidRDefault="0027327B" w:rsidP="0027327B">
      <w:pPr>
        <w:pStyle w:val="Heading2"/>
        <w:rPr>
          <w:lang w:eastAsia="zh-CN"/>
        </w:rPr>
      </w:pPr>
      <w:bookmarkStart w:id="76" w:name="_Toc97546895"/>
      <w:r>
        <w:rPr>
          <w:rFonts w:hint="eastAsia"/>
          <w:lang w:eastAsia="zh-CN"/>
        </w:rPr>
        <w:t>5.10</w:t>
      </w:r>
      <w:r w:rsidRPr="004D3578">
        <w:tab/>
      </w:r>
      <w:r>
        <w:rPr>
          <w:lang w:eastAsia="zh-CN"/>
        </w:rPr>
        <w:t>CA_n30-n66-n77</w:t>
      </w:r>
      <w:bookmarkEnd w:id="76"/>
    </w:p>
    <w:p w14:paraId="58B232DA" w14:textId="2AFB1DC9" w:rsidR="0027327B" w:rsidRPr="001043CD" w:rsidRDefault="0027327B" w:rsidP="0027327B">
      <w:pPr>
        <w:pStyle w:val="Heading3"/>
        <w:rPr>
          <w:rFonts w:cs="Arial"/>
          <w:szCs w:val="28"/>
          <w:lang w:eastAsia="zh-CN"/>
        </w:rPr>
      </w:pPr>
      <w:bookmarkStart w:id="77" w:name="_Toc97546896"/>
      <w:r>
        <w:rPr>
          <w:rFonts w:cs="Arial"/>
          <w:szCs w:val="28"/>
          <w:lang w:eastAsia="zh-CN"/>
        </w:rPr>
        <w:t>5.10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77"/>
    </w:p>
    <w:p w14:paraId="4755C3F0" w14:textId="3DD4D070" w:rsidR="0027327B" w:rsidRDefault="0027327B" w:rsidP="0027327B">
      <w:pPr>
        <w:pStyle w:val="TH"/>
        <w:rPr>
          <w:lang w:eastAsia="ja-JP"/>
        </w:rPr>
      </w:pPr>
      <w:r w:rsidRPr="00BC7DD1">
        <w:rPr>
          <w:rFonts w:cs="Arial"/>
          <w:bCs/>
          <w:lang w:val="en-US"/>
        </w:rPr>
        <w:t xml:space="preserve">Table </w:t>
      </w:r>
      <w:r>
        <w:rPr>
          <w:rFonts w:cs="Arial"/>
          <w:bCs/>
          <w:lang w:val="en-US"/>
        </w:rPr>
        <w:t>5.10</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7327B" w14:paraId="14F3E9A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04AB9DC" w14:textId="77777777" w:rsidR="0027327B" w:rsidRPr="00D776B5" w:rsidRDefault="0027327B"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C90770" w14:textId="77777777" w:rsidR="0027327B" w:rsidRPr="00D776B5" w:rsidRDefault="0027327B"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2F1758" w14:textId="77777777" w:rsidR="0027327B" w:rsidRPr="00D776B5" w:rsidRDefault="0027327B"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F8BFF" w14:textId="77777777" w:rsidR="0027327B" w:rsidRPr="00D776B5" w:rsidRDefault="0027327B"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A8761" w14:textId="77777777" w:rsidR="0027327B" w:rsidRPr="00D776B5" w:rsidRDefault="0027327B"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B89AF7" w14:textId="77777777" w:rsidR="0027327B" w:rsidRPr="00D776B5" w:rsidRDefault="0027327B"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D999F" w14:textId="77777777" w:rsidR="0027327B" w:rsidRPr="00D776B5" w:rsidRDefault="0027327B"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9B42D4" w14:textId="77777777" w:rsidR="0027327B" w:rsidRPr="00D776B5" w:rsidRDefault="0027327B"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F8AB2" w14:textId="77777777" w:rsidR="0027327B" w:rsidRPr="00D776B5" w:rsidRDefault="0027327B"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893AD" w14:textId="77777777" w:rsidR="0027327B" w:rsidRPr="00D776B5" w:rsidRDefault="0027327B"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6127D" w14:textId="77777777" w:rsidR="0027327B" w:rsidRPr="00D776B5" w:rsidRDefault="0027327B"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A0198E" w14:textId="77777777" w:rsidR="0027327B" w:rsidRPr="00D776B5" w:rsidRDefault="0027327B"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135C1" w14:textId="77777777" w:rsidR="0027327B" w:rsidRPr="00D776B5" w:rsidRDefault="0027327B"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7E670" w14:textId="77777777" w:rsidR="0027327B" w:rsidRPr="00D776B5" w:rsidRDefault="0027327B"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0870" w14:textId="77777777" w:rsidR="0027327B" w:rsidRPr="00D776B5" w:rsidRDefault="0027327B"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E0A1E8" w14:textId="77777777" w:rsidR="0027327B" w:rsidRPr="00D776B5" w:rsidRDefault="0027327B"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B00670" w14:textId="77777777" w:rsidR="0027327B" w:rsidRPr="00D776B5" w:rsidRDefault="0027327B" w:rsidP="0027327B">
            <w:pPr>
              <w:pStyle w:val="TAH"/>
            </w:pPr>
            <w:r w:rsidRPr="00D776B5">
              <w:t>Bandwidth combination set</w:t>
            </w:r>
          </w:p>
        </w:tc>
      </w:tr>
      <w:tr w:rsidR="0027327B" w14:paraId="2088826D"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56918A" w14:textId="77777777" w:rsidR="0027327B" w:rsidRDefault="0027327B" w:rsidP="0027327B">
            <w:pPr>
              <w:pStyle w:val="TAC"/>
              <w:rPr>
                <w:color w:val="000000"/>
              </w:rPr>
            </w:pPr>
            <w:r>
              <w:t>CA_n30A-n66A-n77A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1A42FC" w14:textId="77777777" w:rsidR="0027327B" w:rsidRDefault="0027327B"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88E19" w14:textId="77777777" w:rsidR="0027327B" w:rsidRDefault="0027327B"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012AD"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993629"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FAF64"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869C4"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E6742"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C2DE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A22CD"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A6068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59D78"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86ED6C"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4F0035"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7BF08"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85E36" w14:textId="77777777" w:rsidR="0027327B" w:rsidRDefault="0027327B"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432251" w14:textId="77777777" w:rsidR="0027327B" w:rsidRDefault="0027327B" w:rsidP="0027327B">
            <w:pPr>
              <w:pStyle w:val="TAC"/>
            </w:pPr>
            <w:r>
              <w:rPr>
                <w:lang w:val="en-US" w:eastAsia="zh-CN" w:bidi="ar"/>
              </w:rPr>
              <w:t>0</w:t>
            </w:r>
          </w:p>
        </w:tc>
      </w:tr>
      <w:tr w:rsidR="0027327B" w14:paraId="650BCFF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0052F6"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7B6629"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AEE9C" w14:textId="77777777" w:rsidR="0027327B" w:rsidRDefault="0027327B"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0CDF5"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A1070"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7569C2" w14:textId="77777777" w:rsidR="0027327B" w:rsidRDefault="0027327B"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6725D8"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23BEAA"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64884"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8B1BD"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78BE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00155C"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0337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03ACFB"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FF4F9"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5BB7D" w14:textId="77777777" w:rsidR="0027327B" w:rsidRDefault="0027327B"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668BBE" w14:textId="77777777" w:rsidR="0027327B" w:rsidRDefault="0027327B" w:rsidP="0027327B">
            <w:pPr>
              <w:jc w:val="center"/>
              <w:rPr>
                <w:rFonts w:ascii="Arial" w:hAnsi="Arial" w:cs="Arial"/>
                <w:color w:val="000000"/>
                <w:sz w:val="18"/>
                <w:szCs w:val="18"/>
              </w:rPr>
            </w:pPr>
          </w:p>
        </w:tc>
      </w:tr>
      <w:tr w:rsidR="0027327B" w14:paraId="7E7A6F7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1370031"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0F2521"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027DA" w14:textId="77777777" w:rsidR="0027327B" w:rsidRDefault="0027327B"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D586E7"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A501F1"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852F7" w14:textId="77777777" w:rsidR="0027327B" w:rsidRDefault="0027327B"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3B475"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4EC777"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470DB4"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E57454"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AC8E5D" w14:textId="77777777" w:rsidR="0027327B" w:rsidRDefault="0027327B"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E4313" w14:textId="77777777" w:rsidR="0027327B" w:rsidRDefault="0027327B"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02012" w14:textId="77777777" w:rsidR="0027327B" w:rsidRDefault="0027327B"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B2927" w14:textId="77777777" w:rsidR="0027327B" w:rsidRDefault="0027327B"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6BC7A" w14:textId="77777777" w:rsidR="0027327B" w:rsidRDefault="0027327B"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938BC" w14:textId="77777777" w:rsidR="0027327B" w:rsidRDefault="0027327B"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268C7" w14:textId="77777777" w:rsidR="0027327B" w:rsidRDefault="0027327B" w:rsidP="0027327B">
            <w:pPr>
              <w:jc w:val="center"/>
              <w:rPr>
                <w:rFonts w:ascii="Arial" w:hAnsi="Arial" w:cs="Arial"/>
                <w:color w:val="000000"/>
                <w:sz w:val="18"/>
                <w:szCs w:val="18"/>
              </w:rPr>
            </w:pPr>
          </w:p>
        </w:tc>
      </w:tr>
    </w:tbl>
    <w:p w14:paraId="3A13D60B" w14:textId="77777777" w:rsidR="0027327B" w:rsidRDefault="0027327B" w:rsidP="0027327B">
      <w:pPr>
        <w:rPr>
          <w:sz w:val="16"/>
          <w:szCs w:val="16"/>
          <w:lang w:eastAsia="zh-CN"/>
        </w:rPr>
      </w:pPr>
    </w:p>
    <w:p w14:paraId="2607305A" w14:textId="054D500D" w:rsidR="0027327B" w:rsidRPr="001043CD" w:rsidRDefault="0027327B" w:rsidP="0027327B">
      <w:pPr>
        <w:pStyle w:val="Heading3"/>
        <w:rPr>
          <w:lang w:val="en-US" w:eastAsia="zh-CN"/>
        </w:rPr>
      </w:pPr>
      <w:bookmarkStart w:id="78" w:name="_Toc97546897"/>
      <w:r>
        <w:rPr>
          <w:lang w:eastAsia="zh-CN"/>
        </w:rPr>
        <w:t>5.10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78"/>
    </w:p>
    <w:p w14:paraId="7CD6A3B0" w14:textId="06C4179A" w:rsidR="0027327B" w:rsidRDefault="0027327B" w:rsidP="0027327B">
      <w:pPr>
        <w:pStyle w:val="TH"/>
        <w:rPr>
          <w:lang w:eastAsia="zh-CN"/>
        </w:rPr>
      </w:pPr>
      <w:r>
        <w:t xml:space="preserve">Table </w:t>
      </w:r>
      <w:r>
        <w:rPr>
          <w:rFonts w:hint="eastAsia"/>
          <w:lang w:eastAsia="zh-CN"/>
        </w:rPr>
        <w:t>5.10</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27327B" w:rsidRPr="00530DFD" w14:paraId="65A9268B" w14:textId="77777777" w:rsidTr="0027327B">
        <w:trPr>
          <w:trHeight w:val="383"/>
          <w:jc w:val="center"/>
        </w:trPr>
        <w:tc>
          <w:tcPr>
            <w:tcW w:w="1641" w:type="dxa"/>
            <w:shd w:val="clear" w:color="auto" w:fill="auto"/>
          </w:tcPr>
          <w:p w14:paraId="5152A394" w14:textId="77777777" w:rsidR="0027327B" w:rsidRPr="00370BC3" w:rsidRDefault="0027327B" w:rsidP="0027327B">
            <w:pPr>
              <w:pStyle w:val="TAH"/>
            </w:pPr>
            <w:r w:rsidRPr="00370BC3">
              <w:rPr>
                <w:rFonts w:hint="eastAsia"/>
              </w:rPr>
              <w:t>CA power class</w:t>
            </w:r>
          </w:p>
        </w:tc>
        <w:tc>
          <w:tcPr>
            <w:tcW w:w="1681" w:type="dxa"/>
            <w:shd w:val="clear" w:color="auto" w:fill="auto"/>
          </w:tcPr>
          <w:p w14:paraId="6A5A3C5B" w14:textId="77777777" w:rsidR="0027327B" w:rsidRPr="00370BC3" w:rsidRDefault="0027327B"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shd w:val="clear" w:color="auto" w:fill="auto"/>
          </w:tcPr>
          <w:p w14:paraId="22CA55DD" w14:textId="77777777" w:rsidR="0027327B" w:rsidRPr="00370BC3" w:rsidRDefault="0027327B"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474CBADA" w14:textId="77777777" w:rsidR="0027327B" w:rsidRPr="00370BC3" w:rsidRDefault="0027327B" w:rsidP="0027327B">
            <w:pPr>
              <w:pStyle w:val="TAH"/>
            </w:pPr>
            <w:r w:rsidRPr="00370BC3">
              <w:t>Carrier n77 power class</w:t>
            </w:r>
          </w:p>
        </w:tc>
      </w:tr>
      <w:tr w:rsidR="0027327B" w:rsidRPr="00530DFD" w14:paraId="239EFE1F" w14:textId="77777777" w:rsidTr="0027327B">
        <w:trPr>
          <w:trHeight w:val="192"/>
          <w:jc w:val="center"/>
        </w:trPr>
        <w:tc>
          <w:tcPr>
            <w:tcW w:w="1641" w:type="dxa"/>
            <w:shd w:val="clear" w:color="auto" w:fill="auto"/>
          </w:tcPr>
          <w:p w14:paraId="25388B2C" w14:textId="77777777" w:rsidR="0027327B" w:rsidRPr="00370BC3" w:rsidRDefault="0027327B" w:rsidP="0027327B">
            <w:pPr>
              <w:pStyle w:val="TAL"/>
            </w:pPr>
            <w:r w:rsidRPr="00370BC3">
              <w:t>26dBm</w:t>
            </w:r>
          </w:p>
        </w:tc>
        <w:tc>
          <w:tcPr>
            <w:tcW w:w="1681" w:type="dxa"/>
            <w:shd w:val="clear" w:color="auto" w:fill="auto"/>
          </w:tcPr>
          <w:p w14:paraId="053FE750" w14:textId="77777777" w:rsidR="0027327B" w:rsidRPr="00370BC3" w:rsidRDefault="0027327B" w:rsidP="0027327B">
            <w:pPr>
              <w:pStyle w:val="TAL"/>
            </w:pPr>
            <w:r w:rsidRPr="00370BC3">
              <w:t>23dBm</w:t>
            </w:r>
          </w:p>
        </w:tc>
        <w:tc>
          <w:tcPr>
            <w:tcW w:w="1660" w:type="dxa"/>
            <w:shd w:val="clear" w:color="auto" w:fill="auto"/>
          </w:tcPr>
          <w:p w14:paraId="7F9990BF" w14:textId="77777777" w:rsidR="0027327B" w:rsidRPr="00370BC3" w:rsidRDefault="0027327B" w:rsidP="0027327B">
            <w:pPr>
              <w:pStyle w:val="TAL"/>
            </w:pPr>
            <w:r w:rsidRPr="00370BC3">
              <w:t>23dBm</w:t>
            </w:r>
          </w:p>
        </w:tc>
        <w:tc>
          <w:tcPr>
            <w:tcW w:w="1660" w:type="dxa"/>
          </w:tcPr>
          <w:p w14:paraId="4152E16E" w14:textId="77777777" w:rsidR="0027327B" w:rsidRPr="00370BC3" w:rsidRDefault="0027327B" w:rsidP="0027327B">
            <w:pPr>
              <w:pStyle w:val="TAL"/>
            </w:pPr>
            <w:r w:rsidRPr="00370BC3">
              <w:t>26dBm</w:t>
            </w:r>
          </w:p>
        </w:tc>
      </w:tr>
    </w:tbl>
    <w:p w14:paraId="2587B7D7" w14:textId="77777777" w:rsidR="0027327B" w:rsidRPr="00B0188E" w:rsidRDefault="0027327B" w:rsidP="0027327B">
      <w:pPr>
        <w:pStyle w:val="TH"/>
        <w:jc w:val="left"/>
        <w:rPr>
          <w:lang w:eastAsia="zh-CN"/>
        </w:rPr>
      </w:pPr>
    </w:p>
    <w:p w14:paraId="62A47F02" w14:textId="58B3CB8B" w:rsidR="0027327B" w:rsidRPr="00FD4F24" w:rsidRDefault="0027327B" w:rsidP="0027327B">
      <w:pPr>
        <w:pStyle w:val="Heading3"/>
        <w:rPr>
          <w:lang w:eastAsia="zh-CN"/>
        </w:rPr>
      </w:pPr>
      <w:bookmarkStart w:id="79" w:name="_Toc97546898"/>
      <w:r>
        <w:t>5.10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79"/>
    </w:p>
    <w:p w14:paraId="5BA949A4" w14:textId="77777777" w:rsidR="0027327B" w:rsidRPr="00F372FB" w:rsidRDefault="0027327B" w:rsidP="0027327B">
      <w:pPr>
        <w:rPr>
          <w:lang w:eastAsia="zh-CN"/>
        </w:rPr>
      </w:pPr>
      <w:r>
        <w:t>MSD requirements for single uplink PC2 are captured in lower order combinations.</w:t>
      </w:r>
    </w:p>
    <w:p w14:paraId="37FEF761" w14:textId="36F392B4" w:rsidR="00DE73C1" w:rsidRPr="004D3578" w:rsidRDefault="00DE73C1" w:rsidP="00DE73C1">
      <w:pPr>
        <w:pStyle w:val="Heading2"/>
        <w:rPr>
          <w:lang w:eastAsia="zh-CN"/>
        </w:rPr>
      </w:pPr>
      <w:bookmarkStart w:id="80" w:name="_Toc97546899"/>
      <w:r>
        <w:rPr>
          <w:rFonts w:hint="eastAsia"/>
          <w:lang w:eastAsia="zh-CN"/>
        </w:rPr>
        <w:t>5.11</w:t>
      </w:r>
      <w:r w:rsidRPr="004D3578">
        <w:tab/>
      </w:r>
      <w:r>
        <w:rPr>
          <w:lang w:eastAsia="zh-CN"/>
        </w:rPr>
        <w:t>CA_n5-n12-n77</w:t>
      </w:r>
      <w:bookmarkEnd w:id="80"/>
    </w:p>
    <w:p w14:paraId="4B6527D1" w14:textId="7BF77ED1" w:rsidR="00DE73C1" w:rsidRPr="001043CD" w:rsidRDefault="00DE73C1" w:rsidP="00DE73C1">
      <w:pPr>
        <w:pStyle w:val="Heading3"/>
        <w:rPr>
          <w:rFonts w:cs="Arial"/>
          <w:szCs w:val="28"/>
          <w:lang w:eastAsia="zh-CN"/>
        </w:rPr>
      </w:pPr>
      <w:bookmarkStart w:id="81" w:name="_Toc97546900"/>
      <w:r>
        <w:rPr>
          <w:rFonts w:cs="Arial"/>
          <w:szCs w:val="28"/>
          <w:lang w:eastAsia="zh-CN"/>
        </w:rPr>
        <w:t>5.11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1"/>
    </w:p>
    <w:p w14:paraId="02B56621" w14:textId="4C795539" w:rsidR="00DE73C1" w:rsidRDefault="00DE73C1" w:rsidP="00DE73C1">
      <w:pPr>
        <w:pStyle w:val="TH"/>
        <w:rPr>
          <w:lang w:eastAsia="ja-JP"/>
        </w:rPr>
      </w:pPr>
      <w:r w:rsidRPr="00BC7DD1">
        <w:rPr>
          <w:rFonts w:cs="Arial"/>
          <w:bCs/>
          <w:lang w:val="en-US"/>
        </w:rPr>
        <w:t xml:space="preserve">Table </w:t>
      </w:r>
      <w:r>
        <w:rPr>
          <w:rFonts w:cs="Arial"/>
          <w:bCs/>
          <w:lang w:val="en-US"/>
        </w:rPr>
        <w:t>5.11</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E73C1" w14:paraId="5A197412"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41BB45E" w14:textId="77777777" w:rsidR="00DE73C1" w:rsidRPr="00D776B5" w:rsidRDefault="00DE73C1"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32C5B" w14:textId="77777777" w:rsidR="00DE73C1" w:rsidRPr="00D776B5" w:rsidRDefault="00DE73C1"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295DFD" w14:textId="77777777" w:rsidR="00DE73C1" w:rsidRPr="00D776B5" w:rsidRDefault="00DE73C1"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0793A5" w14:textId="77777777" w:rsidR="00DE73C1" w:rsidRPr="00D776B5" w:rsidRDefault="00DE73C1"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B7E785" w14:textId="77777777" w:rsidR="00DE73C1" w:rsidRPr="00D776B5" w:rsidRDefault="00DE73C1"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9DD91" w14:textId="77777777" w:rsidR="00DE73C1" w:rsidRPr="00D776B5" w:rsidRDefault="00DE73C1"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F5CE15" w14:textId="77777777" w:rsidR="00DE73C1" w:rsidRPr="00D776B5" w:rsidRDefault="00DE73C1"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EFBD45" w14:textId="77777777" w:rsidR="00DE73C1" w:rsidRPr="00D776B5" w:rsidRDefault="00DE73C1"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CB80A" w14:textId="77777777" w:rsidR="00DE73C1" w:rsidRPr="00D776B5" w:rsidRDefault="00DE73C1" w:rsidP="00534723">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6D2569" w14:textId="77777777" w:rsidR="00DE73C1" w:rsidRPr="00D776B5" w:rsidRDefault="00DE73C1"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0F572" w14:textId="77777777" w:rsidR="00DE73C1" w:rsidRPr="00D776B5" w:rsidRDefault="00DE73C1"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5217B" w14:textId="77777777" w:rsidR="00DE73C1" w:rsidRPr="00D776B5" w:rsidRDefault="00DE73C1"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B24A52" w14:textId="77777777" w:rsidR="00DE73C1" w:rsidRPr="00D776B5" w:rsidRDefault="00DE73C1"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D9EF14" w14:textId="77777777" w:rsidR="00DE73C1" w:rsidRPr="00D776B5" w:rsidRDefault="00DE73C1"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B58A17" w14:textId="77777777" w:rsidR="00DE73C1" w:rsidRPr="00D776B5" w:rsidRDefault="00DE73C1"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F5432" w14:textId="77777777" w:rsidR="00DE73C1" w:rsidRPr="00D776B5" w:rsidRDefault="00DE73C1"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DD2B7" w14:textId="77777777" w:rsidR="00DE73C1" w:rsidRPr="00D776B5" w:rsidRDefault="00DE73C1" w:rsidP="00534723">
            <w:pPr>
              <w:pStyle w:val="TAH"/>
            </w:pPr>
            <w:r w:rsidRPr="00D776B5">
              <w:t>Bandwidth combination set</w:t>
            </w:r>
          </w:p>
        </w:tc>
      </w:tr>
      <w:tr w:rsidR="00DE73C1" w14:paraId="20E0A856"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D86BC38" w14:textId="77777777" w:rsidR="00DE73C1" w:rsidRDefault="00DE73C1" w:rsidP="00534723">
            <w:pPr>
              <w:pStyle w:val="TAC"/>
              <w:rPr>
                <w:color w:val="000000"/>
              </w:rPr>
            </w:pPr>
            <w:r>
              <w:t>CA_n5A-n12A-n77A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F767A" w14:textId="77777777" w:rsidR="00DE73C1" w:rsidRDefault="00DE73C1" w:rsidP="00534723">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100C3" w14:textId="77777777" w:rsidR="00DE73C1" w:rsidRDefault="00DE73C1"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A6F58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264131"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FD186"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5E63B" w14:textId="77777777" w:rsidR="00DE73C1" w:rsidRDefault="00DE73C1"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E5C8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BF3FAA"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FA3A3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976E0C"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5B30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92DAC1"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F009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5AE70"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1F0E1" w14:textId="77777777" w:rsidR="00DE73C1" w:rsidRDefault="00DE73C1"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A2BAAE" w14:textId="77777777" w:rsidR="00DE73C1" w:rsidRDefault="00DE73C1" w:rsidP="00534723">
            <w:pPr>
              <w:pStyle w:val="TAC"/>
            </w:pPr>
            <w:r>
              <w:rPr>
                <w:lang w:val="en-US" w:eastAsia="zh-CN" w:bidi="ar"/>
              </w:rPr>
              <w:t>0</w:t>
            </w:r>
          </w:p>
        </w:tc>
      </w:tr>
      <w:tr w:rsidR="00DE73C1" w14:paraId="74669FD4"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5A6C049"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2B9094"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6525D" w14:textId="77777777" w:rsidR="00DE73C1" w:rsidRDefault="00DE73C1" w:rsidP="00534723">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2700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0D03A"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11B70"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F64D69"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4980D"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9FB93"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4E981"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BECF0F"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A3A14"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3303FC"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2C918B"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D867C6"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11EE86" w14:textId="77777777" w:rsidR="00DE73C1" w:rsidRDefault="00DE73C1"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F84B1D" w14:textId="77777777" w:rsidR="00DE73C1" w:rsidRDefault="00DE73C1" w:rsidP="00534723">
            <w:pPr>
              <w:jc w:val="center"/>
              <w:rPr>
                <w:rFonts w:ascii="Arial" w:hAnsi="Arial" w:cs="Arial"/>
                <w:color w:val="000000"/>
                <w:sz w:val="18"/>
                <w:szCs w:val="18"/>
              </w:rPr>
            </w:pPr>
          </w:p>
        </w:tc>
      </w:tr>
      <w:tr w:rsidR="00DE73C1" w14:paraId="6F7F93E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00E7171"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22C567"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BF9F5" w14:textId="77777777" w:rsidR="00DE73C1" w:rsidRDefault="00DE73C1"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0D0F2"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4C9C73"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AABAA" w14:textId="77777777" w:rsidR="00DE73C1" w:rsidRDefault="00DE73C1"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3861F7" w14:textId="77777777" w:rsidR="00DE73C1" w:rsidRDefault="00DE73C1"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305F7" w14:textId="77777777" w:rsidR="00DE73C1" w:rsidRDefault="00DE73C1"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8A846" w14:textId="77777777" w:rsidR="00DE73C1" w:rsidRDefault="00DE73C1"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C7392" w14:textId="77777777" w:rsidR="00DE73C1" w:rsidRDefault="00DE73C1"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AA8B1" w14:textId="77777777" w:rsidR="00DE73C1" w:rsidRDefault="00DE73C1"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6636B" w14:textId="77777777" w:rsidR="00DE73C1" w:rsidRDefault="00DE73C1"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0E6E6" w14:textId="77777777" w:rsidR="00DE73C1" w:rsidRDefault="00DE73C1"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D6D606" w14:textId="77777777" w:rsidR="00DE73C1" w:rsidRDefault="00DE73C1"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DA788" w14:textId="77777777" w:rsidR="00DE73C1" w:rsidRDefault="00DE73C1"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70CFEB" w14:textId="77777777" w:rsidR="00DE73C1" w:rsidRDefault="00DE73C1"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53719" w14:textId="77777777" w:rsidR="00DE73C1" w:rsidRDefault="00DE73C1" w:rsidP="00534723">
            <w:pPr>
              <w:jc w:val="center"/>
              <w:rPr>
                <w:rFonts w:ascii="Arial" w:hAnsi="Arial" w:cs="Arial"/>
                <w:color w:val="000000"/>
                <w:sz w:val="18"/>
                <w:szCs w:val="18"/>
              </w:rPr>
            </w:pPr>
          </w:p>
        </w:tc>
      </w:tr>
    </w:tbl>
    <w:p w14:paraId="0C5A9669" w14:textId="77777777" w:rsidR="00DE73C1" w:rsidRDefault="00DE73C1" w:rsidP="00DE73C1">
      <w:pPr>
        <w:rPr>
          <w:sz w:val="16"/>
          <w:szCs w:val="16"/>
          <w:lang w:eastAsia="zh-CN"/>
        </w:rPr>
      </w:pPr>
    </w:p>
    <w:p w14:paraId="0A48ED53" w14:textId="4808DE93" w:rsidR="00DE73C1" w:rsidRPr="001043CD" w:rsidRDefault="00DE73C1" w:rsidP="00DE73C1">
      <w:pPr>
        <w:pStyle w:val="Heading3"/>
        <w:rPr>
          <w:lang w:val="en-US" w:eastAsia="zh-CN"/>
        </w:rPr>
      </w:pPr>
      <w:bookmarkStart w:id="82" w:name="_Toc97546901"/>
      <w:r>
        <w:rPr>
          <w:lang w:eastAsia="zh-CN"/>
        </w:rPr>
        <w:t>5.11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82"/>
    </w:p>
    <w:p w14:paraId="2AC53EF4" w14:textId="67800957" w:rsidR="00DE73C1" w:rsidRDefault="00DE73C1" w:rsidP="00DE73C1">
      <w:pPr>
        <w:pStyle w:val="TH"/>
        <w:rPr>
          <w:lang w:eastAsia="zh-CN"/>
        </w:rPr>
      </w:pPr>
      <w:r>
        <w:t xml:space="preserve">Table </w:t>
      </w:r>
      <w:r>
        <w:rPr>
          <w:rFonts w:hint="eastAsia"/>
          <w:lang w:eastAsia="zh-CN"/>
        </w:rPr>
        <w:t>5.11</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E73C1" w:rsidRPr="00530DFD" w14:paraId="294B6C28" w14:textId="77777777" w:rsidTr="00534723">
        <w:trPr>
          <w:trHeight w:val="383"/>
          <w:jc w:val="center"/>
        </w:trPr>
        <w:tc>
          <w:tcPr>
            <w:tcW w:w="1641" w:type="dxa"/>
            <w:shd w:val="clear" w:color="auto" w:fill="auto"/>
          </w:tcPr>
          <w:p w14:paraId="6C0CDA26" w14:textId="77777777" w:rsidR="00DE73C1" w:rsidRPr="00370BC3" w:rsidRDefault="00DE73C1" w:rsidP="00534723">
            <w:pPr>
              <w:pStyle w:val="TAH"/>
            </w:pPr>
            <w:r w:rsidRPr="00370BC3">
              <w:rPr>
                <w:rFonts w:hint="eastAsia"/>
              </w:rPr>
              <w:t>CA power class</w:t>
            </w:r>
          </w:p>
        </w:tc>
        <w:tc>
          <w:tcPr>
            <w:tcW w:w="1681" w:type="dxa"/>
            <w:shd w:val="clear" w:color="auto" w:fill="auto"/>
          </w:tcPr>
          <w:p w14:paraId="4419D6E5" w14:textId="77777777" w:rsidR="00DE73C1" w:rsidRPr="00370BC3" w:rsidRDefault="00DE73C1" w:rsidP="00534723">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2E55E908" w14:textId="77777777" w:rsidR="00DE73C1" w:rsidRPr="00370BC3" w:rsidRDefault="00DE73C1" w:rsidP="00534723">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tcPr>
          <w:p w14:paraId="30D9A994" w14:textId="77777777" w:rsidR="00DE73C1" w:rsidRPr="00370BC3" w:rsidRDefault="00DE73C1" w:rsidP="00534723">
            <w:pPr>
              <w:pStyle w:val="TAH"/>
            </w:pPr>
            <w:r w:rsidRPr="00370BC3">
              <w:t>Carrier n77 power class</w:t>
            </w:r>
          </w:p>
        </w:tc>
      </w:tr>
      <w:tr w:rsidR="00DE73C1" w:rsidRPr="00530DFD" w14:paraId="75E5C30F" w14:textId="77777777" w:rsidTr="00534723">
        <w:trPr>
          <w:trHeight w:val="192"/>
          <w:jc w:val="center"/>
        </w:trPr>
        <w:tc>
          <w:tcPr>
            <w:tcW w:w="1641" w:type="dxa"/>
            <w:shd w:val="clear" w:color="auto" w:fill="auto"/>
          </w:tcPr>
          <w:p w14:paraId="4D8108C2" w14:textId="77777777" w:rsidR="00DE73C1" w:rsidRPr="00370BC3" w:rsidRDefault="00DE73C1" w:rsidP="00534723">
            <w:pPr>
              <w:pStyle w:val="TAL"/>
            </w:pPr>
            <w:r w:rsidRPr="00370BC3">
              <w:t>26dBm</w:t>
            </w:r>
          </w:p>
        </w:tc>
        <w:tc>
          <w:tcPr>
            <w:tcW w:w="1681" w:type="dxa"/>
            <w:shd w:val="clear" w:color="auto" w:fill="auto"/>
          </w:tcPr>
          <w:p w14:paraId="6A39C63A" w14:textId="77777777" w:rsidR="00DE73C1" w:rsidRPr="00370BC3" w:rsidRDefault="00DE73C1" w:rsidP="00534723">
            <w:pPr>
              <w:pStyle w:val="TAL"/>
            </w:pPr>
            <w:r w:rsidRPr="00370BC3">
              <w:t>23dBm</w:t>
            </w:r>
          </w:p>
        </w:tc>
        <w:tc>
          <w:tcPr>
            <w:tcW w:w="1660" w:type="dxa"/>
            <w:shd w:val="clear" w:color="auto" w:fill="auto"/>
          </w:tcPr>
          <w:p w14:paraId="45769169" w14:textId="77777777" w:rsidR="00DE73C1" w:rsidRPr="00370BC3" w:rsidRDefault="00DE73C1" w:rsidP="00534723">
            <w:pPr>
              <w:pStyle w:val="TAL"/>
            </w:pPr>
            <w:r w:rsidRPr="00370BC3">
              <w:t>23dBm</w:t>
            </w:r>
          </w:p>
        </w:tc>
        <w:tc>
          <w:tcPr>
            <w:tcW w:w="1660" w:type="dxa"/>
          </w:tcPr>
          <w:p w14:paraId="70B54A06" w14:textId="77777777" w:rsidR="00DE73C1" w:rsidRPr="00370BC3" w:rsidRDefault="00DE73C1" w:rsidP="00534723">
            <w:pPr>
              <w:pStyle w:val="TAL"/>
            </w:pPr>
            <w:r w:rsidRPr="00370BC3">
              <w:t>26dBm</w:t>
            </w:r>
          </w:p>
        </w:tc>
      </w:tr>
    </w:tbl>
    <w:p w14:paraId="0A791276" w14:textId="77777777" w:rsidR="00DE73C1" w:rsidRPr="00B0188E" w:rsidRDefault="00DE73C1" w:rsidP="00DE73C1">
      <w:pPr>
        <w:pStyle w:val="TH"/>
        <w:jc w:val="left"/>
        <w:rPr>
          <w:lang w:eastAsia="zh-CN"/>
        </w:rPr>
      </w:pPr>
    </w:p>
    <w:p w14:paraId="61C5DDA8" w14:textId="547EE48F" w:rsidR="00DE73C1" w:rsidRPr="00FD4F24" w:rsidRDefault="00DE73C1" w:rsidP="00DE73C1">
      <w:pPr>
        <w:pStyle w:val="Heading3"/>
        <w:rPr>
          <w:lang w:eastAsia="zh-CN"/>
        </w:rPr>
      </w:pPr>
      <w:bookmarkStart w:id="83" w:name="_Toc97546902"/>
      <w:r>
        <w:t>5.11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83"/>
    </w:p>
    <w:p w14:paraId="7ED556FC" w14:textId="77777777" w:rsidR="00DE73C1" w:rsidRPr="00F372FB" w:rsidRDefault="00DE73C1" w:rsidP="00DE73C1">
      <w:pPr>
        <w:rPr>
          <w:lang w:eastAsia="zh-CN"/>
        </w:rPr>
      </w:pPr>
      <w:r>
        <w:t>MSD requirements for single uplink PC2 are captured in lower order combinations.</w:t>
      </w:r>
    </w:p>
    <w:p w14:paraId="2A307364" w14:textId="546FB5DF" w:rsidR="00D42A9A" w:rsidRPr="004D3578" w:rsidRDefault="00D42A9A" w:rsidP="00D42A9A">
      <w:pPr>
        <w:pStyle w:val="Heading2"/>
        <w:rPr>
          <w:lang w:eastAsia="zh-CN"/>
        </w:rPr>
      </w:pPr>
      <w:bookmarkStart w:id="84" w:name="_Toc97546903"/>
      <w:r>
        <w:rPr>
          <w:rFonts w:hint="eastAsia"/>
          <w:lang w:eastAsia="zh-CN"/>
        </w:rPr>
        <w:t>5.12</w:t>
      </w:r>
      <w:r w:rsidRPr="004D3578">
        <w:tab/>
      </w:r>
      <w:r>
        <w:rPr>
          <w:lang w:eastAsia="zh-CN"/>
        </w:rPr>
        <w:t>CA_n5-n14-n77</w:t>
      </w:r>
      <w:bookmarkEnd w:id="84"/>
    </w:p>
    <w:p w14:paraId="1FC79680" w14:textId="1860D2F6" w:rsidR="00D42A9A" w:rsidRPr="001043CD" w:rsidRDefault="00D42A9A" w:rsidP="00D42A9A">
      <w:pPr>
        <w:pStyle w:val="Heading3"/>
        <w:rPr>
          <w:rFonts w:cs="Arial"/>
          <w:szCs w:val="28"/>
          <w:lang w:eastAsia="zh-CN"/>
        </w:rPr>
      </w:pPr>
      <w:bookmarkStart w:id="85" w:name="_Toc97546904"/>
      <w:r>
        <w:rPr>
          <w:rFonts w:cs="Arial"/>
          <w:szCs w:val="28"/>
          <w:lang w:eastAsia="zh-CN"/>
        </w:rPr>
        <w:t>5.12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5"/>
    </w:p>
    <w:p w14:paraId="46E577CE" w14:textId="61CEA9DA" w:rsidR="00D42A9A" w:rsidRDefault="00D42A9A" w:rsidP="00D42A9A">
      <w:pPr>
        <w:pStyle w:val="TH"/>
        <w:rPr>
          <w:lang w:eastAsia="ja-JP"/>
        </w:rPr>
      </w:pPr>
      <w:r w:rsidRPr="00BC7DD1">
        <w:rPr>
          <w:rFonts w:cs="Arial"/>
          <w:bCs/>
          <w:lang w:val="en-US"/>
        </w:rPr>
        <w:t xml:space="preserve">Table </w:t>
      </w:r>
      <w:r>
        <w:rPr>
          <w:rFonts w:cs="Arial"/>
          <w:bCs/>
          <w:lang w:val="en-US"/>
        </w:rPr>
        <w:t>5.12</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42A9A" w14:paraId="279D81AD"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31E25D" w14:textId="77777777" w:rsidR="00D42A9A" w:rsidRPr="00D776B5" w:rsidRDefault="00D42A9A"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60365" w14:textId="77777777" w:rsidR="00D42A9A" w:rsidRPr="00D776B5" w:rsidRDefault="00D42A9A"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7D0C09" w14:textId="77777777" w:rsidR="00D42A9A" w:rsidRPr="00D776B5" w:rsidRDefault="00D42A9A"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43A702" w14:textId="77777777" w:rsidR="00D42A9A" w:rsidRPr="00D776B5" w:rsidRDefault="00D42A9A"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AED98" w14:textId="77777777" w:rsidR="00D42A9A" w:rsidRPr="00D776B5" w:rsidRDefault="00D42A9A"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9890D" w14:textId="77777777" w:rsidR="00D42A9A" w:rsidRPr="00D776B5" w:rsidRDefault="00D42A9A"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7BB7B3" w14:textId="77777777" w:rsidR="00D42A9A" w:rsidRPr="00D776B5" w:rsidRDefault="00D42A9A"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33129" w14:textId="77777777" w:rsidR="00D42A9A" w:rsidRPr="00D776B5" w:rsidRDefault="00D42A9A"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C1B149" w14:textId="77777777" w:rsidR="00D42A9A" w:rsidRPr="00D776B5" w:rsidRDefault="00D42A9A" w:rsidP="00534723">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BB0A9E" w14:textId="77777777" w:rsidR="00D42A9A" w:rsidRPr="00D776B5" w:rsidRDefault="00D42A9A"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934C15" w14:textId="77777777" w:rsidR="00D42A9A" w:rsidRPr="00D776B5" w:rsidRDefault="00D42A9A"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A7EB2" w14:textId="77777777" w:rsidR="00D42A9A" w:rsidRPr="00D776B5" w:rsidRDefault="00D42A9A"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B4DEE" w14:textId="77777777" w:rsidR="00D42A9A" w:rsidRPr="00D776B5" w:rsidRDefault="00D42A9A"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97715" w14:textId="77777777" w:rsidR="00D42A9A" w:rsidRPr="00D776B5" w:rsidRDefault="00D42A9A"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A2F60" w14:textId="77777777" w:rsidR="00D42A9A" w:rsidRPr="00D776B5" w:rsidRDefault="00D42A9A"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87269" w14:textId="77777777" w:rsidR="00D42A9A" w:rsidRPr="00D776B5" w:rsidRDefault="00D42A9A"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99D56E" w14:textId="77777777" w:rsidR="00D42A9A" w:rsidRPr="00D776B5" w:rsidRDefault="00D42A9A" w:rsidP="00534723">
            <w:pPr>
              <w:pStyle w:val="TAH"/>
            </w:pPr>
            <w:r w:rsidRPr="00D776B5">
              <w:t>Bandwidth combination set</w:t>
            </w:r>
          </w:p>
        </w:tc>
      </w:tr>
      <w:tr w:rsidR="00D42A9A" w14:paraId="5F153AE4"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084A3D6" w14:textId="77777777" w:rsidR="00D42A9A" w:rsidRDefault="00D42A9A" w:rsidP="00534723">
            <w:pPr>
              <w:pStyle w:val="TAC"/>
              <w:rPr>
                <w:color w:val="000000"/>
              </w:rPr>
            </w:pPr>
            <w:r>
              <w:t>CA_n5A-n14A-n77A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2859" w14:textId="77777777" w:rsidR="00D42A9A" w:rsidRDefault="00D42A9A" w:rsidP="00534723">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ED5D7" w14:textId="77777777" w:rsidR="00D42A9A" w:rsidRDefault="00D42A9A"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E8E72"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BB7046"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F0480" w14:textId="77777777" w:rsidR="00D42A9A" w:rsidRDefault="00D42A9A"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C5885" w14:textId="77777777" w:rsidR="00D42A9A" w:rsidRDefault="00D42A9A"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CE518"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BDB07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26E060"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AB05A"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C1F46"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88B3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6154B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C7A19"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E50E11" w14:textId="77777777" w:rsidR="00D42A9A" w:rsidRDefault="00D42A9A"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5954C0" w14:textId="77777777" w:rsidR="00D42A9A" w:rsidRDefault="00D42A9A" w:rsidP="00534723">
            <w:pPr>
              <w:pStyle w:val="TAC"/>
            </w:pPr>
            <w:r>
              <w:rPr>
                <w:lang w:val="en-US" w:eastAsia="zh-CN" w:bidi="ar"/>
              </w:rPr>
              <w:t>0</w:t>
            </w:r>
          </w:p>
        </w:tc>
      </w:tr>
      <w:tr w:rsidR="00D42A9A" w14:paraId="7A98DE4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C81214E"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79D6F"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8F549D" w14:textId="77777777" w:rsidR="00D42A9A" w:rsidRDefault="00D42A9A" w:rsidP="00534723">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DC1BC"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E13B3"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76A206"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32C4E0"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B7B997"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7A522"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6C393"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9970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48D7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44BDFE"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97B2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5BA97"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41AA2" w14:textId="77777777" w:rsidR="00D42A9A" w:rsidRDefault="00D42A9A"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BE8247" w14:textId="77777777" w:rsidR="00D42A9A" w:rsidRDefault="00D42A9A" w:rsidP="00534723">
            <w:pPr>
              <w:jc w:val="center"/>
              <w:rPr>
                <w:rFonts w:ascii="Arial" w:hAnsi="Arial" w:cs="Arial"/>
                <w:color w:val="000000"/>
                <w:sz w:val="18"/>
                <w:szCs w:val="18"/>
              </w:rPr>
            </w:pPr>
          </w:p>
        </w:tc>
      </w:tr>
      <w:tr w:rsidR="00D42A9A" w14:paraId="72AD932A"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594D0DD"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1DA499"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05428" w14:textId="77777777" w:rsidR="00D42A9A" w:rsidRDefault="00D42A9A"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93C73"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C0F146"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5010B" w14:textId="77777777" w:rsidR="00D42A9A" w:rsidRDefault="00D42A9A"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35CB27" w14:textId="77777777" w:rsidR="00D42A9A" w:rsidRDefault="00D42A9A"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F6DF0" w14:textId="77777777" w:rsidR="00D42A9A" w:rsidRDefault="00D42A9A"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950B2" w14:textId="77777777" w:rsidR="00D42A9A" w:rsidRDefault="00D42A9A"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C9CBEE" w14:textId="77777777" w:rsidR="00D42A9A" w:rsidRDefault="00D42A9A"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12854" w14:textId="77777777" w:rsidR="00D42A9A" w:rsidRDefault="00D42A9A"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94E135" w14:textId="77777777" w:rsidR="00D42A9A" w:rsidRDefault="00D42A9A"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054B2" w14:textId="77777777" w:rsidR="00D42A9A" w:rsidRDefault="00D42A9A"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0DEB1B" w14:textId="77777777" w:rsidR="00D42A9A" w:rsidRDefault="00D42A9A"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015EB8" w14:textId="77777777" w:rsidR="00D42A9A" w:rsidRDefault="00D42A9A"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BB90B" w14:textId="77777777" w:rsidR="00D42A9A" w:rsidRDefault="00D42A9A"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6D31B" w14:textId="77777777" w:rsidR="00D42A9A" w:rsidRDefault="00D42A9A" w:rsidP="00534723">
            <w:pPr>
              <w:jc w:val="center"/>
              <w:rPr>
                <w:rFonts w:ascii="Arial" w:hAnsi="Arial" w:cs="Arial"/>
                <w:color w:val="000000"/>
                <w:sz w:val="18"/>
                <w:szCs w:val="18"/>
              </w:rPr>
            </w:pPr>
          </w:p>
        </w:tc>
      </w:tr>
    </w:tbl>
    <w:p w14:paraId="07F3A2BB" w14:textId="77777777" w:rsidR="00D42A9A" w:rsidRDefault="00D42A9A" w:rsidP="00D42A9A">
      <w:pPr>
        <w:rPr>
          <w:sz w:val="16"/>
          <w:szCs w:val="16"/>
          <w:lang w:eastAsia="zh-CN"/>
        </w:rPr>
      </w:pPr>
    </w:p>
    <w:p w14:paraId="28B685C6" w14:textId="115B5CC8" w:rsidR="00D42A9A" w:rsidRPr="001043CD" w:rsidRDefault="00D42A9A" w:rsidP="00D42A9A">
      <w:pPr>
        <w:pStyle w:val="Heading3"/>
        <w:rPr>
          <w:lang w:val="en-US" w:eastAsia="zh-CN"/>
        </w:rPr>
      </w:pPr>
      <w:bookmarkStart w:id="86" w:name="_Toc97546905"/>
      <w:r>
        <w:rPr>
          <w:lang w:eastAsia="zh-CN"/>
        </w:rPr>
        <w:t>5.12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86"/>
    </w:p>
    <w:p w14:paraId="7D36CC5A" w14:textId="260E1543" w:rsidR="00D42A9A" w:rsidRDefault="00D42A9A" w:rsidP="00D42A9A">
      <w:pPr>
        <w:pStyle w:val="TH"/>
        <w:rPr>
          <w:lang w:eastAsia="zh-CN"/>
        </w:rPr>
      </w:pPr>
      <w:r>
        <w:t xml:space="preserve">Table </w:t>
      </w:r>
      <w:r>
        <w:rPr>
          <w:rFonts w:hint="eastAsia"/>
          <w:lang w:eastAsia="zh-CN"/>
        </w:rPr>
        <w:t>5.12</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42A9A" w:rsidRPr="00530DFD" w14:paraId="41857197" w14:textId="77777777" w:rsidTr="00534723">
        <w:trPr>
          <w:trHeight w:val="383"/>
          <w:jc w:val="center"/>
        </w:trPr>
        <w:tc>
          <w:tcPr>
            <w:tcW w:w="1641" w:type="dxa"/>
            <w:shd w:val="clear" w:color="auto" w:fill="auto"/>
          </w:tcPr>
          <w:p w14:paraId="3A4A8737" w14:textId="77777777" w:rsidR="00D42A9A" w:rsidRPr="00370BC3" w:rsidRDefault="00D42A9A" w:rsidP="00534723">
            <w:pPr>
              <w:pStyle w:val="TAH"/>
            </w:pPr>
            <w:r w:rsidRPr="00370BC3">
              <w:rPr>
                <w:rFonts w:hint="eastAsia"/>
              </w:rPr>
              <w:t>CA power class</w:t>
            </w:r>
          </w:p>
        </w:tc>
        <w:tc>
          <w:tcPr>
            <w:tcW w:w="1681" w:type="dxa"/>
            <w:shd w:val="clear" w:color="auto" w:fill="auto"/>
          </w:tcPr>
          <w:p w14:paraId="58321FD2" w14:textId="77777777" w:rsidR="00D42A9A" w:rsidRPr="00370BC3" w:rsidRDefault="00D42A9A" w:rsidP="00534723">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15FBA923" w14:textId="77777777" w:rsidR="00D42A9A" w:rsidRPr="00370BC3" w:rsidRDefault="00D42A9A" w:rsidP="00534723">
            <w:pPr>
              <w:pStyle w:val="TAH"/>
            </w:pPr>
            <w:r w:rsidRPr="00370BC3">
              <w:rPr>
                <w:rFonts w:hint="eastAsia"/>
              </w:rPr>
              <w:t xml:space="preserve">Carrier </w:t>
            </w:r>
            <w:r w:rsidRPr="00370BC3">
              <w:t>n</w:t>
            </w:r>
            <w:r>
              <w:t>14</w:t>
            </w:r>
            <w:r w:rsidRPr="00370BC3">
              <w:rPr>
                <w:rFonts w:hint="eastAsia"/>
              </w:rPr>
              <w:t xml:space="preserve"> power class</w:t>
            </w:r>
          </w:p>
        </w:tc>
        <w:tc>
          <w:tcPr>
            <w:tcW w:w="1660" w:type="dxa"/>
          </w:tcPr>
          <w:p w14:paraId="72946221" w14:textId="77777777" w:rsidR="00D42A9A" w:rsidRPr="00370BC3" w:rsidRDefault="00D42A9A" w:rsidP="00534723">
            <w:pPr>
              <w:pStyle w:val="TAH"/>
            </w:pPr>
            <w:r w:rsidRPr="00370BC3">
              <w:t>Carrier n77 power class</w:t>
            </w:r>
          </w:p>
        </w:tc>
      </w:tr>
      <w:tr w:rsidR="00D42A9A" w:rsidRPr="00530DFD" w14:paraId="6D720995" w14:textId="77777777" w:rsidTr="00534723">
        <w:trPr>
          <w:trHeight w:val="192"/>
          <w:jc w:val="center"/>
        </w:trPr>
        <w:tc>
          <w:tcPr>
            <w:tcW w:w="1641" w:type="dxa"/>
            <w:shd w:val="clear" w:color="auto" w:fill="auto"/>
          </w:tcPr>
          <w:p w14:paraId="37639362" w14:textId="77777777" w:rsidR="00D42A9A" w:rsidRPr="00370BC3" w:rsidRDefault="00D42A9A" w:rsidP="00534723">
            <w:pPr>
              <w:pStyle w:val="TAL"/>
            </w:pPr>
            <w:r w:rsidRPr="00370BC3">
              <w:t>26dBm</w:t>
            </w:r>
          </w:p>
        </w:tc>
        <w:tc>
          <w:tcPr>
            <w:tcW w:w="1681" w:type="dxa"/>
            <w:shd w:val="clear" w:color="auto" w:fill="auto"/>
          </w:tcPr>
          <w:p w14:paraId="0219F52A" w14:textId="77777777" w:rsidR="00D42A9A" w:rsidRPr="00370BC3" w:rsidRDefault="00D42A9A" w:rsidP="00534723">
            <w:pPr>
              <w:pStyle w:val="TAL"/>
            </w:pPr>
            <w:r w:rsidRPr="00370BC3">
              <w:t>23dBm</w:t>
            </w:r>
          </w:p>
        </w:tc>
        <w:tc>
          <w:tcPr>
            <w:tcW w:w="1660" w:type="dxa"/>
            <w:shd w:val="clear" w:color="auto" w:fill="auto"/>
          </w:tcPr>
          <w:p w14:paraId="38DF0893" w14:textId="77777777" w:rsidR="00D42A9A" w:rsidRPr="00370BC3" w:rsidRDefault="00D42A9A" w:rsidP="00534723">
            <w:pPr>
              <w:pStyle w:val="TAL"/>
            </w:pPr>
            <w:r w:rsidRPr="00370BC3">
              <w:t>23dBm</w:t>
            </w:r>
          </w:p>
        </w:tc>
        <w:tc>
          <w:tcPr>
            <w:tcW w:w="1660" w:type="dxa"/>
          </w:tcPr>
          <w:p w14:paraId="5F58D1B6" w14:textId="77777777" w:rsidR="00D42A9A" w:rsidRPr="00370BC3" w:rsidRDefault="00D42A9A" w:rsidP="00534723">
            <w:pPr>
              <w:pStyle w:val="TAL"/>
            </w:pPr>
            <w:r w:rsidRPr="00370BC3">
              <w:t>26dBm</w:t>
            </w:r>
          </w:p>
        </w:tc>
      </w:tr>
    </w:tbl>
    <w:p w14:paraId="4AE68A7F" w14:textId="77777777" w:rsidR="00D42A9A" w:rsidRPr="00B0188E" w:rsidRDefault="00D42A9A" w:rsidP="00D42A9A">
      <w:pPr>
        <w:pStyle w:val="TH"/>
        <w:jc w:val="left"/>
        <w:rPr>
          <w:lang w:eastAsia="zh-CN"/>
        </w:rPr>
      </w:pPr>
    </w:p>
    <w:p w14:paraId="095BFD3C" w14:textId="6AF34BEA" w:rsidR="00D42A9A" w:rsidRPr="00FD4F24" w:rsidRDefault="00D42A9A" w:rsidP="00D42A9A">
      <w:pPr>
        <w:pStyle w:val="Heading3"/>
        <w:rPr>
          <w:lang w:eastAsia="zh-CN"/>
        </w:rPr>
      </w:pPr>
      <w:bookmarkStart w:id="87" w:name="_Toc97546906"/>
      <w:r>
        <w:t>5.12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87"/>
    </w:p>
    <w:p w14:paraId="290EAB22" w14:textId="77777777" w:rsidR="00D42A9A" w:rsidRPr="00F372FB" w:rsidRDefault="00D42A9A" w:rsidP="00D42A9A">
      <w:pPr>
        <w:rPr>
          <w:lang w:eastAsia="zh-CN"/>
        </w:rPr>
      </w:pPr>
      <w:r>
        <w:t>MSD requirements for single uplink PC2 are captured in lower order combinations.</w:t>
      </w:r>
    </w:p>
    <w:p w14:paraId="34C9E451" w14:textId="7B3655DF" w:rsidR="00831C33" w:rsidRPr="004D3578" w:rsidRDefault="00831C33" w:rsidP="00831C33">
      <w:pPr>
        <w:pStyle w:val="Heading2"/>
        <w:rPr>
          <w:lang w:eastAsia="zh-CN"/>
        </w:rPr>
      </w:pPr>
      <w:bookmarkStart w:id="88" w:name="_Toc73351102"/>
      <w:bookmarkStart w:id="89" w:name="_Toc97546907"/>
      <w:r>
        <w:rPr>
          <w:rFonts w:hint="eastAsia"/>
          <w:lang w:eastAsia="zh-CN"/>
        </w:rPr>
        <w:t>5.13</w:t>
      </w:r>
      <w:r w:rsidRPr="004D3578">
        <w:tab/>
      </w:r>
      <w:r>
        <w:rPr>
          <w:lang w:eastAsia="zh-CN"/>
        </w:rPr>
        <w:t>CA_n2-n29-n</w:t>
      </w:r>
      <w:bookmarkEnd w:id="88"/>
      <w:r>
        <w:rPr>
          <w:lang w:eastAsia="zh-CN"/>
        </w:rPr>
        <w:t>77</w:t>
      </w:r>
      <w:bookmarkEnd w:id="89"/>
    </w:p>
    <w:p w14:paraId="4048C294" w14:textId="29CBA2B2" w:rsidR="00831C33" w:rsidRPr="001043CD" w:rsidRDefault="00831C33" w:rsidP="00831C33">
      <w:pPr>
        <w:pStyle w:val="Heading3"/>
        <w:rPr>
          <w:rFonts w:cs="Arial"/>
          <w:szCs w:val="28"/>
          <w:lang w:eastAsia="zh-CN"/>
        </w:rPr>
      </w:pPr>
      <w:bookmarkStart w:id="90" w:name="_Toc73351103"/>
      <w:bookmarkStart w:id="91" w:name="_Toc97546908"/>
      <w:r>
        <w:rPr>
          <w:rFonts w:cs="Arial"/>
          <w:szCs w:val="28"/>
          <w:lang w:eastAsia="zh-CN"/>
        </w:rPr>
        <w:t>5.13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90"/>
      <w:bookmarkEnd w:id="91"/>
    </w:p>
    <w:p w14:paraId="425D88B9" w14:textId="22C236A3" w:rsidR="00831C33" w:rsidRDefault="00831C33" w:rsidP="00831C33">
      <w:pPr>
        <w:pStyle w:val="TH"/>
        <w:rPr>
          <w:lang w:eastAsia="ja-JP"/>
        </w:rPr>
      </w:pPr>
      <w:r w:rsidRPr="00BC7DD1">
        <w:rPr>
          <w:rFonts w:cs="Arial"/>
          <w:bCs/>
          <w:lang w:val="en-US"/>
        </w:rPr>
        <w:t xml:space="preserve">Table </w:t>
      </w:r>
      <w:r>
        <w:rPr>
          <w:rFonts w:cs="Arial"/>
          <w:bCs/>
          <w:lang w:val="en-US"/>
        </w:rPr>
        <w:t>5.13</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92" w:name="_Toc73351104"/>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831C33" w14:paraId="5CBC36D1"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952FCB2" w14:textId="77777777" w:rsidR="00831C33" w:rsidRPr="00D776B5" w:rsidRDefault="00831C33"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50A30" w14:textId="77777777" w:rsidR="00831C33" w:rsidRPr="00D776B5" w:rsidRDefault="00831C33"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549EE3" w14:textId="77777777" w:rsidR="00831C33" w:rsidRPr="00D776B5" w:rsidRDefault="00831C33"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60674B" w14:textId="77777777" w:rsidR="00831C33" w:rsidRPr="00D776B5" w:rsidRDefault="00831C33"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6799C3" w14:textId="77777777" w:rsidR="00831C33" w:rsidRPr="00D776B5" w:rsidRDefault="00831C33"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2AEE0" w14:textId="77777777" w:rsidR="00831C33" w:rsidRPr="00D776B5" w:rsidRDefault="00831C33"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7B8377" w14:textId="77777777" w:rsidR="00831C33" w:rsidRPr="00D776B5" w:rsidRDefault="00831C33"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6F5FFE" w14:textId="77777777" w:rsidR="00831C33" w:rsidRPr="00D776B5" w:rsidRDefault="00831C33"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C2858A" w14:textId="77777777" w:rsidR="00831C33" w:rsidRPr="00D776B5" w:rsidRDefault="00831C33"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89D90C" w14:textId="77777777" w:rsidR="00831C33" w:rsidRPr="00D776B5" w:rsidRDefault="00831C33"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587A00" w14:textId="77777777" w:rsidR="00831C33" w:rsidRPr="00D776B5" w:rsidRDefault="00831C33"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4D2746" w14:textId="77777777" w:rsidR="00831C33" w:rsidRPr="00D776B5" w:rsidRDefault="00831C33"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850AB" w14:textId="77777777" w:rsidR="00831C33" w:rsidRPr="00D776B5" w:rsidRDefault="00831C33"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6B785A" w14:textId="77777777" w:rsidR="00831C33" w:rsidRPr="00D776B5" w:rsidRDefault="00831C33"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F4F26F" w14:textId="77777777" w:rsidR="00831C33" w:rsidRPr="00D776B5" w:rsidRDefault="00831C33"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548B8" w14:textId="77777777" w:rsidR="00831C33" w:rsidRPr="00D776B5" w:rsidRDefault="00831C33"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37DC1" w14:textId="77777777" w:rsidR="00831C33" w:rsidRPr="00D776B5" w:rsidRDefault="00831C33" w:rsidP="00BE1D47">
            <w:pPr>
              <w:pStyle w:val="TAH"/>
            </w:pPr>
            <w:r w:rsidRPr="00D776B5">
              <w:t>Bandwidth combination set</w:t>
            </w:r>
          </w:p>
        </w:tc>
      </w:tr>
      <w:tr w:rsidR="00831C33" w14:paraId="7D8E7CCF"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B8FEABC" w14:textId="77777777" w:rsidR="00831C33" w:rsidRDefault="00831C33" w:rsidP="00BE1D47">
            <w:pPr>
              <w:pStyle w:val="TAC"/>
            </w:pPr>
            <w:r w:rsidRPr="00323D1A">
              <w:t>CA_n2A-n29A-n77A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B2CFCF9" w14:textId="77777777" w:rsidR="00831C33" w:rsidRPr="007A097D" w:rsidRDefault="00831C33"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1ABA8" w14:textId="77777777" w:rsidR="00831C33" w:rsidRDefault="00831C33"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5325A4" w14:textId="77777777" w:rsidR="00831C33" w:rsidRDefault="00831C33"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D80E11" w14:textId="77777777" w:rsidR="00831C33" w:rsidRDefault="00831C33"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0AE5D" w14:textId="77777777" w:rsidR="00831C33" w:rsidRDefault="00831C33"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4E204B" w14:textId="77777777" w:rsidR="00831C33" w:rsidRDefault="00831C33"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39B67C"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1A99B2"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873C05"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167D68"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5E6B6"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08520"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FFC828"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E94D4" w14:textId="77777777" w:rsidR="00831C33" w:rsidRDefault="00831C33"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904AE2" w14:textId="77777777" w:rsidR="00831C33" w:rsidRDefault="00831C33"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B95669E" w14:textId="77777777" w:rsidR="00831C33" w:rsidRDefault="00831C33" w:rsidP="00BE1D47">
            <w:pPr>
              <w:pStyle w:val="TAC"/>
              <w:rPr>
                <w:lang w:val="en-US" w:eastAsia="zh-CN" w:bidi="ar"/>
              </w:rPr>
            </w:pPr>
            <w:r>
              <w:rPr>
                <w:lang w:val="en-US" w:eastAsia="zh-CN" w:bidi="ar"/>
              </w:rPr>
              <w:t>0</w:t>
            </w:r>
          </w:p>
        </w:tc>
      </w:tr>
      <w:tr w:rsidR="00831C33" w14:paraId="4ECDAB1E"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E5700FE" w14:textId="77777777" w:rsidR="00831C33" w:rsidRDefault="00831C33"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4ACDEA69" w14:textId="77777777" w:rsidR="00831C33" w:rsidRDefault="00831C33"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A6ABB0" w14:textId="77777777" w:rsidR="00831C33" w:rsidRDefault="00831C33"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56E36" w14:textId="77777777" w:rsidR="00831C33" w:rsidRDefault="00831C33"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1B6FB" w14:textId="77777777" w:rsidR="00831C33" w:rsidRDefault="00831C33"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4578DA"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3A097A"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A75B1"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2088D"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EEFCC"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25881"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9F5D9"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96D63"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36237E"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C58EA" w14:textId="77777777" w:rsidR="00831C33" w:rsidRDefault="00831C33"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EBCF11" w14:textId="77777777" w:rsidR="00831C33" w:rsidRDefault="00831C33"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4A7392A5" w14:textId="77777777" w:rsidR="00831C33" w:rsidRDefault="00831C33" w:rsidP="00BE1D47">
            <w:pPr>
              <w:pStyle w:val="TAC"/>
              <w:rPr>
                <w:lang w:val="en-US" w:eastAsia="zh-CN" w:bidi="ar"/>
              </w:rPr>
            </w:pPr>
          </w:p>
        </w:tc>
      </w:tr>
      <w:tr w:rsidR="00831C33" w14:paraId="23F239DF"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32A7C4F" w14:textId="77777777" w:rsidR="00831C33" w:rsidRDefault="00831C33"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EFB771" w14:textId="77777777" w:rsidR="00831C33" w:rsidRDefault="00831C33"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D5499" w14:textId="77777777" w:rsidR="00831C33" w:rsidRDefault="00831C33"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356A9"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A06C82" w14:textId="77777777" w:rsidR="00831C33" w:rsidRDefault="00831C33"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6F8C45" w14:textId="77777777" w:rsidR="00831C33" w:rsidRDefault="00831C33"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65131F" w14:textId="77777777" w:rsidR="00831C33" w:rsidRDefault="00831C33"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9B8737" w14:textId="77777777" w:rsidR="00831C33" w:rsidRDefault="00831C33"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9F4BF4" w14:textId="77777777" w:rsidR="00831C33" w:rsidRDefault="00831C33"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1BCF6" w14:textId="77777777" w:rsidR="00831C33" w:rsidRDefault="00831C33"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B03BB" w14:textId="77777777" w:rsidR="00831C33" w:rsidRDefault="00831C33"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AF905" w14:textId="77777777" w:rsidR="00831C33" w:rsidRDefault="00831C33"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7017B9" w14:textId="77777777" w:rsidR="00831C33" w:rsidRDefault="00831C33"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4AE50D" w14:textId="77777777" w:rsidR="00831C33" w:rsidRDefault="00831C33"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42238C" w14:textId="77777777" w:rsidR="00831C33" w:rsidRDefault="00831C33"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AAD91" w14:textId="77777777" w:rsidR="00831C33" w:rsidRDefault="00831C33"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C16951" w14:textId="77777777" w:rsidR="00831C33" w:rsidRDefault="00831C33" w:rsidP="00BE1D47">
            <w:pPr>
              <w:pStyle w:val="TAC"/>
              <w:rPr>
                <w:lang w:val="en-US" w:eastAsia="zh-CN" w:bidi="ar"/>
              </w:rPr>
            </w:pPr>
          </w:p>
        </w:tc>
      </w:tr>
      <w:tr w:rsidR="00831C33" w14:paraId="6AF8975A"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EA2D3CA" w14:textId="77777777" w:rsidR="00831C33" w:rsidRDefault="00831C33" w:rsidP="00BE1D47">
            <w:pPr>
              <w:pStyle w:val="TAC"/>
            </w:pPr>
            <w:r>
              <w:t>CA_n2(2A)-n29A-n77A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7A3B390" w14:textId="77777777" w:rsidR="00831C33" w:rsidRDefault="00831C33" w:rsidP="00BE1D47">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2C8A96" w14:textId="77777777" w:rsidR="00831C33" w:rsidRDefault="00831C33" w:rsidP="00BE1D47">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CD45DA" w14:textId="77777777" w:rsidR="00831C33" w:rsidRDefault="00831C33" w:rsidP="00BE1D47">
            <w:pPr>
              <w:pStyle w:val="TAC"/>
            </w:pPr>
            <w:r w:rsidRPr="007A097D">
              <w:t>See CA_n2(2A) Bandwidth Combination Set 0 in Table 5.5A.2-1</w:t>
            </w: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6FDA03A" w14:textId="77777777" w:rsidR="00831C33" w:rsidRDefault="00831C33" w:rsidP="00BE1D47">
            <w:pPr>
              <w:pStyle w:val="TAC"/>
              <w:rPr>
                <w:lang w:val="en-US" w:eastAsia="zh-CN" w:bidi="ar"/>
              </w:rPr>
            </w:pPr>
            <w:r>
              <w:rPr>
                <w:lang w:val="en-US" w:eastAsia="zh-CN" w:bidi="ar"/>
              </w:rPr>
              <w:t>0</w:t>
            </w:r>
          </w:p>
        </w:tc>
      </w:tr>
      <w:tr w:rsidR="00831C33" w14:paraId="1180620A"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DD34012" w14:textId="77777777" w:rsidR="00831C33" w:rsidRDefault="00831C33"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C4DCD6E" w14:textId="77777777" w:rsidR="00831C33" w:rsidRDefault="00831C33"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EB51A" w14:textId="77777777" w:rsidR="00831C33" w:rsidRDefault="00831C33"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66C81" w14:textId="77777777" w:rsidR="00831C33" w:rsidRDefault="00831C33"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D6456" w14:textId="77777777" w:rsidR="00831C33" w:rsidRDefault="00831C33"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EF80F"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F0F7E"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24FE1"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BF554A"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37B698"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4E6B3"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F30FB6"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AE72D1"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775A9"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E9994A" w14:textId="77777777" w:rsidR="00831C33" w:rsidRDefault="00831C33"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A999E" w14:textId="77777777" w:rsidR="00831C33" w:rsidRDefault="00831C33"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0D40994" w14:textId="77777777" w:rsidR="00831C33" w:rsidRDefault="00831C33" w:rsidP="00BE1D47">
            <w:pPr>
              <w:pStyle w:val="TAC"/>
              <w:rPr>
                <w:lang w:val="en-US" w:eastAsia="zh-CN" w:bidi="ar"/>
              </w:rPr>
            </w:pPr>
          </w:p>
        </w:tc>
      </w:tr>
      <w:tr w:rsidR="00831C33" w14:paraId="10C5948C"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53DC312" w14:textId="77777777" w:rsidR="00831C33" w:rsidRDefault="00831C33"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14E2D" w14:textId="77777777" w:rsidR="00831C33" w:rsidRDefault="00831C33"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D682" w14:textId="77777777" w:rsidR="00831C33" w:rsidRDefault="00831C33"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C221FA"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9E4B44" w14:textId="77777777" w:rsidR="00831C33" w:rsidRDefault="00831C33"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A2235" w14:textId="77777777" w:rsidR="00831C33" w:rsidRDefault="00831C33"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BF0F11" w14:textId="77777777" w:rsidR="00831C33" w:rsidRDefault="00831C33"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B1C16A" w14:textId="77777777" w:rsidR="00831C33" w:rsidRDefault="00831C33"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55C8DC" w14:textId="77777777" w:rsidR="00831C33" w:rsidRDefault="00831C33"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079975" w14:textId="77777777" w:rsidR="00831C33" w:rsidRDefault="00831C33"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96E8CE" w14:textId="77777777" w:rsidR="00831C33" w:rsidRDefault="00831C33"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E15BB" w14:textId="77777777" w:rsidR="00831C33" w:rsidRDefault="00831C33"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447A2E" w14:textId="77777777" w:rsidR="00831C33" w:rsidRDefault="00831C33"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008FB" w14:textId="77777777" w:rsidR="00831C33" w:rsidRDefault="00831C33"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356FF5" w14:textId="77777777" w:rsidR="00831C33" w:rsidRDefault="00831C33"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14DDA1" w14:textId="77777777" w:rsidR="00831C33" w:rsidRDefault="00831C33"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8711E1" w14:textId="77777777" w:rsidR="00831C33" w:rsidRDefault="00831C33" w:rsidP="00BE1D47">
            <w:pPr>
              <w:pStyle w:val="TAC"/>
              <w:rPr>
                <w:lang w:val="en-US" w:eastAsia="zh-CN" w:bidi="ar"/>
              </w:rPr>
            </w:pPr>
          </w:p>
        </w:tc>
      </w:tr>
      <w:tr w:rsidR="00831C33" w14:paraId="0E563F29"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6E0797F" w14:textId="77777777" w:rsidR="00831C33" w:rsidRPr="00E31F8F" w:rsidRDefault="00831C33" w:rsidP="00BE1D47">
            <w:pPr>
              <w:pStyle w:val="TAC"/>
            </w:pPr>
            <w:r>
              <w:t>CA_n2A-n29A-n77(2A)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CA1A290" w14:textId="77777777" w:rsidR="00831C33" w:rsidRDefault="00831C33"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E650F5" w14:textId="77777777" w:rsidR="00831C33" w:rsidRDefault="00831C33" w:rsidP="00BE1D47">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C92C2" w14:textId="77777777" w:rsidR="00831C33" w:rsidRDefault="00831C33"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56E875" w14:textId="77777777" w:rsidR="00831C33" w:rsidRDefault="00831C33"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08B06" w14:textId="77777777" w:rsidR="00831C33" w:rsidRDefault="00831C33"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239B3" w14:textId="77777777" w:rsidR="00831C33" w:rsidRDefault="00831C33"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C5DAB"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25A90"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9204C"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90994"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416A46"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6F4C5"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8EE6D"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FA2A9" w14:textId="77777777" w:rsidR="00831C33" w:rsidRDefault="00831C33"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B03025" w14:textId="77777777" w:rsidR="00831C33" w:rsidRDefault="00831C33"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3D3EE" w14:textId="77777777" w:rsidR="00831C33" w:rsidRDefault="00831C33" w:rsidP="00BE1D47">
            <w:pPr>
              <w:pStyle w:val="TAC"/>
            </w:pPr>
            <w:r>
              <w:rPr>
                <w:lang w:val="en-US" w:eastAsia="zh-CN" w:bidi="ar"/>
              </w:rPr>
              <w:t>0</w:t>
            </w:r>
          </w:p>
        </w:tc>
      </w:tr>
      <w:tr w:rsidR="00831C33" w14:paraId="3A942987"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DC1B860" w14:textId="77777777" w:rsidR="00831C33" w:rsidRDefault="00831C33"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BCB025C" w14:textId="77777777" w:rsidR="00831C33" w:rsidRDefault="00831C33"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641D7" w14:textId="77777777" w:rsidR="00831C33" w:rsidRDefault="00831C33"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89459" w14:textId="77777777" w:rsidR="00831C33" w:rsidRDefault="00831C33"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1FD97F" w14:textId="77777777" w:rsidR="00831C33" w:rsidRDefault="00831C33"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E7BBB2"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87E58"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B3D846"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7CDB41"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4470B"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5669B4"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21022"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1B801"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8CB510"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0AF138" w14:textId="77777777" w:rsidR="00831C33" w:rsidRDefault="00831C33"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4C9FC" w14:textId="77777777" w:rsidR="00831C33" w:rsidRDefault="00831C33"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59DD1" w14:textId="77777777" w:rsidR="00831C33" w:rsidRDefault="00831C33" w:rsidP="00BE1D47">
            <w:pPr>
              <w:jc w:val="center"/>
              <w:rPr>
                <w:rFonts w:ascii="Arial" w:hAnsi="Arial" w:cs="Arial"/>
                <w:color w:val="000000"/>
                <w:sz w:val="18"/>
                <w:szCs w:val="18"/>
              </w:rPr>
            </w:pPr>
          </w:p>
        </w:tc>
      </w:tr>
      <w:tr w:rsidR="00831C33" w14:paraId="4AD6EF36"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109E846" w14:textId="77777777" w:rsidR="00831C33" w:rsidRDefault="00831C33"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20A32A" w14:textId="77777777" w:rsidR="00831C33" w:rsidRDefault="00831C33"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06504" w14:textId="77777777" w:rsidR="00831C33" w:rsidRDefault="00831C33"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D00D5E" w14:textId="77777777" w:rsidR="00831C33" w:rsidRDefault="00831C33"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D8A7F" w14:textId="77777777" w:rsidR="00831C33" w:rsidRDefault="00831C33" w:rsidP="00BE1D47">
            <w:pPr>
              <w:jc w:val="center"/>
              <w:rPr>
                <w:rFonts w:ascii="Arial" w:hAnsi="Arial" w:cs="Arial"/>
                <w:color w:val="000000"/>
                <w:sz w:val="18"/>
                <w:szCs w:val="18"/>
              </w:rPr>
            </w:pPr>
          </w:p>
        </w:tc>
      </w:tr>
      <w:tr w:rsidR="00831C33" w14:paraId="7254AA97"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A3C758" w14:textId="77777777" w:rsidR="00831C33" w:rsidRDefault="00831C33"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50233929" w14:textId="77777777" w:rsidR="00831C33" w:rsidRDefault="00831C33"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352154BF" w14:textId="77777777" w:rsidR="00831C33" w:rsidRDefault="00831C33" w:rsidP="00831C33">
      <w:pPr>
        <w:rPr>
          <w:sz w:val="16"/>
          <w:szCs w:val="16"/>
          <w:lang w:eastAsia="zh-CN"/>
        </w:rPr>
      </w:pPr>
    </w:p>
    <w:p w14:paraId="5ABD00D2" w14:textId="37FD2C7B" w:rsidR="00831C33" w:rsidRDefault="00831C33" w:rsidP="00831C33">
      <w:pPr>
        <w:pStyle w:val="Heading3"/>
        <w:rPr>
          <w:lang w:val="en-US" w:eastAsia="zh-CN"/>
        </w:rPr>
      </w:pPr>
      <w:bookmarkStart w:id="93" w:name="_Toc97546909"/>
      <w:r>
        <w:rPr>
          <w:lang w:eastAsia="zh-CN"/>
        </w:rPr>
        <w:t>5.13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92"/>
      <w:bookmarkEnd w:id="93"/>
    </w:p>
    <w:p w14:paraId="1FD56589" w14:textId="77777777" w:rsidR="00831C33" w:rsidRPr="00E31F8F" w:rsidRDefault="00831C33" w:rsidP="00831C33">
      <w:pPr>
        <w:rPr>
          <w:lang w:val="en-US" w:eastAsia="zh-CN"/>
        </w:rPr>
      </w:pPr>
      <w:r w:rsidRPr="00E31F8F">
        <w:rPr>
          <w:lang w:val="en-US" w:eastAsia="zh-CN"/>
        </w:rPr>
        <w:t>The combination CA_</w:t>
      </w:r>
      <w:r>
        <w:rPr>
          <w:lang w:val="en-US" w:eastAsia="zh-CN"/>
        </w:rPr>
        <w:t>n2_</w:t>
      </w:r>
      <w:r w:rsidRPr="00E31F8F">
        <w:rPr>
          <w:lang w:val="en-US" w:eastAsia="zh-CN"/>
        </w:rPr>
        <w:t xml:space="preserve">n29-n77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58A50C2A" w14:textId="781B7E74" w:rsidR="00831C33" w:rsidRDefault="00831C33" w:rsidP="00831C33">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831C33" w:rsidRPr="00530DFD" w14:paraId="1786457A" w14:textId="77777777" w:rsidTr="00BE1D47">
        <w:trPr>
          <w:trHeight w:val="383"/>
          <w:jc w:val="center"/>
        </w:trPr>
        <w:tc>
          <w:tcPr>
            <w:tcW w:w="1641" w:type="dxa"/>
            <w:shd w:val="clear" w:color="auto" w:fill="auto"/>
          </w:tcPr>
          <w:p w14:paraId="4ED08777" w14:textId="77777777" w:rsidR="00831C33" w:rsidRPr="00370BC3" w:rsidRDefault="00831C33" w:rsidP="00BE1D47">
            <w:pPr>
              <w:pStyle w:val="TAH"/>
            </w:pPr>
            <w:r w:rsidRPr="00370BC3">
              <w:rPr>
                <w:rFonts w:hint="eastAsia"/>
              </w:rPr>
              <w:t>CA power class</w:t>
            </w:r>
          </w:p>
        </w:tc>
        <w:tc>
          <w:tcPr>
            <w:tcW w:w="1681" w:type="dxa"/>
            <w:shd w:val="clear" w:color="auto" w:fill="auto"/>
          </w:tcPr>
          <w:p w14:paraId="30E9C2C3" w14:textId="77777777" w:rsidR="00831C33" w:rsidRPr="00370BC3" w:rsidRDefault="00831C33" w:rsidP="00BE1D47">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12E18736" w14:textId="77777777" w:rsidR="00831C33" w:rsidRPr="00370BC3" w:rsidRDefault="00831C33" w:rsidP="00BE1D47">
            <w:pPr>
              <w:pStyle w:val="TAH"/>
            </w:pPr>
            <w:r w:rsidRPr="00370BC3">
              <w:rPr>
                <w:rFonts w:hint="eastAsia"/>
              </w:rPr>
              <w:t xml:space="preserve">Carrier </w:t>
            </w:r>
            <w:r>
              <w:t>n29</w:t>
            </w:r>
            <w:r w:rsidRPr="00370BC3">
              <w:rPr>
                <w:rFonts w:hint="eastAsia"/>
              </w:rPr>
              <w:t xml:space="preserve"> power class</w:t>
            </w:r>
          </w:p>
        </w:tc>
        <w:tc>
          <w:tcPr>
            <w:tcW w:w="1660" w:type="dxa"/>
          </w:tcPr>
          <w:p w14:paraId="710CEA52" w14:textId="77777777" w:rsidR="00831C33" w:rsidRPr="00370BC3" w:rsidRDefault="00831C33" w:rsidP="00BE1D47">
            <w:pPr>
              <w:pStyle w:val="TAH"/>
            </w:pPr>
            <w:r w:rsidRPr="00370BC3">
              <w:t>Carrier n77 power class</w:t>
            </w:r>
          </w:p>
        </w:tc>
      </w:tr>
      <w:tr w:rsidR="00831C33" w:rsidRPr="00530DFD" w14:paraId="4E621A4B" w14:textId="77777777" w:rsidTr="00BE1D47">
        <w:trPr>
          <w:trHeight w:val="192"/>
          <w:jc w:val="center"/>
        </w:trPr>
        <w:tc>
          <w:tcPr>
            <w:tcW w:w="1641" w:type="dxa"/>
            <w:shd w:val="clear" w:color="auto" w:fill="auto"/>
          </w:tcPr>
          <w:p w14:paraId="15240C33" w14:textId="77777777" w:rsidR="00831C33" w:rsidRPr="00370BC3" w:rsidRDefault="00831C33" w:rsidP="00BE1D47">
            <w:pPr>
              <w:pStyle w:val="TAL"/>
            </w:pPr>
            <w:r w:rsidRPr="00370BC3">
              <w:t>26dBm</w:t>
            </w:r>
          </w:p>
        </w:tc>
        <w:tc>
          <w:tcPr>
            <w:tcW w:w="1681" w:type="dxa"/>
            <w:shd w:val="clear" w:color="auto" w:fill="auto"/>
          </w:tcPr>
          <w:p w14:paraId="22F4C0D1" w14:textId="77777777" w:rsidR="00831C33" w:rsidRPr="00370BC3" w:rsidRDefault="00831C33" w:rsidP="00BE1D47">
            <w:pPr>
              <w:pStyle w:val="TAL"/>
            </w:pPr>
            <w:r w:rsidRPr="00370BC3">
              <w:t>23dBm</w:t>
            </w:r>
          </w:p>
        </w:tc>
        <w:tc>
          <w:tcPr>
            <w:tcW w:w="1660" w:type="dxa"/>
            <w:shd w:val="clear" w:color="auto" w:fill="auto"/>
          </w:tcPr>
          <w:p w14:paraId="2295E5EC" w14:textId="77777777" w:rsidR="00831C33" w:rsidRPr="00370BC3" w:rsidRDefault="00831C33" w:rsidP="00BE1D47">
            <w:pPr>
              <w:pStyle w:val="TAL"/>
            </w:pPr>
            <w:r>
              <w:t>N/A</w:t>
            </w:r>
          </w:p>
        </w:tc>
        <w:tc>
          <w:tcPr>
            <w:tcW w:w="1660" w:type="dxa"/>
          </w:tcPr>
          <w:p w14:paraId="6BA259F6" w14:textId="77777777" w:rsidR="00831C33" w:rsidRPr="00370BC3" w:rsidRDefault="00831C33" w:rsidP="00BE1D47">
            <w:pPr>
              <w:pStyle w:val="TAL"/>
            </w:pPr>
            <w:r w:rsidRPr="00370BC3">
              <w:t>26dBm</w:t>
            </w:r>
          </w:p>
        </w:tc>
      </w:tr>
    </w:tbl>
    <w:p w14:paraId="249786B0" w14:textId="77777777" w:rsidR="00831C33" w:rsidRPr="00B0188E" w:rsidRDefault="00831C33" w:rsidP="00831C33">
      <w:pPr>
        <w:pStyle w:val="TH"/>
        <w:jc w:val="left"/>
        <w:rPr>
          <w:lang w:eastAsia="zh-CN"/>
        </w:rPr>
      </w:pPr>
    </w:p>
    <w:p w14:paraId="6416E6CD" w14:textId="5925F325" w:rsidR="00831C33" w:rsidRPr="00FD4F24" w:rsidRDefault="00831C33" w:rsidP="00831C33">
      <w:pPr>
        <w:pStyle w:val="Heading3"/>
        <w:rPr>
          <w:lang w:eastAsia="zh-CN"/>
        </w:rPr>
      </w:pPr>
      <w:bookmarkStart w:id="94" w:name="_Toc73351105"/>
      <w:bookmarkStart w:id="95" w:name="_Toc97546910"/>
      <w:r>
        <w:t>5.13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94"/>
      <w:bookmarkEnd w:id="95"/>
    </w:p>
    <w:p w14:paraId="5DA130A5" w14:textId="77777777" w:rsidR="00831C33" w:rsidRPr="00F372FB" w:rsidRDefault="00831C33" w:rsidP="00831C33">
      <w:pPr>
        <w:rPr>
          <w:lang w:eastAsia="zh-CN"/>
        </w:rPr>
      </w:pPr>
      <w:r>
        <w:t>MSD requirements for single uplink PC2 are captured in lower order combinations.</w:t>
      </w:r>
    </w:p>
    <w:p w14:paraId="2BD981DA" w14:textId="2CE80111" w:rsidR="000C163F" w:rsidRPr="004D3578" w:rsidRDefault="000C163F" w:rsidP="000C163F">
      <w:pPr>
        <w:pStyle w:val="Heading2"/>
        <w:rPr>
          <w:lang w:eastAsia="zh-CN"/>
        </w:rPr>
      </w:pPr>
      <w:bookmarkStart w:id="96" w:name="_Toc97546911"/>
      <w:r>
        <w:rPr>
          <w:rFonts w:hint="eastAsia"/>
          <w:lang w:eastAsia="zh-CN"/>
        </w:rPr>
        <w:t>5.14</w:t>
      </w:r>
      <w:r w:rsidRPr="004D3578">
        <w:tab/>
      </w:r>
      <w:r>
        <w:rPr>
          <w:lang w:eastAsia="zh-CN"/>
        </w:rPr>
        <w:t>CA_n2-n66-n77</w:t>
      </w:r>
      <w:bookmarkEnd w:id="96"/>
    </w:p>
    <w:p w14:paraId="5257634F" w14:textId="0BAA4E68" w:rsidR="000C163F" w:rsidRPr="001043CD" w:rsidRDefault="000C163F" w:rsidP="000C163F">
      <w:pPr>
        <w:pStyle w:val="Heading3"/>
        <w:rPr>
          <w:rFonts w:cs="Arial"/>
          <w:szCs w:val="28"/>
          <w:lang w:eastAsia="zh-CN"/>
        </w:rPr>
      </w:pPr>
      <w:bookmarkStart w:id="97" w:name="_Toc97546912"/>
      <w:r>
        <w:rPr>
          <w:rFonts w:cs="Arial"/>
          <w:szCs w:val="28"/>
          <w:lang w:eastAsia="zh-CN"/>
        </w:rPr>
        <w:t>5.14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97"/>
    </w:p>
    <w:p w14:paraId="7D89A2BD" w14:textId="0EF3C838" w:rsidR="000C163F" w:rsidRDefault="000C163F" w:rsidP="000C163F">
      <w:pPr>
        <w:pStyle w:val="TH"/>
        <w:rPr>
          <w:lang w:eastAsia="ja-JP"/>
        </w:rPr>
      </w:pPr>
      <w:r w:rsidRPr="00BC7DD1">
        <w:rPr>
          <w:rFonts w:cs="Arial"/>
          <w:bCs/>
          <w:lang w:val="en-US"/>
        </w:rPr>
        <w:t xml:space="preserve">Table </w:t>
      </w:r>
      <w:r>
        <w:rPr>
          <w:rFonts w:cs="Arial"/>
          <w:bCs/>
          <w:lang w:val="en-US"/>
        </w:rPr>
        <w:t>5.14</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0C163F" w14:paraId="2FC751A5"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4353315" w14:textId="77777777" w:rsidR="000C163F" w:rsidRPr="00D776B5" w:rsidRDefault="000C163F"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58160" w14:textId="77777777" w:rsidR="000C163F" w:rsidRPr="00D776B5" w:rsidRDefault="000C163F"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10410" w14:textId="77777777" w:rsidR="000C163F" w:rsidRPr="00D776B5" w:rsidRDefault="000C163F"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59887" w14:textId="77777777" w:rsidR="000C163F" w:rsidRPr="00D776B5" w:rsidRDefault="000C163F"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94E29" w14:textId="77777777" w:rsidR="000C163F" w:rsidRPr="00D776B5" w:rsidRDefault="000C163F"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82994" w14:textId="77777777" w:rsidR="000C163F" w:rsidRPr="00D776B5" w:rsidRDefault="000C163F"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FCC76" w14:textId="77777777" w:rsidR="000C163F" w:rsidRPr="00D776B5" w:rsidRDefault="000C163F"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39F76" w14:textId="77777777" w:rsidR="000C163F" w:rsidRPr="00D776B5" w:rsidRDefault="000C163F"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694E7A" w14:textId="77777777" w:rsidR="000C163F" w:rsidRPr="00D776B5" w:rsidRDefault="000C163F"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48BA5" w14:textId="77777777" w:rsidR="000C163F" w:rsidRPr="00D776B5" w:rsidRDefault="000C163F"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DECF1" w14:textId="77777777" w:rsidR="000C163F" w:rsidRPr="00D776B5" w:rsidRDefault="000C163F"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97B5A4" w14:textId="77777777" w:rsidR="000C163F" w:rsidRPr="00D776B5" w:rsidRDefault="000C163F"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0111F" w14:textId="77777777" w:rsidR="000C163F" w:rsidRPr="00D776B5" w:rsidRDefault="000C163F"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3DA31C" w14:textId="77777777" w:rsidR="000C163F" w:rsidRPr="00D776B5" w:rsidRDefault="000C163F"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742A2" w14:textId="77777777" w:rsidR="000C163F" w:rsidRPr="00D776B5" w:rsidRDefault="000C163F"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B43C69" w14:textId="77777777" w:rsidR="000C163F" w:rsidRPr="00D776B5" w:rsidRDefault="000C163F"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E4FC6" w14:textId="77777777" w:rsidR="000C163F" w:rsidRPr="00D776B5" w:rsidRDefault="000C163F" w:rsidP="00BE1D47">
            <w:pPr>
              <w:pStyle w:val="TAH"/>
            </w:pPr>
            <w:r w:rsidRPr="00D776B5">
              <w:t>Bandwidth combination set</w:t>
            </w:r>
          </w:p>
        </w:tc>
      </w:tr>
      <w:tr w:rsidR="000C163F" w14:paraId="4C7F6982"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C94044E" w14:textId="77777777" w:rsidR="000C163F" w:rsidRDefault="000C163F" w:rsidP="00BE1D47">
            <w:pPr>
              <w:pStyle w:val="TAC"/>
            </w:pPr>
            <w:r w:rsidRPr="00323D1A">
              <w:t>CA_</w:t>
            </w:r>
            <w:r>
              <w:t>n2</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575E440" w14:textId="77777777" w:rsidR="000C163F" w:rsidRPr="007A097D" w:rsidRDefault="000C163F"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242C4" w14:textId="77777777" w:rsidR="000C163F" w:rsidRDefault="000C163F"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883909"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00F452"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A9D6C3"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A0E30A"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32B533"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E32B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C00AC"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42CC29"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9EF62B"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56AF1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877BD7"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A6BE65"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E319FB" w14:textId="77777777" w:rsidR="000C163F" w:rsidRDefault="000C163F"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F68A499" w14:textId="77777777" w:rsidR="000C163F" w:rsidRDefault="000C163F" w:rsidP="00BE1D47">
            <w:pPr>
              <w:pStyle w:val="TAC"/>
              <w:rPr>
                <w:lang w:val="en-US" w:eastAsia="zh-CN" w:bidi="ar"/>
              </w:rPr>
            </w:pPr>
            <w:r>
              <w:rPr>
                <w:lang w:val="en-US" w:eastAsia="zh-CN" w:bidi="ar"/>
              </w:rPr>
              <w:t>0</w:t>
            </w:r>
          </w:p>
        </w:tc>
      </w:tr>
      <w:tr w:rsidR="000C163F" w14:paraId="5693A42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4EFF7798"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99BD41E"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54AD5" w14:textId="77777777" w:rsidR="000C163F" w:rsidRDefault="000C163F"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B48F3D"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E80A66"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3D2FC"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21BEA1"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AD8FE"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34C15"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AAA3A"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162C9"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A7B2A1"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C9CD6"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998920"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2E39C3"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6ABCF8" w14:textId="77777777" w:rsidR="000C163F" w:rsidRDefault="000C163F"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9E02260" w14:textId="77777777" w:rsidR="000C163F" w:rsidRDefault="000C163F" w:rsidP="00BE1D47">
            <w:pPr>
              <w:pStyle w:val="TAC"/>
              <w:rPr>
                <w:lang w:val="en-US" w:eastAsia="zh-CN" w:bidi="ar"/>
              </w:rPr>
            </w:pPr>
          </w:p>
        </w:tc>
      </w:tr>
      <w:tr w:rsidR="000C163F" w14:paraId="21E62CAF"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90C4500"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C007FC"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F3978"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C9227"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8FA8D3"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4C8B82" w14:textId="77777777" w:rsidR="000C163F" w:rsidRDefault="000C163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90C097" w14:textId="77777777" w:rsidR="000C163F" w:rsidRDefault="000C163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9037A"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70FA7"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04A35"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9BA7EC"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85EC51"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C7A243"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A8BF13"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73AD5"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58CBAE" w14:textId="77777777" w:rsidR="000C163F" w:rsidRDefault="000C163F"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AA4EF" w14:textId="77777777" w:rsidR="000C163F" w:rsidRDefault="000C163F" w:rsidP="00BE1D47">
            <w:pPr>
              <w:pStyle w:val="TAC"/>
              <w:rPr>
                <w:lang w:val="en-US" w:eastAsia="zh-CN" w:bidi="ar"/>
              </w:rPr>
            </w:pPr>
          </w:p>
        </w:tc>
      </w:tr>
      <w:tr w:rsidR="000C163F" w14:paraId="311721C7"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64CF079" w14:textId="77777777" w:rsidR="000C163F" w:rsidRDefault="000C163F" w:rsidP="00BE1D47">
            <w:pPr>
              <w:pStyle w:val="TAC"/>
            </w:pPr>
            <w:r w:rsidRPr="00323D1A">
              <w:t>CA_</w:t>
            </w:r>
            <w:r>
              <w:t>n2(2</w:t>
            </w:r>
            <w:r w:rsidRPr="00323D1A">
              <w:t>A</w:t>
            </w:r>
            <w:r>
              <w:t>)</w:t>
            </w:r>
            <w:r w:rsidRPr="00323D1A">
              <w:t>-</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0B1FC98" w14:textId="77777777" w:rsidR="000C163F" w:rsidRDefault="000C163F" w:rsidP="00BE1D47">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341441" w14:textId="77777777" w:rsidR="000C163F" w:rsidRDefault="000C163F" w:rsidP="00BE1D47">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F9F4ED" w14:textId="77777777" w:rsidR="000C163F" w:rsidRDefault="000C163F" w:rsidP="00BE1D47">
            <w:pPr>
              <w:pStyle w:val="TAC"/>
            </w:pPr>
            <w:r w:rsidRPr="007A097D">
              <w:rPr>
                <w:color w:val="000000"/>
              </w:rPr>
              <w:t>See CA_n</w:t>
            </w:r>
            <w:r>
              <w:rPr>
                <w:color w:val="000000"/>
              </w:rPr>
              <w:t>2</w:t>
            </w:r>
            <w:r w:rsidRPr="007A097D">
              <w:rPr>
                <w:color w:val="000000"/>
              </w:rPr>
              <w:t xml:space="preserve">(2A) Bandwidth Combination Set </w:t>
            </w:r>
            <w:r>
              <w:rPr>
                <w:color w:val="000000"/>
              </w:rPr>
              <w:t>0</w:t>
            </w:r>
            <w:r w:rsidRPr="007A097D">
              <w:rPr>
                <w:color w:val="000000"/>
              </w:rPr>
              <w:t xml:space="preserve">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616D8" w14:textId="77777777" w:rsidR="000C163F" w:rsidRDefault="000C163F" w:rsidP="00BE1D47">
            <w:pPr>
              <w:pStyle w:val="TAC"/>
              <w:rPr>
                <w:lang w:val="en-US" w:eastAsia="zh-CN" w:bidi="ar"/>
              </w:rPr>
            </w:pPr>
          </w:p>
        </w:tc>
      </w:tr>
      <w:tr w:rsidR="000C163F" w14:paraId="27319585"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F77A9CE"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CBA2DDD"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7E2B95" w14:textId="77777777" w:rsidR="000C163F" w:rsidRDefault="000C163F"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AEB17"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F9A3C7"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0CDBA4" w14:textId="77777777" w:rsidR="000C163F" w:rsidRDefault="000C163F"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52EDF6" w14:textId="77777777" w:rsidR="000C163F" w:rsidRDefault="000C163F"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7F9F81"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6E6FE"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8618F"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B38923"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0C38D"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AEF22"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34CF4E"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1C904"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896497" w14:textId="77777777" w:rsidR="000C163F" w:rsidRDefault="000C163F"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4A8EE" w14:textId="77777777" w:rsidR="000C163F" w:rsidRDefault="000C163F" w:rsidP="00BE1D47">
            <w:pPr>
              <w:pStyle w:val="TAC"/>
              <w:rPr>
                <w:lang w:val="en-US" w:eastAsia="zh-CN" w:bidi="ar"/>
              </w:rPr>
            </w:pPr>
          </w:p>
        </w:tc>
      </w:tr>
      <w:tr w:rsidR="000C163F" w14:paraId="1D1C777F"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441C7BD"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86EE2"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E2AA0C"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A24EF3"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BB89C8"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A19EC4" w14:textId="77777777" w:rsidR="000C163F" w:rsidRDefault="000C163F"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48843" w14:textId="77777777" w:rsidR="000C163F" w:rsidRDefault="000C163F"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FC61FC"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7CCBF"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6B12D"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47D382"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9D2A2"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62515D"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D845B0"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62FCE"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4B485" w14:textId="77777777" w:rsidR="000C163F" w:rsidRDefault="000C163F"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E457C" w14:textId="77777777" w:rsidR="000C163F" w:rsidRDefault="000C163F" w:rsidP="00BE1D47">
            <w:pPr>
              <w:pStyle w:val="TAC"/>
              <w:rPr>
                <w:lang w:val="en-US" w:eastAsia="zh-CN" w:bidi="ar"/>
              </w:rPr>
            </w:pPr>
          </w:p>
        </w:tc>
      </w:tr>
      <w:tr w:rsidR="000C163F" w14:paraId="5D30B9EE"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821079E" w14:textId="77777777" w:rsidR="000C163F" w:rsidRDefault="000C163F" w:rsidP="00BE1D47">
            <w:pPr>
              <w:pStyle w:val="TAC"/>
            </w:pPr>
            <w:r w:rsidRPr="00374B79">
              <w:t>CA_</w:t>
            </w:r>
            <w:r>
              <w:t>n2</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62E3959" w14:textId="77777777" w:rsidR="000C163F" w:rsidRDefault="000C163F" w:rsidP="00BE1D47">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AFC53" w14:textId="77777777" w:rsidR="000C163F" w:rsidRDefault="000C163F"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8ED2B2"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5C8A3"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EE41E" w14:textId="77777777" w:rsidR="000C163F" w:rsidRDefault="000C163F"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6210A3" w14:textId="77777777" w:rsidR="000C163F" w:rsidRDefault="000C163F"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2530D5"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F1959"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0C271F"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45CE8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107A4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F5426"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BC20A6"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D8141"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48BAF" w14:textId="77777777" w:rsidR="000C163F" w:rsidRDefault="000C163F"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F6FCC" w14:textId="77777777" w:rsidR="000C163F" w:rsidRDefault="000C163F" w:rsidP="00BE1D47">
            <w:pPr>
              <w:pStyle w:val="TAC"/>
              <w:rPr>
                <w:lang w:val="en-US" w:eastAsia="zh-CN" w:bidi="ar"/>
              </w:rPr>
            </w:pPr>
          </w:p>
        </w:tc>
      </w:tr>
      <w:tr w:rsidR="000C163F" w14:paraId="47A9D05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3159B614"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9AAF634"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B41A09" w14:textId="77777777" w:rsidR="000C163F" w:rsidRDefault="000C163F"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78963" w14:textId="77777777" w:rsidR="000C163F" w:rsidRDefault="000C163F" w:rsidP="00BE1D47">
            <w:pPr>
              <w:pStyle w:val="TAC"/>
            </w:pPr>
            <w:r w:rsidRPr="007A097D">
              <w:rPr>
                <w:color w:val="000000"/>
              </w:rPr>
              <w:t>See CA_n</w:t>
            </w:r>
            <w:r>
              <w:rPr>
                <w:color w:val="000000"/>
              </w:rPr>
              <w:t>66</w:t>
            </w:r>
            <w:r w:rsidRPr="007A097D">
              <w:rPr>
                <w:color w:val="000000"/>
              </w:rPr>
              <w:t>(2A)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E64B1" w14:textId="77777777" w:rsidR="000C163F" w:rsidRDefault="000C163F" w:rsidP="00BE1D47">
            <w:pPr>
              <w:pStyle w:val="TAC"/>
              <w:rPr>
                <w:lang w:val="en-US" w:eastAsia="zh-CN" w:bidi="ar"/>
              </w:rPr>
            </w:pPr>
          </w:p>
        </w:tc>
      </w:tr>
      <w:tr w:rsidR="000C163F" w14:paraId="41B35C74"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8A96A32"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5BF7E5"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42166F"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37F1C"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02665"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DC6A2" w14:textId="77777777" w:rsidR="000C163F" w:rsidRDefault="000C163F"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DA1BCE" w14:textId="77777777" w:rsidR="000C163F" w:rsidRDefault="000C163F"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97757"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425B6"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7A08B"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D6BDC7"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3B477E"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2A290"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933678"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D705C"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C604D" w14:textId="77777777" w:rsidR="000C163F" w:rsidRDefault="000C163F"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72C82" w14:textId="77777777" w:rsidR="000C163F" w:rsidRDefault="000C163F" w:rsidP="00BE1D47">
            <w:pPr>
              <w:pStyle w:val="TAC"/>
              <w:rPr>
                <w:lang w:val="en-US" w:eastAsia="zh-CN" w:bidi="ar"/>
              </w:rPr>
            </w:pPr>
          </w:p>
        </w:tc>
      </w:tr>
      <w:tr w:rsidR="000C163F" w14:paraId="5A1B0E3A"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8EEB731" w14:textId="77777777" w:rsidR="000C163F" w:rsidRPr="00E31F8F" w:rsidRDefault="000C163F" w:rsidP="00BE1D47">
            <w:pPr>
              <w:pStyle w:val="TAC"/>
            </w:pPr>
            <w:r>
              <w:t>CA_n2A-n66A-n77(2A)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8F69F9B" w14:textId="77777777" w:rsidR="000C163F" w:rsidRDefault="000C163F"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5B7C1" w14:textId="77777777" w:rsidR="000C163F" w:rsidRDefault="000C163F" w:rsidP="00BE1D47">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7734AB" w14:textId="77777777" w:rsidR="000C163F" w:rsidRDefault="000C163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2C3786" w14:textId="77777777" w:rsidR="000C163F" w:rsidRDefault="000C163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ADA63"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78BF1C"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488963"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B6A3E"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B786BF"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90608"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294708"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96EDD9"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F85E9"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0FA96" w14:textId="77777777" w:rsidR="000C163F" w:rsidRDefault="000C163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0A1626" w14:textId="77777777" w:rsidR="000C163F" w:rsidRDefault="000C163F"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0787D" w14:textId="77777777" w:rsidR="000C163F" w:rsidRDefault="000C163F" w:rsidP="00BE1D47">
            <w:pPr>
              <w:pStyle w:val="TAC"/>
            </w:pPr>
            <w:r>
              <w:rPr>
                <w:lang w:val="en-US" w:eastAsia="zh-CN" w:bidi="ar"/>
              </w:rPr>
              <w:t>0</w:t>
            </w:r>
          </w:p>
        </w:tc>
      </w:tr>
      <w:tr w:rsidR="000C163F" w14:paraId="5D3E58AA"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AFDB776" w14:textId="77777777" w:rsidR="000C163F" w:rsidRDefault="000C163F"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2741563" w14:textId="77777777" w:rsidR="000C163F" w:rsidRDefault="000C163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6569E8" w14:textId="77777777" w:rsidR="000C163F" w:rsidRDefault="000C163F"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CB52F" w14:textId="77777777" w:rsidR="000C163F" w:rsidRDefault="000C163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FA5FD" w14:textId="77777777" w:rsidR="000C163F" w:rsidRDefault="000C163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EFB38E"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C7FD7E"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549960" w14:textId="77777777" w:rsidR="000C163F" w:rsidRDefault="000C163F"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CC01A" w14:textId="77777777" w:rsidR="000C163F" w:rsidRDefault="000C163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2A98B" w14:textId="77777777" w:rsidR="000C163F" w:rsidRDefault="000C163F"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F1C54"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8E8C66"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ACDC48"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8B649D"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9FA631" w14:textId="77777777" w:rsidR="000C163F" w:rsidRDefault="000C163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B77765" w14:textId="77777777" w:rsidR="000C163F" w:rsidRDefault="000C163F"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6C567A" w14:textId="77777777" w:rsidR="000C163F" w:rsidRDefault="000C163F" w:rsidP="00BE1D47">
            <w:pPr>
              <w:jc w:val="center"/>
              <w:rPr>
                <w:rFonts w:ascii="Arial" w:hAnsi="Arial" w:cs="Arial"/>
                <w:color w:val="000000"/>
                <w:sz w:val="18"/>
                <w:szCs w:val="18"/>
              </w:rPr>
            </w:pPr>
          </w:p>
        </w:tc>
      </w:tr>
      <w:tr w:rsidR="000C163F" w14:paraId="023DACCF"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BDC6380" w14:textId="77777777" w:rsidR="000C163F" w:rsidRDefault="000C163F"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1F501" w14:textId="77777777" w:rsidR="000C163F" w:rsidRDefault="000C163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80D020" w14:textId="77777777" w:rsidR="000C163F" w:rsidRDefault="000C163F"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D2E46" w14:textId="77777777" w:rsidR="000C163F" w:rsidRDefault="000C163F"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4F450" w14:textId="77777777" w:rsidR="000C163F" w:rsidRDefault="000C163F" w:rsidP="00BE1D47">
            <w:pPr>
              <w:jc w:val="center"/>
              <w:rPr>
                <w:rFonts w:ascii="Arial" w:hAnsi="Arial" w:cs="Arial"/>
                <w:color w:val="000000"/>
                <w:sz w:val="18"/>
                <w:szCs w:val="18"/>
              </w:rPr>
            </w:pPr>
          </w:p>
        </w:tc>
      </w:tr>
      <w:tr w:rsidR="000C163F" w14:paraId="0C99420D"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B2B89" w14:textId="77777777" w:rsidR="000C163F" w:rsidRDefault="000C163F"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461F24D" w14:textId="77777777" w:rsidR="000C163F" w:rsidRDefault="000C163F"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6E87AA89" w14:textId="77777777" w:rsidR="000C163F" w:rsidRDefault="000C163F" w:rsidP="000C163F">
      <w:pPr>
        <w:rPr>
          <w:sz w:val="16"/>
          <w:szCs w:val="16"/>
          <w:lang w:eastAsia="zh-CN"/>
        </w:rPr>
      </w:pPr>
    </w:p>
    <w:p w14:paraId="65A6445A" w14:textId="4CBD91FC" w:rsidR="000C163F" w:rsidRDefault="000C163F" w:rsidP="000C163F">
      <w:pPr>
        <w:pStyle w:val="Heading3"/>
        <w:rPr>
          <w:lang w:val="en-US" w:eastAsia="zh-CN"/>
        </w:rPr>
      </w:pPr>
      <w:bookmarkStart w:id="98" w:name="_Toc97546913"/>
      <w:r>
        <w:rPr>
          <w:lang w:eastAsia="zh-CN"/>
        </w:rPr>
        <w:t>5.14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98"/>
    </w:p>
    <w:p w14:paraId="369910D4" w14:textId="03867ADC" w:rsidR="000C163F" w:rsidRDefault="000C163F" w:rsidP="000C163F">
      <w:pPr>
        <w:pStyle w:val="TH"/>
        <w:rPr>
          <w:lang w:eastAsia="zh-CN"/>
        </w:rPr>
      </w:pPr>
      <w:r>
        <w:t xml:space="preserve">Table </w:t>
      </w:r>
      <w:r>
        <w:rPr>
          <w:rFonts w:hint="eastAsia"/>
          <w:lang w:eastAsia="zh-CN"/>
        </w:rPr>
        <w:t>5.14</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0C163F" w:rsidRPr="00530DFD" w14:paraId="007345FB" w14:textId="77777777" w:rsidTr="00BE1D47">
        <w:trPr>
          <w:trHeight w:val="383"/>
          <w:jc w:val="center"/>
        </w:trPr>
        <w:tc>
          <w:tcPr>
            <w:tcW w:w="1641" w:type="dxa"/>
            <w:shd w:val="clear" w:color="auto" w:fill="auto"/>
          </w:tcPr>
          <w:p w14:paraId="29277094" w14:textId="77777777" w:rsidR="000C163F" w:rsidRPr="00370BC3" w:rsidRDefault="000C163F" w:rsidP="00BE1D47">
            <w:pPr>
              <w:pStyle w:val="TAH"/>
            </w:pPr>
            <w:r w:rsidRPr="00370BC3">
              <w:rPr>
                <w:rFonts w:hint="eastAsia"/>
              </w:rPr>
              <w:t>CA power class</w:t>
            </w:r>
          </w:p>
        </w:tc>
        <w:tc>
          <w:tcPr>
            <w:tcW w:w="1681" w:type="dxa"/>
            <w:shd w:val="clear" w:color="auto" w:fill="auto"/>
          </w:tcPr>
          <w:p w14:paraId="6916B641" w14:textId="77777777" w:rsidR="000C163F" w:rsidRPr="00370BC3" w:rsidRDefault="000C163F" w:rsidP="00BE1D47">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275AC94F" w14:textId="77777777" w:rsidR="000C163F" w:rsidRPr="00370BC3" w:rsidRDefault="000C163F" w:rsidP="00BE1D47">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60E9B28A" w14:textId="77777777" w:rsidR="000C163F" w:rsidRPr="00370BC3" w:rsidRDefault="000C163F" w:rsidP="00BE1D47">
            <w:pPr>
              <w:pStyle w:val="TAH"/>
            </w:pPr>
            <w:r w:rsidRPr="00370BC3">
              <w:t>Carrier n77 power class</w:t>
            </w:r>
          </w:p>
        </w:tc>
      </w:tr>
      <w:tr w:rsidR="000C163F" w:rsidRPr="00530DFD" w14:paraId="7BAF25D0" w14:textId="77777777" w:rsidTr="00BE1D47">
        <w:trPr>
          <w:trHeight w:val="192"/>
          <w:jc w:val="center"/>
        </w:trPr>
        <w:tc>
          <w:tcPr>
            <w:tcW w:w="1641" w:type="dxa"/>
            <w:shd w:val="clear" w:color="auto" w:fill="auto"/>
          </w:tcPr>
          <w:p w14:paraId="61506C99" w14:textId="77777777" w:rsidR="000C163F" w:rsidRPr="00370BC3" w:rsidRDefault="000C163F" w:rsidP="00BE1D47">
            <w:pPr>
              <w:pStyle w:val="TAL"/>
            </w:pPr>
            <w:r w:rsidRPr="00370BC3">
              <w:t>26dBm</w:t>
            </w:r>
          </w:p>
        </w:tc>
        <w:tc>
          <w:tcPr>
            <w:tcW w:w="1681" w:type="dxa"/>
            <w:shd w:val="clear" w:color="auto" w:fill="auto"/>
          </w:tcPr>
          <w:p w14:paraId="65630F2F" w14:textId="77777777" w:rsidR="000C163F" w:rsidRPr="00370BC3" w:rsidRDefault="000C163F" w:rsidP="00BE1D47">
            <w:pPr>
              <w:pStyle w:val="TAL"/>
            </w:pPr>
            <w:r w:rsidRPr="00370BC3">
              <w:t>23dBm</w:t>
            </w:r>
          </w:p>
        </w:tc>
        <w:tc>
          <w:tcPr>
            <w:tcW w:w="1660" w:type="dxa"/>
            <w:shd w:val="clear" w:color="auto" w:fill="auto"/>
          </w:tcPr>
          <w:p w14:paraId="244A6F11" w14:textId="77777777" w:rsidR="000C163F" w:rsidRPr="00370BC3" w:rsidRDefault="000C163F" w:rsidP="00BE1D47">
            <w:pPr>
              <w:pStyle w:val="TAL"/>
            </w:pPr>
            <w:r w:rsidRPr="00370BC3">
              <w:t>23dBm</w:t>
            </w:r>
          </w:p>
        </w:tc>
        <w:tc>
          <w:tcPr>
            <w:tcW w:w="1660" w:type="dxa"/>
          </w:tcPr>
          <w:p w14:paraId="5693B5B8" w14:textId="77777777" w:rsidR="000C163F" w:rsidRPr="00370BC3" w:rsidRDefault="000C163F" w:rsidP="00BE1D47">
            <w:pPr>
              <w:pStyle w:val="TAL"/>
            </w:pPr>
            <w:r w:rsidRPr="00370BC3">
              <w:t>26dBm</w:t>
            </w:r>
          </w:p>
        </w:tc>
      </w:tr>
    </w:tbl>
    <w:p w14:paraId="094A91D4" w14:textId="77777777" w:rsidR="000C163F" w:rsidRPr="00AB556B" w:rsidRDefault="000C163F" w:rsidP="000C163F">
      <w:pPr>
        <w:pStyle w:val="TH"/>
        <w:jc w:val="left"/>
        <w:rPr>
          <w:b w:val="0"/>
          <w:sz w:val="18"/>
          <w:szCs w:val="18"/>
          <w:lang w:val="en-US" w:eastAsia="zh-CN"/>
        </w:rPr>
      </w:pPr>
    </w:p>
    <w:p w14:paraId="0CC92FD6" w14:textId="20227632" w:rsidR="000C163F" w:rsidRPr="00FD4F24" w:rsidRDefault="000C163F" w:rsidP="000C163F">
      <w:pPr>
        <w:pStyle w:val="Heading3"/>
        <w:rPr>
          <w:lang w:eastAsia="zh-CN"/>
        </w:rPr>
      </w:pPr>
      <w:bookmarkStart w:id="99" w:name="_Toc97546914"/>
      <w:r>
        <w:t>5.14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99"/>
    </w:p>
    <w:p w14:paraId="1D3CD29A" w14:textId="77777777" w:rsidR="000C163F" w:rsidRPr="00F372FB" w:rsidRDefault="000C163F" w:rsidP="000C163F">
      <w:pPr>
        <w:rPr>
          <w:lang w:eastAsia="zh-CN"/>
        </w:rPr>
      </w:pPr>
      <w:r>
        <w:t>MSD requirements for single uplink PC2 are captured in lower order combinations.</w:t>
      </w:r>
    </w:p>
    <w:p w14:paraId="66FBAF74" w14:textId="0564F4CF" w:rsidR="00406DF1" w:rsidRPr="004D3578" w:rsidRDefault="00406DF1" w:rsidP="00406DF1">
      <w:pPr>
        <w:pStyle w:val="Heading2"/>
        <w:rPr>
          <w:lang w:eastAsia="zh-CN"/>
        </w:rPr>
      </w:pPr>
      <w:bookmarkStart w:id="100" w:name="_Toc97546915"/>
      <w:r>
        <w:rPr>
          <w:rFonts w:hint="eastAsia"/>
          <w:lang w:eastAsia="zh-CN"/>
        </w:rPr>
        <w:t>5.15</w:t>
      </w:r>
      <w:r w:rsidRPr="004D3578">
        <w:tab/>
      </w:r>
      <w:r>
        <w:rPr>
          <w:lang w:eastAsia="zh-CN"/>
        </w:rPr>
        <w:t>CA_n5-n29-n77</w:t>
      </w:r>
      <w:bookmarkEnd w:id="100"/>
    </w:p>
    <w:p w14:paraId="6086E7DB" w14:textId="5AF64E61" w:rsidR="00406DF1" w:rsidRPr="001043CD" w:rsidRDefault="00406DF1" w:rsidP="00406DF1">
      <w:pPr>
        <w:pStyle w:val="Heading3"/>
        <w:rPr>
          <w:rFonts w:cs="Arial"/>
          <w:szCs w:val="28"/>
          <w:lang w:eastAsia="zh-CN"/>
        </w:rPr>
      </w:pPr>
      <w:bookmarkStart w:id="101" w:name="_Toc97546916"/>
      <w:r>
        <w:rPr>
          <w:rFonts w:cs="Arial"/>
          <w:szCs w:val="28"/>
          <w:lang w:eastAsia="zh-CN"/>
        </w:rPr>
        <w:t>5.15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01"/>
    </w:p>
    <w:p w14:paraId="327999EC" w14:textId="3DE5E316" w:rsidR="00406DF1" w:rsidRDefault="00406DF1" w:rsidP="00406DF1">
      <w:pPr>
        <w:pStyle w:val="TH"/>
        <w:rPr>
          <w:lang w:eastAsia="ja-JP"/>
        </w:rPr>
      </w:pPr>
      <w:r w:rsidRPr="00BC7DD1">
        <w:rPr>
          <w:rFonts w:cs="Arial"/>
          <w:bCs/>
          <w:lang w:val="en-US"/>
        </w:rPr>
        <w:t xml:space="preserve">Table </w:t>
      </w:r>
      <w:r>
        <w:rPr>
          <w:rFonts w:cs="Arial"/>
          <w:bCs/>
          <w:lang w:val="en-US"/>
        </w:rPr>
        <w:t>5.15</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06DF1" w14:paraId="03724ECD"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E12B2A5" w14:textId="77777777" w:rsidR="00406DF1" w:rsidRPr="00D776B5" w:rsidRDefault="00406DF1"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C61D3" w14:textId="77777777" w:rsidR="00406DF1" w:rsidRPr="00D776B5" w:rsidRDefault="00406DF1"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19520" w14:textId="77777777" w:rsidR="00406DF1" w:rsidRPr="00D776B5" w:rsidRDefault="00406DF1"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2AC51" w14:textId="77777777" w:rsidR="00406DF1" w:rsidRPr="00D776B5" w:rsidRDefault="00406DF1"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796209" w14:textId="77777777" w:rsidR="00406DF1" w:rsidRPr="00D776B5" w:rsidRDefault="00406DF1"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B2DF77" w14:textId="77777777" w:rsidR="00406DF1" w:rsidRPr="00D776B5" w:rsidRDefault="00406DF1"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3BD28" w14:textId="77777777" w:rsidR="00406DF1" w:rsidRPr="00D776B5" w:rsidRDefault="00406DF1"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EC9B12" w14:textId="77777777" w:rsidR="00406DF1" w:rsidRPr="00D776B5" w:rsidRDefault="00406DF1"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5DED4" w14:textId="77777777" w:rsidR="00406DF1" w:rsidRPr="00D776B5" w:rsidRDefault="00406DF1"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4223F6" w14:textId="77777777" w:rsidR="00406DF1" w:rsidRPr="00D776B5" w:rsidRDefault="00406DF1"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A7000" w14:textId="77777777" w:rsidR="00406DF1" w:rsidRPr="00D776B5" w:rsidRDefault="00406DF1"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57B5D3" w14:textId="77777777" w:rsidR="00406DF1" w:rsidRPr="00D776B5" w:rsidRDefault="00406DF1"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72303" w14:textId="77777777" w:rsidR="00406DF1" w:rsidRPr="00D776B5" w:rsidRDefault="00406DF1"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70F3F" w14:textId="77777777" w:rsidR="00406DF1" w:rsidRPr="00D776B5" w:rsidRDefault="00406DF1"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09F9C" w14:textId="77777777" w:rsidR="00406DF1" w:rsidRPr="00D776B5" w:rsidRDefault="00406DF1"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7CE3A" w14:textId="77777777" w:rsidR="00406DF1" w:rsidRPr="00D776B5" w:rsidRDefault="00406DF1"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7F8DDE" w14:textId="77777777" w:rsidR="00406DF1" w:rsidRPr="00D776B5" w:rsidRDefault="00406DF1" w:rsidP="00BE1D47">
            <w:pPr>
              <w:pStyle w:val="TAH"/>
            </w:pPr>
            <w:r w:rsidRPr="00D776B5">
              <w:t>Bandwidth combination set</w:t>
            </w:r>
          </w:p>
        </w:tc>
      </w:tr>
      <w:tr w:rsidR="00406DF1" w14:paraId="5BBDEB07"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5345B715" w14:textId="77777777" w:rsidR="00406DF1" w:rsidRDefault="00406DF1" w:rsidP="00BE1D47">
            <w:pPr>
              <w:pStyle w:val="TAC"/>
            </w:pPr>
            <w:r w:rsidRPr="00323D1A">
              <w:t>CA_</w:t>
            </w:r>
            <w:r>
              <w:t>n5</w:t>
            </w:r>
            <w:r w:rsidRPr="00323D1A">
              <w:t>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48D8BB4" w14:textId="77777777" w:rsidR="00406DF1" w:rsidRPr="007A097D" w:rsidRDefault="00406DF1"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54186" w14:textId="77777777" w:rsidR="00406DF1" w:rsidRDefault="00406DF1"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F6FF2" w14:textId="77777777" w:rsidR="00406DF1" w:rsidRDefault="00406DF1"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166E94"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D1189" w14:textId="77777777" w:rsidR="00406DF1" w:rsidRDefault="00406DF1"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692A8" w14:textId="77777777" w:rsidR="00406DF1" w:rsidRDefault="00406DF1"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25015D"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20775"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4CF98"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2CEDFB"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2A860"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23DD3"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3A7E0C"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28D9F" w14:textId="77777777" w:rsidR="00406DF1" w:rsidRDefault="00406DF1"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FB885" w14:textId="77777777" w:rsidR="00406DF1" w:rsidRDefault="00406DF1"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956A328" w14:textId="77777777" w:rsidR="00406DF1" w:rsidRDefault="00406DF1" w:rsidP="00BE1D47">
            <w:pPr>
              <w:pStyle w:val="TAC"/>
              <w:rPr>
                <w:lang w:val="en-US" w:eastAsia="zh-CN" w:bidi="ar"/>
              </w:rPr>
            </w:pPr>
            <w:r>
              <w:rPr>
                <w:lang w:val="en-US" w:eastAsia="zh-CN" w:bidi="ar"/>
              </w:rPr>
              <w:t>0</w:t>
            </w:r>
          </w:p>
        </w:tc>
      </w:tr>
      <w:tr w:rsidR="00406DF1" w14:paraId="6B3CB14A"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FEE5FE9" w14:textId="77777777" w:rsidR="00406DF1" w:rsidRDefault="00406DF1"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6E2247F" w14:textId="77777777" w:rsidR="00406DF1" w:rsidRDefault="00406DF1"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9ECE1C" w14:textId="77777777" w:rsidR="00406DF1" w:rsidRDefault="00406DF1"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560E4A" w14:textId="77777777" w:rsidR="00406DF1" w:rsidRDefault="00406DF1"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6F327B"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F06D6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2D926"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714586"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84DA6E"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BC8301"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A9D6C"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60CD4"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D6FDA1"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CCD071"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57FC7" w14:textId="77777777" w:rsidR="00406DF1" w:rsidRDefault="00406DF1"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E3D162" w14:textId="77777777" w:rsidR="00406DF1" w:rsidRDefault="00406DF1"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8E45924" w14:textId="77777777" w:rsidR="00406DF1" w:rsidRDefault="00406DF1" w:rsidP="00BE1D47">
            <w:pPr>
              <w:pStyle w:val="TAC"/>
              <w:rPr>
                <w:lang w:val="en-US" w:eastAsia="zh-CN" w:bidi="ar"/>
              </w:rPr>
            </w:pPr>
          </w:p>
        </w:tc>
      </w:tr>
      <w:tr w:rsidR="00406DF1" w14:paraId="5B038FF4"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26A545A" w14:textId="77777777" w:rsidR="00406DF1" w:rsidRDefault="00406DF1"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2CCE6" w14:textId="77777777" w:rsidR="00406DF1" w:rsidRDefault="00406DF1"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EB62FA" w14:textId="77777777" w:rsidR="00406DF1" w:rsidRDefault="00406DF1"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0FF58"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08373"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F9A42" w14:textId="77777777" w:rsidR="00406DF1" w:rsidRDefault="00406DF1"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DBAC2" w14:textId="77777777" w:rsidR="00406DF1" w:rsidRDefault="00406DF1"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1263B8" w14:textId="77777777" w:rsidR="00406DF1" w:rsidRDefault="00406DF1"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84903" w14:textId="77777777" w:rsidR="00406DF1" w:rsidRDefault="00406DF1"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65B04A" w14:textId="77777777" w:rsidR="00406DF1" w:rsidRDefault="00406DF1"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28C334" w14:textId="77777777" w:rsidR="00406DF1" w:rsidRDefault="00406DF1"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55DD6" w14:textId="77777777" w:rsidR="00406DF1" w:rsidRDefault="00406DF1"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D9A35" w14:textId="77777777" w:rsidR="00406DF1" w:rsidRDefault="00406DF1"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1B753" w14:textId="77777777" w:rsidR="00406DF1" w:rsidRDefault="00406DF1"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32BD59" w14:textId="77777777" w:rsidR="00406DF1" w:rsidRDefault="00406DF1"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96E322" w14:textId="77777777" w:rsidR="00406DF1" w:rsidRDefault="00406DF1"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48D75" w14:textId="77777777" w:rsidR="00406DF1" w:rsidRDefault="00406DF1" w:rsidP="00BE1D47">
            <w:pPr>
              <w:pStyle w:val="TAC"/>
              <w:rPr>
                <w:lang w:val="en-US" w:eastAsia="zh-CN" w:bidi="ar"/>
              </w:rPr>
            </w:pPr>
          </w:p>
        </w:tc>
      </w:tr>
      <w:tr w:rsidR="00406DF1" w14:paraId="250FF69E"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2B6644D" w14:textId="77777777" w:rsidR="00406DF1" w:rsidRPr="00E31F8F" w:rsidRDefault="00406DF1" w:rsidP="00BE1D47">
            <w:pPr>
              <w:pStyle w:val="TAC"/>
            </w:pPr>
            <w:r>
              <w:t>CA_n5A-n29A-n77(2A)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A329D97" w14:textId="77777777" w:rsidR="00406DF1" w:rsidRDefault="00406DF1"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46580" w14:textId="77777777" w:rsidR="00406DF1" w:rsidRDefault="00406DF1"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6A974" w14:textId="77777777" w:rsidR="00406DF1" w:rsidRDefault="00406DF1"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FABB2" w14:textId="77777777" w:rsidR="00406DF1" w:rsidRDefault="00406DF1"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A9C5D" w14:textId="77777777" w:rsidR="00406DF1" w:rsidRDefault="00406DF1"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D6751" w14:textId="77777777" w:rsidR="00406DF1" w:rsidRDefault="00406DF1"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D1457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640662"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5B0F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7406D9"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76EF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AA275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52F5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E70A69" w14:textId="77777777" w:rsidR="00406DF1" w:rsidRDefault="00406DF1"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8708C8" w14:textId="77777777" w:rsidR="00406DF1" w:rsidRDefault="00406DF1"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8A1B3" w14:textId="77777777" w:rsidR="00406DF1" w:rsidRDefault="00406DF1" w:rsidP="00BE1D47">
            <w:pPr>
              <w:pStyle w:val="TAC"/>
            </w:pPr>
            <w:r>
              <w:rPr>
                <w:lang w:val="en-US" w:eastAsia="zh-CN" w:bidi="ar"/>
              </w:rPr>
              <w:t>0</w:t>
            </w:r>
          </w:p>
        </w:tc>
      </w:tr>
      <w:tr w:rsidR="00406DF1" w14:paraId="1275E805"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074D3C7" w14:textId="77777777" w:rsidR="00406DF1" w:rsidRDefault="00406DF1"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4CED64F7" w14:textId="77777777" w:rsidR="00406DF1" w:rsidRDefault="00406DF1"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473252" w14:textId="77777777" w:rsidR="00406DF1" w:rsidRDefault="00406DF1"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23E6B" w14:textId="77777777" w:rsidR="00406DF1" w:rsidRDefault="00406DF1"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016569" w14:textId="77777777" w:rsidR="00406DF1" w:rsidRDefault="00406DF1"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9C657B"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EDEE95"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E6AE3D"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B7010D"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B00D9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726BA"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571DD"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E2DF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C777D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4E2629" w14:textId="77777777" w:rsidR="00406DF1" w:rsidRDefault="00406DF1"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1ADAAC" w14:textId="77777777" w:rsidR="00406DF1" w:rsidRDefault="00406DF1"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3C1FE" w14:textId="77777777" w:rsidR="00406DF1" w:rsidRDefault="00406DF1" w:rsidP="00BE1D47">
            <w:pPr>
              <w:jc w:val="center"/>
              <w:rPr>
                <w:rFonts w:ascii="Arial" w:hAnsi="Arial" w:cs="Arial"/>
                <w:color w:val="000000"/>
                <w:sz w:val="18"/>
                <w:szCs w:val="18"/>
              </w:rPr>
            </w:pPr>
          </w:p>
        </w:tc>
      </w:tr>
      <w:tr w:rsidR="00406DF1" w14:paraId="268EC9FB"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052CAE0" w14:textId="77777777" w:rsidR="00406DF1" w:rsidRDefault="00406DF1"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3DE305" w14:textId="77777777" w:rsidR="00406DF1" w:rsidRDefault="00406DF1"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3B0305" w14:textId="77777777" w:rsidR="00406DF1" w:rsidRDefault="00406DF1"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FA63E" w14:textId="77777777" w:rsidR="00406DF1" w:rsidRDefault="00406DF1"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960AD" w14:textId="77777777" w:rsidR="00406DF1" w:rsidRDefault="00406DF1" w:rsidP="00BE1D47">
            <w:pPr>
              <w:jc w:val="center"/>
              <w:rPr>
                <w:rFonts w:ascii="Arial" w:hAnsi="Arial" w:cs="Arial"/>
                <w:color w:val="000000"/>
                <w:sz w:val="18"/>
                <w:szCs w:val="18"/>
              </w:rPr>
            </w:pPr>
          </w:p>
        </w:tc>
      </w:tr>
      <w:tr w:rsidR="00406DF1" w14:paraId="1A346053"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762D9" w14:textId="77777777" w:rsidR="00406DF1" w:rsidRDefault="00406DF1"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DC7EF4F" w14:textId="77777777" w:rsidR="00406DF1" w:rsidRDefault="00406DF1"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66601396" w14:textId="77777777" w:rsidR="00406DF1" w:rsidRDefault="00406DF1" w:rsidP="00406DF1">
      <w:pPr>
        <w:rPr>
          <w:sz w:val="16"/>
          <w:szCs w:val="16"/>
          <w:lang w:eastAsia="zh-CN"/>
        </w:rPr>
      </w:pPr>
    </w:p>
    <w:p w14:paraId="0EDC4D9E" w14:textId="3A40160A" w:rsidR="00406DF1" w:rsidRDefault="00406DF1" w:rsidP="00406DF1">
      <w:pPr>
        <w:pStyle w:val="Heading3"/>
        <w:rPr>
          <w:lang w:val="en-US" w:eastAsia="zh-CN"/>
        </w:rPr>
      </w:pPr>
      <w:bookmarkStart w:id="102" w:name="_Toc97546917"/>
      <w:r>
        <w:rPr>
          <w:lang w:eastAsia="zh-CN"/>
        </w:rPr>
        <w:t>5.15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02"/>
    </w:p>
    <w:p w14:paraId="349A5DFF" w14:textId="77777777" w:rsidR="00406DF1" w:rsidRPr="00E31F8F" w:rsidRDefault="00406DF1" w:rsidP="00406DF1">
      <w:pPr>
        <w:rPr>
          <w:lang w:val="en-US" w:eastAsia="zh-CN"/>
        </w:rPr>
      </w:pPr>
      <w:r w:rsidRPr="00E31F8F">
        <w:rPr>
          <w:lang w:val="en-US" w:eastAsia="zh-CN"/>
        </w:rPr>
        <w:t>The combination CA_</w:t>
      </w:r>
      <w:r>
        <w:rPr>
          <w:lang w:val="en-US" w:eastAsia="zh-CN"/>
        </w:rPr>
        <w:t>n5_</w:t>
      </w:r>
      <w:r w:rsidRPr="00E31F8F">
        <w:rPr>
          <w:lang w:val="en-US" w:eastAsia="zh-CN"/>
        </w:rPr>
        <w:t xml:space="preserve">n29-n77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2114D0F0" w14:textId="6BDE0BFB" w:rsidR="00406DF1" w:rsidRDefault="00406DF1" w:rsidP="00406DF1">
      <w:pPr>
        <w:pStyle w:val="TH"/>
        <w:rPr>
          <w:lang w:eastAsia="zh-CN"/>
        </w:rPr>
      </w:pPr>
      <w:r>
        <w:t xml:space="preserve">Table </w:t>
      </w:r>
      <w:r>
        <w:rPr>
          <w:rFonts w:hint="eastAsia"/>
          <w:lang w:eastAsia="zh-CN"/>
        </w:rPr>
        <w:t>5.15</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406DF1" w:rsidRPr="00530DFD" w14:paraId="5AC1179D" w14:textId="77777777" w:rsidTr="00BE1D47">
        <w:trPr>
          <w:trHeight w:val="383"/>
          <w:jc w:val="center"/>
        </w:trPr>
        <w:tc>
          <w:tcPr>
            <w:tcW w:w="1641" w:type="dxa"/>
            <w:shd w:val="clear" w:color="auto" w:fill="auto"/>
          </w:tcPr>
          <w:p w14:paraId="36A03DBC" w14:textId="77777777" w:rsidR="00406DF1" w:rsidRPr="00370BC3" w:rsidRDefault="00406DF1" w:rsidP="00BE1D47">
            <w:pPr>
              <w:pStyle w:val="TAH"/>
            </w:pPr>
            <w:r w:rsidRPr="00370BC3">
              <w:rPr>
                <w:rFonts w:hint="eastAsia"/>
              </w:rPr>
              <w:t>CA power class</w:t>
            </w:r>
          </w:p>
        </w:tc>
        <w:tc>
          <w:tcPr>
            <w:tcW w:w="1681" w:type="dxa"/>
            <w:shd w:val="clear" w:color="auto" w:fill="auto"/>
          </w:tcPr>
          <w:p w14:paraId="3C6D3821" w14:textId="77777777" w:rsidR="00406DF1" w:rsidRPr="00370BC3" w:rsidRDefault="00406DF1" w:rsidP="00BE1D47">
            <w:pPr>
              <w:pStyle w:val="TAH"/>
            </w:pPr>
            <w:r w:rsidRPr="00370BC3">
              <w:rPr>
                <w:rFonts w:hint="eastAsia"/>
              </w:rPr>
              <w:t xml:space="preserve">Carrier </w:t>
            </w:r>
            <w:r>
              <w:t>n5</w:t>
            </w:r>
            <w:r w:rsidRPr="00370BC3">
              <w:rPr>
                <w:rFonts w:hint="eastAsia"/>
              </w:rPr>
              <w:t xml:space="preserve"> power class</w:t>
            </w:r>
          </w:p>
        </w:tc>
        <w:tc>
          <w:tcPr>
            <w:tcW w:w="1660" w:type="dxa"/>
            <w:shd w:val="clear" w:color="auto" w:fill="auto"/>
          </w:tcPr>
          <w:p w14:paraId="450F13DE" w14:textId="77777777" w:rsidR="00406DF1" w:rsidRPr="00370BC3" w:rsidRDefault="00406DF1" w:rsidP="00BE1D47">
            <w:pPr>
              <w:pStyle w:val="TAH"/>
            </w:pPr>
            <w:r w:rsidRPr="00370BC3">
              <w:rPr>
                <w:rFonts w:hint="eastAsia"/>
              </w:rPr>
              <w:t xml:space="preserve">Carrier </w:t>
            </w:r>
            <w:r>
              <w:t>n29</w:t>
            </w:r>
            <w:r w:rsidRPr="00370BC3">
              <w:rPr>
                <w:rFonts w:hint="eastAsia"/>
              </w:rPr>
              <w:t xml:space="preserve"> power class</w:t>
            </w:r>
          </w:p>
        </w:tc>
        <w:tc>
          <w:tcPr>
            <w:tcW w:w="1660" w:type="dxa"/>
          </w:tcPr>
          <w:p w14:paraId="6E7A093B" w14:textId="77777777" w:rsidR="00406DF1" w:rsidRPr="00370BC3" w:rsidRDefault="00406DF1" w:rsidP="00BE1D47">
            <w:pPr>
              <w:pStyle w:val="TAH"/>
            </w:pPr>
            <w:r w:rsidRPr="00370BC3">
              <w:t>Carrier n77 power class</w:t>
            </w:r>
          </w:p>
        </w:tc>
      </w:tr>
      <w:tr w:rsidR="00406DF1" w:rsidRPr="00530DFD" w14:paraId="1A31A92E" w14:textId="77777777" w:rsidTr="00BE1D47">
        <w:trPr>
          <w:trHeight w:val="192"/>
          <w:jc w:val="center"/>
        </w:trPr>
        <w:tc>
          <w:tcPr>
            <w:tcW w:w="1641" w:type="dxa"/>
            <w:shd w:val="clear" w:color="auto" w:fill="auto"/>
          </w:tcPr>
          <w:p w14:paraId="3CB3D38D" w14:textId="77777777" w:rsidR="00406DF1" w:rsidRPr="00370BC3" w:rsidRDefault="00406DF1" w:rsidP="00BE1D47">
            <w:pPr>
              <w:pStyle w:val="TAL"/>
            </w:pPr>
            <w:r w:rsidRPr="00370BC3">
              <w:t>26dBm</w:t>
            </w:r>
          </w:p>
        </w:tc>
        <w:tc>
          <w:tcPr>
            <w:tcW w:w="1681" w:type="dxa"/>
            <w:shd w:val="clear" w:color="auto" w:fill="auto"/>
          </w:tcPr>
          <w:p w14:paraId="59C7A92E" w14:textId="77777777" w:rsidR="00406DF1" w:rsidRPr="00370BC3" w:rsidRDefault="00406DF1" w:rsidP="00BE1D47">
            <w:pPr>
              <w:pStyle w:val="TAL"/>
            </w:pPr>
            <w:r w:rsidRPr="00370BC3">
              <w:t>23dBm</w:t>
            </w:r>
          </w:p>
        </w:tc>
        <w:tc>
          <w:tcPr>
            <w:tcW w:w="1660" w:type="dxa"/>
            <w:shd w:val="clear" w:color="auto" w:fill="auto"/>
          </w:tcPr>
          <w:p w14:paraId="5BB22532" w14:textId="77777777" w:rsidR="00406DF1" w:rsidRPr="00370BC3" w:rsidRDefault="00406DF1" w:rsidP="00BE1D47">
            <w:pPr>
              <w:pStyle w:val="TAL"/>
            </w:pPr>
            <w:r>
              <w:t>N/A</w:t>
            </w:r>
          </w:p>
        </w:tc>
        <w:tc>
          <w:tcPr>
            <w:tcW w:w="1660" w:type="dxa"/>
          </w:tcPr>
          <w:p w14:paraId="5C49E70C" w14:textId="77777777" w:rsidR="00406DF1" w:rsidRPr="00370BC3" w:rsidRDefault="00406DF1" w:rsidP="00BE1D47">
            <w:pPr>
              <w:pStyle w:val="TAL"/>
            </w:pPr>
            <w:r w:rsidRPr="00370BC3">
              <w:t>26dBm</w:t>
            </w:r>
          </w:p>
        </w:tc>
      </w:tr>
    </w:tbl>
    <w:p w14:paraId="7E33F9D0" w14:textId="77777777" w:rsidR="00406DF1" w:rsidRPr="00B0188E" w:rsidRDefault="00406DF1" w:rsidP="00406DF1">
      <w:pPr>
        <w:pStyle w:val="TH"/>
        <w:jc w:val="left"/>
        <w:rPr>
          <w:lang w:eastAsia="zh-CN"/>
        </w:rPr>
      </w:pPr>
    </w:p>
    <w:p w14:paraId="2B0391EE" w14:textId="7CCA201D" w:rsidR="00406DF1" w:rsidRPr="00FD4F24" w:rsidRDefault="00406DF1" w:rsidP="00406DF1">
      <w:pPr>
        <w:pStyle w:val="Heading3"/>
        <w:rPr>
          <w:lang w:eastAsia="zh-CN"/>
        </w:rPr>
      </w:pPr>
      <w:bookmarkStart w:id="103" w:name="_Toc97546918"/>
      <w:r>
        <w:t>5.15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03"/>
    </w:p>
    <w:p w14:paraId="43022A8E" w14:textId="77777777" w:rsidR="00406DF1" w:rsidRPr="00F372FB" w:rsidRDefault="00406DF1" w:rsidP="00406DF1">
      <w:pPr>
        <w:rPr>
          <w:lang w:eastAsia="zh-CN"/>
        </w:rPr>
      </w:pPr>
      <w:r>
        <w:t>MSD requirements for single uplink PC2 are captured in lower order combinations.</w:t>
      </w:r>
    </w:p>
    <w:p w14:paraId="2021D04E" w14:textId="292FEB1C" w:rsidR="006146DE" w:rsidRPr="004D3578" w:rsidRDefault="006146DE" w:rsidP="006146DE">
      <w:pPr>
        <w:pStyle w:val="Heading2"/>
        <w:rPr>
          <w:lang w:eastAsia="zh-CN"/>
        </w:rPr>
      </w:pPr>
      <w:bookmarkStart w:id="104" w:name="_Toc97546919"/>
      <w:r>
        <w:rPr>
          <w:rFonts w:hint="eastAsia"/>
          <w:lang w:eastAsia="zh-CN"/>
        </w:rPr>
        <w:t>5.16</w:t>
      </w:r>
      <w:r w:rsidRPr="004D3578">
        <w:tab/>
      </w:r>
      <w:r>
        <w:rPr>
          <w:lang w:eastAsia="zh-CN"/>
        </w:rPr>
        <w:t>CA_n5-n66-n77</w:t>
      </w:r>
      <w:bookmarkEnd w:id="104"/>
    </w:p>
    <w:p w14:paraId="4C40F250" w14:textId="2E9FC8E2" w:rsidR="006146DE" w:rsidRPr="001043CD" w:rsidRDefault="006146DE" w:rsidP="006146DE">
      <w:pPr>
        <w:pStyle w:val="Heading3"/>
        <w:rPr>
          <w:rFonts w:cs="Arial"/>
          <w:szCs w:val="28"/>
          <w:lang w:eastAsia="zh-CN"/>
        </w:rPr>
      </w:pPr>
      <w:bookmarkStart w:id="105" w:name="_Toc97546920"/>
      <w:r>
        <w:rPr>
          <w:rFonts w:cs="Arial"/>
          <w:szCs w:val="28"/>
          <w:lang w:eastAsia="zh-CN"/>
        </w:rPr>
        <w:t>5.16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05"/>
    </w:p>
    <w:p w14:paraId="729CC6D1" w14:textId="04F070BF" w:rsidR="006146DE" w:rsidRDefault="006146DE" w:rsidP="006146DE">
      <w:pPr>
        <w:pStyle w:val="TH"/>
        <w:rPr>
          <w:lang w:eastAsia="ja-JP"/>
        </w:rPr>
      </w:pPr>
      <w:r w:rsidRPr="00BC7DD1">
        <w:rPr>
          <w:rFonts w:cs="Arial"/>
          <w:bCs/>
          <w:lang w:val="en-US"/>
        </w:rPr>
        <w:t xml:space="preserve">Table </w:t>
      </w:r>
      <w:r>
        <w:rPr>
          <w:rFonts w:cs="Arial"/>
          <w:bCs/>
          <w:lang w:val="en-US"/>
        </w:rPr>
        <w:t>5.16</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146DE" w14:paraId="5444F0CA"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844561" w14:textId="77777777" w:rsidR="006146DE" w:rsidRPr="00D776B5" w:rsidRDefault="006146DE"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663AB0" w14:textId="77777777" w:rsidR="006146DE" w:rsidRPr="00D776B5" w:rsidRDefault="006146DE"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E61800" w14:textId="77777777" w:rsidR="006146DE" w:rsidRPr="00D776B5" w:rsidRDefault="006146DE"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339C53" w14:textId="77777777" w:rsidR="006146DE" w:rsidRPr="00D776B5" w:rsidRDefault="006146DE"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124AC" w14:textId="77777777" w:rsidR="006146DE" w:rsidRPr="00D776B5" w:rsidRDefault="006146DE"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E8B287" w14:textId="77777777" w:rsidR="006146DE" w:rsidRPr="00D776B5" w:rsidRDefault="006146DE"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15A8EF" w14:textId="77777777" w:rsidR="006146DE" w:rsidRPr="00D776B5" w:rsidRDefault="006146DE"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E7BAB" w14:textId="77777777" w:rsidR="006146DE" w:rsidRPr="00D776B5" w:rsidRDefault="006146DE"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B145A" w14:textId="77777777" w:rsidR="006146DE" w:rsidRPr="00D776B5" w:rsidRDefault="006146DE"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8BA9B" w14:textId="77777777" w:rsidR="006146DE" w:rsidRPr="00D776B5" w:rsidRDefault="006146DE"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B942A" w14:textId="77777777" w:rsidR="006146DE" w:rsidRPr="00D776B5" w:rsidRDefault="006146DE"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FF084" w14:textId="77777777" w:rsidR="006146DE" w:rsidRPr="00D776B5" w:rsidRDefault="006146DE"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FAC91A" w14:textId="77777777" w:rsidR="006146DE" w:rsidRPr="00D776B5" w:rsidRDefault="006146DE"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01B96C" w14:textId="77777777" w:rsidR="006146DE" w:rsidRPr="00D776B5" w:rsidRDefault="006146DE"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328F2" w14:textId="77777777" w:rsidR="006146DE" w:rsidRPr="00D776B5" w:rsidRDefault="006146DE"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6950C" w14:textId="77777777" w:rsidR="006146DE" w:rsidRPr="00D776B5" w:rsidRDefault="006146DE"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80ABA0" w14:textId="77777777" w:rsidR="006146DE" w:rsidRPr="00D776B5" w:rsidRDefault="006146DE" w:rsidP="00BE1D47">
            <w:pPr>
              <w:pStyle w:val="TAH"/>
            </w:pPr>
            <w:r w:rsidRPr="00D776B5">
              <w:t>Bandwidth combination set</w:t>
            </w:r>
          </w:p>
        </w:tc>
      </w:tr>
      <w:tr w:rsidR="006146DE" w14:paraId="7FA2E28F"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3D66326" w14:textId="77777777" w:rsidR="006146DE" w:rsidRDefault="006146DE" w:rsidP="00BE1D47">
            <w:pPr>
              <w:pStyle w:val="TAC"/>
            </w:pPr>
            <w:r w:rsidRPr="00323D1A">
              <w:t>CA_</w:t>
            </w:r>
            <w:r>
              <w:t>n5</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2A6ACFB" w14:textId="77777777" w:rsidR="006146DE" w:rsidRPr="007A097D" w:rsidRDefault="006146DE"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6DC8B" w14:textId="77777777" w:rsidR="006146DE" w:rsidRDefault="006146DE"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87A5A6" w14:textId="77777777" w:rsidR="006146DE" w:rsidRDefault="006146DE"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ACA64" w14:textId="77777777" w:rsidR="006146DE" w:rsidRDefault="006146DE"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32630" w14:textId="77777777" w:rsidR="006146DE" w:rsidRDefault="006146DE"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CBA55" w14:textId="77777777" w:rsidR="006146DE" w:rsidRDefault="006146DE"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51FE1"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E4BBC7"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48E3F"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1CF44"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94F61"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6F077"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3CFDC"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3A0178" w14:textId="77777777" w:rsidR="006146DE" w:rsidRDefault="006146DE"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570433" w14:textId="77777777" w:rsidR="006146DE" w:rsidRDefault="006146DE"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A490DCB" w14:textId="77777777" w:rsidR="006146DE" w:rsidRDefault="006146DE" w:rsidP="00BE1D47">
            <w:pPr>
              <w:pStyle w:val="TAC"/>
              <w:rPr>
                <w:lang w:val="en-US" w:eastAsia="zh-CN" w:bidi="ar"/>
              </w:rPr>
            </w:pPr>
            <w:r>
              <w:rPr>
                <w:lang w:val="en-US" w:eastAsia="zh-CN" w:bidi="ar"/>
              </w:rPr>
              <w:t>0</w:t>
            </w:r>
          </w:p>
        </w:tc>
      </w:tr>
      <w:tr w:rsidR="006146DE" w14:paraId="01D93A1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26DA8289" w14:textId="77777777" w:rsidR="006146DE" w:rsidRDefault="006146DE"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7CE7B8B" w14:textId="77777777" w:rsidR="006146DE" w:rsidRDefault="006146DE"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6638B2" w14:textId="77777777" w:rsidR="006146DE" w:rsidRDefault="006146DE"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9DD27" w14:textId="77777777" w:rsidR="006146DE" w:rsidRDefault="006146DE"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60EDE" w14:textId="77777777" w:rsidR="006146DE" w:rsidRDefault="006146DE"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350B21" w14:textId="77777777" w:rsidR="006146DE" w:rsidRDefault="006146DE"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F8B878" w14:textId="77777777" w:rsidR="006146DE" w:rsidRDefault="006146DE"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C9B85F" w14:textId="77777777" w:rsidR="006146DE" w:rsidRDefault="006146DE"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2FA1E" w14:textId="77777777" w:rsidR="006146DE" w:rsidRDefault="006146DE"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321011" w14:textId="77777777" w:rsidR="006146DE" w:rsidRDefault="006146DE"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F145E"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DD6332"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3312F"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F29E81"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B7B12D" w14:textId="77777777" w:rsidR="006146DE" w:rsidRDefault="006146DE"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14DDFE" w14:textId="77777777" w:rsidR="006146DE" w:rsidRDefault="006146DE"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1D954087" w14:textId="77777777" w:rsidR="006146DE" w:rsidRDefault="006146DE" w:rsidP="00BE1D47">
            <w:pPr>
              <w:pStyle w:val="TAC"/>
              <w:rPr>
                <w:lang w:val="en-US" w:eastAsia="zh-CN" w:bidi="ar"/>
              </w:rPr>
            </w:pPr>
          </w:p>
        </w:tc>
      </w:tr>
      <w:tr w:rsidR="006146DE" w14:paraId="5B847289"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5952213" w14:textId="77777777" w:rsidR="006146DE" w:rsidRDefault="006146DE"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8F777" w14:textId="77777777" w:rsidR="006146DE" w:rsidRDefault="006146DE"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4A626C" w14:textId="77777777" w:rsidR="006146DE" w:rsidRDefault="006146DE"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E7765"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70CF9" w14:textId="77777777" w:rsidR="006146DE" w:rsidRDefault="006146DE"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297788" w14:textId="77777777" w:rsidR="006146DE" w:rsidRDefault="006146DE"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B9CC2" w14:textId="77777777" w:rsidR="006146DE" w:rsidRDefault="006146DE"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99E29" w14:textId="77777777" w:rsidR="006146DE" w:rsidRDefault="006146DE"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56302" w14:textId="77777777" w:rsidR="006146DE" w:rsidRDefault="006146DE"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4434F2" w14:textId="77777777" w:rsidR="006146DE" w:rsidRDefault="006146DE"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AFED13" w14:textId="77777777" w:rsidR="006146DE" w:rsidRDefault="006146DE"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26BE7B" w14:textId="77777777" w:rsidR="006146DE" w:rsidRDefault="006146DE"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64097" w14:textId="77777777" w:rsidR="006146DE" w:rsidRDefault="006146DE"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89468" w14:textId="77777777" w:rsidR="006146DE" w:rsidRDefault="006146DE"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F2326D" w14:textId="77777777" w:rsidR="006146DE" w:rsidRDefault="006146DE"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52E80" w14:textId="77777777" w:rsidR="006146DE" w:rsidRDefault="006146DE"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5D977" w14:textId="77777777" w:rsidR="006146DE" w:rsidRDefault="006146DE" w:rsidP="00BE1D47">
            <w:pPr>
              <w:pStyle w:val="TAC"/>
              <w:rPr>
                <w:lang w:val="en-US" w:eastAsia="zh-CN" w:bidi="ar"/>
              </w:rPr>
            </w:pPr>
          </w:p>
        </w:tc>
      </w:tr>
      <w:tr w:rsidR="006146DE" w14:paraId="536807D9"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32AD67A" w14:textId="77777777" w:rsidR="006146DE" w:rsidRDefault="006146DE" w:rsidP="00BE1D47">
            <w:pPr>
              <w:pStyle w:val="TAC"/>
            </w:pPr>
            <w:r w:rsidRPr="00374B79">
              <w:t>CA_</w:t>
            </w:r>
            <w:r>
              <w:t>n5</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D72BE98" w14:textId="77777777" w:rsidR="006146DE" w:rsidRDefault="006146DE" w:rsidP="00BE1D47">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69081" w14:textId="77777777" w:rsidR="006146DE" w:rsidRDefault="006146DE"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29A0D" w14:textId="77777777" w:rsidR="006146DE" w:rsidRDefault="006146DE"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CC1DD" w14:textId="77777777" w:rsidR="006146DE" w:rsidRDefault="006146DE"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E5E64A" w14:textId="77777777" w:rsidR="006146DE" w:rsidRDefault="006146DE"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0AF21" w14:textId="77777777" w:rsidR="006146DE" w:rsidRDefault="006146DE"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0B3D6A"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FB65E"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40A18"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43FB4E"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CCF35"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75DF13"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BA5EE"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1986FB" w14:textId="77777777" w:rsidR="006146DE" w:rsidRDefault="006146DE"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5C3E34" w14:textId="77777777" w:rsidR="006146DE" w:rsidRDefault="006146DE"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AFD66" w14:textId="77777777" w:rsidR="006146DE" w:rsidRDefault="006146DE" w:rsidP="00BE1D47">
            <w:pPr>
              <w:pStyle w:val="TAC"/>
              <w:rPr>
                <w:lang w:val="en-US" w:eastAsia="zh-CN" w:bidi="ar"/>
              </w:rPr>
            </w:pPr>
          </w:p>
        </w:tc>
      </w:tr>
      <w:tr w:rsidR="006146DE" w14:paraId="0E3EB946"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901E8D8" w14:textId="77777777" w:rsidR="006146DE" w:rsidRDefault="006146DE"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94E9E94" w14:textId="77777777" w:rsidR="006146DE" w:rsidRDefault="006146DE"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67420" w14:textId="77777777" w:rsidR="006146DE" w:rsidRDefault="006146DE"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41B9BB" w14:textId="77777777" w:rsidR="006146DE" w:rsidRDefault="006146DE" w:rsidP="00BE1D47">
            <w:pPr>
              <w:pStyle w:val="TAC"/>
            </w:pPr>
            <w:r w:rsidRPr="007A097D">
              <w:rPr>
                <w:color w:val="000000"/>
              </w:rPr>
              <w:t>See CA_n</w:t>
            </w:r>
            <w:r>
              <w:rPr>
                <w:color w:val="000000"/>
              </w:rPr>
              <w:t>66</w:t>
            </w:r>
            <w:r w:rsidRPr="007A097D">
              <w:rPr>
                <w:color w:val="000000"/>
              </w:rPr>
              <w:t>(2A)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7F070F" w14:textId="77777777" w:rsidR="006146DE" w:rsidRDefault="006146DE" w:rsidP="00BE1D47">
            <w:pPr>
              <w:pStyle w:val="TAC"/>
              <w:rPr>
                <w:lang w:val="en-US" w:eastAsia="zh-CN" w:bidi="ar"/>
              </w:rPr>
            </w:pPr>
          </w:p>
        </w:tc>
      </w:tr>
      <w:tr w:rsidR="006146DE" w14:paraId="3E0C1623"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756586C" w14:textId="77777777" w:rsidR="006146DE" w:rsidRDefault="006146DE"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8ADE3B" w14:textId="77777777" w:rsidR="006146DE" w:rsidRDefault="006146DE"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C63B5" w14:textId="77777777" w:rsidR="006146DE" w:rsidRDefault="006146DE"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A14A2"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C66AB0" w14:textId="77777777" w:rsidR="006146DE" w:rsidRDefault="006146DE"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7A1A1" w14:textId="77777777" w:rsidR="006146DE" w:rsidRDefault="006146DE"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006019" w14:textId="77777777" w:rsidR="006146DE" w:rsidRDefault="006146DE"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738B47" w14:textId="77777777" w:rsidR="006146DE" w:rsidRDefault="006146DE"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307B8" w14:textId="77777777" w:rsidR="006146DE" w:rsidRDefault="006146DE"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C1163" w14:textId="77777777" w:rsidR="006146DE" w:rsidRDefault="006146DE"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3B9E3" w14:textId="77777777" w:rsidR="006146DE" w:rsidRDefault="006146DE"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F18C6" w14:textId="77777777" w:rsidR="006146DE" w:rsidRDefault="006146DE"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63F92" w14:textId="77777777" w:rsidR="006146DE" w:rsidRDefault="006146DE"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17D23" w14:textId="77777777" w:rsidR="006146DE" w:rsidRDefault="006146DE"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A6AEE" w14:textId="77777777" w:rsidR="006146DE" w:rsidRDefault="006146DE"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4DD51" w14:textId="77777777" w:rsidR="006146DE" w:rsidRDefault="006146DE"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B3062" w14:textId="77777777" w:rsidR="006146DE" w:rsidRDefault="006146DE" w:rsidP="00BE1D47">
            <w:pPr>
              <w:pStyle w:val="TAC"/>
              <w:rPr>
                <w:lang w:val="en-US" w:eastAsia="zh-CN" w:bidi="ar"/>
              </w:rPr>
            </w:pPr>
          </w:p>
        </w:tc>
      </w:tr>
      <w:tr w:rsidR="006146DE" w14:paraId="4F5E2FA2"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0BA2457" w14:textId="77777777" w:rsidR="006146DE" w:rsidRPr="00E31F8F" w:rsidRDefault="006146DE" w:rsidP="00BE1D47">
            <w:pPr>
              <w:pStyle w:val="TAC"/>
            </w:pPr>
            <w:r>
              <w:t>CA_n5A-n66A-n77(2A)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010FF77" w14:textId="77777777" w:rsidR="006146DE" w:rsidRDefault="006146DE"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253467" w14:textId="77777777" w:rsidR="006146DE" w:rsidRDefault="006146DE"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8016D" w14:textId="77777777" w:rsidR="006146DE" w:rsidRDefault="006146DE"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3B7A4F" w14:textId="77777777" w:rsidR="006146DE" w:rsidRDefault="006146DE"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FD5A8" w14:textId="77777777" w:rsidR="006146DE" w:rsidRDefault="006146DE"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446745" w14:textId="77777777" w:rsidR="006146DE" w:rsidRDefault="006146DE"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3AA8B9"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676ED6"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3F956"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119CF"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7CB34"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1B5BCA"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9D2AB3"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7BF874" w14:textId="77777777" w:rsidR="006146DE" w:rsidRDefault="006146DE"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77BC4" w14:textId="77777777" w:rsidR="006146DE" w:rsidRDefault="006146DE"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53F156" w14:textId="77777777" w:rsidR="006146DE" w:rsidRDefault="006146DE" w:rsidP="00BE1D47">
            <w:pPr>
              <w:pStyle w:val="TAC"/>
            </w:pPr>
            <w:r>
              <w:rPr>
                <w:lang w:val="en-US" w:eastAsia="zh-CN" w:bidi="ar"/>
              </w:rPr>
              <w:t>0</w:t>
            </w:r>
          </w:p>
        </w:tc>
      </w:tr>
      <w:tr w:rsidR="006146DE" w14:paraId="18E2E00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B5626F3" w14:textId="77777777" w:rsidR="006146DE" w:rsidRDefault="006146DE"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32134F5" w14:textId="77777777" w:rsidR="006146DE" w:rsidRDefault="006146DE"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97E70" w14:textId="77777777" w:rsidR="006146DE" w:rsidRDefault="006146DE"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44395" w14:textId="77777777" w:rsidR="006146DE" w:rsidRDefault="006146DE"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51B478" w14:textId="77777777" w:rsidR="006146DE" w:rsidRDefault="006146DE"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855DDA" w14:textId="77777777" w:rsidR="006146DE" w:rsidRDefault="006146DE"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6E2A38" w14:textId="77777777" w:rsidR="006146DE" w:rsidRDefault="006146DE"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67EC3" w14:textId="77777777" w:rsidR="006146DE" w:rsidRDefault="006146DE"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9BF34" w14:textId="77777777" w:rsidR="006146DE" w:rsidRDefault="006146DE"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908DA" w14:textId="77777777" w:rsidR="006146DE" w:rsidRDefault="006146DE"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580AB"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5E210"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E2D4B"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C79E7"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ED5CB9" w14:textId="77777777" w:rsidR="006146DE" w:rsidRDefault="006146DE"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AFBD3" w14:textId="77777777" w:rsidR="006146DE" w:rsidRDefault="006146DE"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BA698" w14:textId="77777777" w:rsidR="006146DE" w:rsidRDefault="006146DE" w:rsidP="00BE1D47">
            <w:pPr>
              <w:jc w:val="center"/>
              <w:rPr>
                <w:rFonts w:ascii="Arial" w:hAnsi="Arial" w:cs="Arial"/>
                <w:color w:val="000000"/>
                <w:sz w:val="18"/>
                <w:szCs w:val="18"/>
              </w:rPr>
            </w:pPr>
          </w:p>
        </w:tc>
      </w:tr>
      <w:tr w:rsidR="006146DE" w14:paraId="6DFF1B8D"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2B81E1D" w14:textId="77777777" w:rsidR="006146DE" w:rsidRDefault="006146DE"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682EA0" w14:textId="77777777" w:rsidR="006146DE" w:rsidRDefault="006146DE"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1A623" w14:textId="77777777" w:rsidR="006146DE" w:rsidRDefault="006146DE"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F69D9" w14:textId="77777777" w:rsidR="006146DE" w:rsidRDefault="006146DE"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CA192" w14:textId="77777777" w:rsidR="006146DE" w:rsidRDefault="006146DE" w:rsidP="00BE1D47">
            <w:pPr>
              <w:jc w:val="center"/>
              <w:rPr>
                <w:rFonts w:ascii="Arial" w:hAnsi="Arial" w:cs="Arial"/>
                <w:color w:val="000000"/>
                <w:sz w:val="18"/>
                <w:szCs w:val="18"/>
              </w:rPr>
            </w:pPr>
          </w:p>
        </w:tc>
      </w:tr>
      <w:tr w:rsidR="006146DE" w14:paraId="1F0B0698"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F54C" w14:textId="77777777" w:rsidR="006146DE" w:rsidRDefault="006146DE"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615F45F1" w14:textId="77777777" w:rsidR="006146DE" w:rsidRDefault="006146DE"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0508B91C" w14:textId="77777777" w:rsidR="006146DE" w:rsidRDefault="006146DE" w:rsidP="006146DE">
      <w:pPr>
        <w:rPr>
          <w:sz w:val="16"/>
          <w:szCs w:val="16"/>
          <w:lang w:eastAsia="zh-CN"/>
        </w:rPr>
      </w:pPr>
    </w:p>
    <w:p w14:paraId="3AB20A04" w14:textId="52447ACB" w:rsidR="006146DE" w:rsidRDefault="006146DE" w:rsidP="006146DE">
      <w:pPr>
        <w:pStyle w:val="Heading3"/>
        <w:rPr>
          <w:lang w:val="en-US" w:eastAsia="zh-CN"/>
        </w:rPr>
      </w:pPr>
      <w:bookmarkStart w:id="106" w:name="_Toc97546921"/>
      <w:r>
        <w:rPr>
          <w:lang w:eastAsia="zh-CN"/>
        </w:rPr>
        <w:t>5.16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06"/>
    </w:p>
    <w:p w14:paraId="5B3700AF" w14:textId="1F239225" w:rsidR="006146DE" w:rsidRDefault="006146DE" w:rsidP="006146DE">
      <w:pPr>
        <w:pStyle w:val="TH"/>
        <w:rPr>
          <w:lang w:eastAsia="zh-CN"/>
        </w:rPr>
      </w:pPr>
      <w:r>
        <w:t xml:space="preserve">Table </w:t>
      </w:r>
      <w:r>
        <w:rPr>
          <w:rFonts w:hint="eastAsia"/>
          <w:lang w:eastAsia="zh-CN"/>
        </w:rPr>
        <w:t>5.16</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146DE" w:rsidRPr="00530DFD" w14:paraId="011DF72D" w14:textId="77777777" w:rsidTr="00BE1D47">
        <w:trPr>
          <w:trHeight w:val="383"/>
          <w:jc w:val="center"/>
        </w:trPr>
        <w:tc>
          <w:tcPr>
            <w:tcW w:w="1641" w:type="dxa"/>
            <w:shd w:val="clear" w:color="auto" w:fill="auto"/>
          </w:tcPr>
          <w:p w14:paraId="6822337B" w14:textId="77777777" w:rsidR="006146DE" w:rsidRPr="00370BC3" w:rsidRDefault="006146DE" w:rsidP="00BE1D47">
            <w:pPr>
              <w:pStyle w:val="TAH"/>
            </w:pPr>
            <w:r w:rsidRPr="00370BC3">
              <w:rPr>
                <w:rFonts w:hint="eastAsia"/>
              </w:rPr>
              <w:t>CA power class</w:t>
            </w:r>
          </w:p>
        </w:tc>
        <w:tc>
          <w:tcPr>
            <w:tcW w:w="1681" w:type="dxa"/>
            <w:shd w:val="clear" w:color="auto" w:fill="auto"/>
          </w:tcPr>
          <w:p w14:paraId="031DE3D5" w14:textId="77777777" w:rsidR="006146DE" w:rsidRPr="00370BC3" w:rsidRDefault="006146DE" w:rsidP="00BE1D47">
            <w:pPr>
              <w:pStyle w:val="TAH"/>
            </w:pPr>
            <w:r w:rsidRPr="00370BC3">
              <w:rPr>
                <w:rFonts w:hint="eastAsia"/>
              </w:rPr>
              <w:t xml:space="preserve">Carrier </w:t>
            </w:r>
            <w:r>
              <w:t>n5</w:t>
            </w:r>
            <w:r w:rsidRPr="00370BC3">
              <w:rPr>
                <w:rFonts w:hint="eastAsia"/>
              </w:rPr>
              <w:t xml:space="preserve"> power class</w:t>
            </w:r>
          </w:p>
        </w:tc>
        <w:tc>
          <w:tcPr>
            <w:tcW w:w="1660" w:type="dxa"/>
            <w:shd w:val="clear" w:color="auto" w:fill="auto"/>
          </w:tcPr>
          <w:p w14:paraId="2CBA164E" w14:textId="77777777" w:rsidR="006146DE" w:rsidRPr="00370BC3" w:rsidRDefault="006146DE" w:rsidP="00BE1D47">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79F68374" w14:textId="77777777" w:rsidR="006146DE" w:rsidRPr="00370BC3" w:rsidRDefault="006146DE" w:rsidP="00BE1D47">
            <w:pPr>
              <w:pStyle w:val="TAH"/>
            </w:pPr>
            <w:r w:rsidRPr="00370BC3">
              <w:t>Carrier n77 power class</w:t>
            </w:r>
          </w:p>
        </w:tc>
      </w:tr>
      <w:tr w:rsidR="006146DE" w:rsidRPr="00530DFD" w14:paraId="6B103916" w14:textId="77777777" w:rsidTr="00BE1D47">
        <w:trPr>
          <w:trHeight w:val="192"/>
          <w:jc w:val="center"/>
        </w:trPr>
        <w:tc>
          <w:tcPr>
            <w:tcW w:w="1641" w:type="dxa"/>
            <w:shd w:val="clear" w:color="auto" w:fill="auto"/>
          </w:tcPr>
          <w:p w14:paraId="75A01A8A" w14:textId="77777777" w:rsidR="006146DE" w:rsidRPr="00370BC3" w:rsidRDefault="006146DE" w:rsidP="00BE1D47">
            <w:pPr>
              <w:pStyle w:val="TAL"/>
            </w:pPr>
            <w:r w:rsidRPr="00370BC3">
              <w:t>26dBm</w:t>
            </w:r>
          </w:p>
        </w:tc>
        <w:tc>
          <w:tcPr>
            <w:tcW w:w="1681" w:type="dxa"/>
            <w:shd w:val="clear" w:color="auto" w:fill="auto"/>
          </w:tcPr>
          <w:p w14:paraId="1A270BE2" w14:textId="77777777" w:rsidR="006146DE" w:rsidRPr="00370BC3" w:rsidRDefault="006146DE" w:rsidP="00BE1D47">
            <w:pPr>
              <w:pStyle w:val="TAL"/>
            </w:pPr>
            <w:r w:rsidRPr="00370BC3">
              <w:t>23dBm</w:t>
            </w:r>
          </w:p>
        </w:tc>
        <w:tc>
          <w:tcPr>
            <w:tcW w:w="1660" w:type="dxa"/>
            <w:shd w:val="clear" w:color="auto" w:fill="auto"/>
          </w:tcPr>
          <w:p w14:paraId="66FFA3C2" w14:textId="77777777" w:rsidR="006146DE" w:rsidRPr="00370BC3" w:rsidRDefault="006146DE" w:rsidP="00BE1D47">
            <w:pPr>
              <w:pStyle w:val="TAL"/>
            </w:pPr>
            <w:r w:rsidRPr="00370BC3">
              <w:t>23dBm</w:t>
            </w:r>
          </w:p>
        </w:tc>
        <w:tc>
          <w:tcPr>
            <w:tcW w:w="1660" w:type="dxa"/>
          </w:tcPr>
          <w:p w14:paraId="783A2E54" w14:textId="77777777" w:rsidR="006146DE" w:rsidRPr="00370BC3" w:rsidRDefault="006146DE" w:rsidP="00BE1D47">
            <w:pPr>
              <w:pStyle w:val="TAL"/>
            </w:pPr>
            <w:r w:rsidRPr="00370BC3">
              <w:t>26dBm</w:t>
            </w:r>
          </w:p>
        </w:tc>
      </w:tr>
    </w:tbl>
    <w:p w14:paraId="686AE279" w14:textId="77777777" w:rsidR="006146DE" w:rsidRPr="00AB556B" w:rsidRDefault="006146DE" w:rsidP="006146DE">
      <w:pPr>
        <w:pStyle w:val="TH"/>
        <w:jc w:val="left"/>
        <w:rPr>
          <w:b w:val="0"/>
          <w:sz w:val="18"/>
          <w:szCs w:val="18"/>
          <w:lang w:val="en-US" w:eastAsia="zh-CN"/>
        </w:rPr>
      </w:pPr>
    </w:p>
    <w:p w14:paraId="677F21EF" w14:textId="50F86596" w:rsidR="006146DE" w:rsidRPr="00FD4F24" w:rsidRDefault="006146DE" w:rsidP="006146DE">
      <w:pPr>
        <w:pStyle w:val="Heading3"/>
        <w:rPr>
          <w:lang w:eastAsia="zh-CN"/>
        </w:rPr>
      </w:pPr>
      <w:bookmarkStart w:id="107" w:name="_Toc97546922"/>
      <w:r>
        <w:t>5.16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07"/>
    </w:p>
    <w:p w14:paraId="1345AFD5" w14:textId="77777777" w:rsidR="006146DE" w:rsidRPr="00F372FB" w:rsidRDefault="006146DE" w:rsidP="006146DE">
      <w:pPr>
        <w:rPr>
          <w:lang w:eastAsia="zh-CN"/>
        </w:rPr>
      </w:pPr>
      <w:r>
        <w:t>MSD requirements for single uplink PC2 are captured in lower order combinations.</w:t>
      </w:r>
    </w:p>
    <w:p w14:paraId="5869935B" w14:textId="0D0E9840" w:rsidR="005209E9" w:rsidRPr="004D3578" w:rsidRDefault="005209E9" w:rsidP="005209E9">
      <w:pPr>
        <w:pStyle w:val="Heading2"/>
        <w:rPr>
          <w:lang w:eastAsia="zh-CN"/>
        </w:rPr>
      </w:pPr>
      <w:bookmarkStart w:id="108" w:name="_Toc97546923"/>
      <w:r>
        <w:rPr>
          <w:rFonts w:hint="eastAsia"/>
          <w:lang w:eastAsia="zh-CN"/>
        </w:rPr>
        <w:t>5.17</w:t>
      </w:r>
      <w:r w:rsidRPr="004D3578">
        <w:tab/>
      </w:r>
      <w:r>
        <w:rPr>
          <w:lang w:eastAsia="zh-CN"/>
        </w:rPr>
        <w:t>CA_n29-n30-n77</w:t>
      </w:r>
      <w:bookmarkEnd w:id="108"/>
    </w:p>
    <w:p w14:paraId="6546E64B" w14:textId="1148C5EA" w:rsidR="005209E9" w:rsidRPr="001043CD" w:rsidRDefault="005209E9" w:rsidP="005209E9">
      <w:pPr>
        <w:pStyle w:val="Heading3"/>
        <w:rPr>
          <w:rFonts w:cs="Arial"/>
          <w:szCs w:val="28"/>
          <w:lang w:eastAsia="zh-CN"/>
        </w:rPr>
      </w:pPr>
      <w:bookmarkStart w:id="109" w:name="_Toc97546924"/>
      <w:r>
        <w:rPr>
          <w:rFonts w:cs="Arial"/>
          <w:szCs w:val="28"/>
          <w:lang w:eastAsia="zh-CN"/>
        </w:rPr>
        <w:t>5.17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09"/>
    </w:p>
    <w:p w14:paraId="6BFDBC16" w14:textId="57A21F6D" w:rsidR="005209E9" w:rsidRDefault="005209E9" w:rsidP="005209E9">
      <w:pPr>
        <w:pStyle w:val="TH"/>
        <w:rPr>
          <w:lang w:eastAsia="ja-JP"/>
        </w:rPr>
      </w:pPr>
      <w:r w:rsidRPr="00BC7DD1">
        <w:rPr>
          <w:rFonts w:cs="Arial"/>
          <w:bCs/>
          <w:lang w:val="en-US"/>
        </w:rPr>
        <w:t xml:space="preserve">Table </w:t>
      </w:r>
      <w:r>
        <w:rPr>
          <w:rFonts w:cs="Arial"/>
          <w:bCs/>
          <w:lang w:val="en-US"/>
        </w:rPr>
        <w:t>5.17</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209E9" w14:paraId="4978235B"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02586F7" w14:textId="77777777" w:rsidR="005209E9" w:rsidRPr="00D776B5" w:rsidRDefault="005209E9"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765A8" w14:textId="77777777" w:rsidR="005209E9" w:rsidRPr="00D776B5" w:rsidRDefault="005209E9"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3B327" w14:textId="77777777" w:rsidR="005209E9" w:rsidRPr="00D776B5" w:rsidRDefault="005209E9"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CAE37" w14:textId="77777777" w:rsidR="005209E9" w:rsidRPr="00D776B5" w:rsidRDefault="005209E9"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46606" w14:textId="77777777" w:rsidR="005209E9" w:rsidRPr="00D776B5" w:rsidRDefault="005209E9"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7AB956" w14:textId="77777777" w:rsidR="005209E9" w:rsidRPr="00D776B5" w:rsidRDefault="005209E9"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50B2E" w14:textId="77777777" w:rsidR="005209E9" w:rsidRPr="00D776B5" w:rsidRDefault="005209E9"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AD620" w14:textId="77777777" w:rsidR="005209E9" w:rsidRPr="00D776B5" w:rsidRDefault="005209E9"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657179" w14:textId="77777777" w:rsidR="005209E9" w:rsidRPr="00D776B5" w:rsidRDefault="005209E9"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BF25DD" w14:textId="77777777" w:rsidR="005209E9" w:rsidRPr="00D776B5" w:rsidRDefault="005209E9"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1C99AE" w14:textId="77777777" w:rsidR="005209E9" w:rsidRPr="00D776B5" w:rsidRDefault="005209E9"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406E92" w14:textId="77777777" w:rsidR="005209E9" w:rsidRPr="00D776B5" w:rsidRDefault="005209E9"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EA005" w14:textId="77777777" w:rsidR="005209E9" w:rsidRPr="00D776B5" w:rsidRDefault="005209E9"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ADB683" w14:textId="77777777" w:rsidR="005209E9" w:rsidRPr="00D776B5" w:rsidRDefault="005209E9"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F7923" w14:textId="77777777" w:rsidR="005209E9" w:rsidRPr="00D776B5" w:rsidRDefault="005209E9"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6FA5F" w14:textId="77777777" w:rsidR="005209E9" w:rsidRPr="00D776B5" w:rsidRDefault="005209E9"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8FF35D" w14:textId="77777777" w:rsidR="005209E9" w:rsidRPr="00D776B5" w:rsidRDefault="005209E9" w:rsidP="00BE1D47">
            <w:pPr>
              <w:pStyle w:val="TAH"/>
            </w:pPr>
            <w:r w:rsidRPr="00D776B5">
              <w:t>Bandwidth combination set</w:t>
            </w:r>
          </w:p>
        </w:tc>
      </w:tr>
      <w:tr w:rsidR="005209E9" w14:paraId="12B0976A"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0F13B78" w14:textId="77777777" w:rsidR="005209E9" w:rsidRDefault="005209E9" w:rsidP="00BE1D47">
            <w:pPr>
              <w:pStyle w:val="TAC"/>
            </w:pPr>
            <w:r w:rsidRPr="00323D1A">
              <w:t>CA_</w:t>
            </w:r>
            <w:r>
              <w:t>n29</w:t>
            </w:r>
            <w:r w:rsidRPr="00323D1A">
              <w:t>A-</w:t>
            </w:r>
            <w:r>
              <w:t>n30</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183232A" w14:textId="77777777" w:rsidR="005209E9" w:rsidRPr="007A097D" w:rsidRDefault="005209E9"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E8E16A" w14:textId="77777777" w:rsidR="005209E9" w:rsidRDefault="005209E9"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C9392" w14:textId="77777777" w:rsidR="005209E9" w:rsidRDefault="005209E9"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62FD1"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52E5B"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03333"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8F2B5"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3F906"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52AE7"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BBC3F4"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59078F"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83E153"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8136D"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E3A8E" w14:textId="77777777" w:rsidR="005209E9" w:rsidRDefault="005209E9"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91A19" w14:textId="77777777" w:rsidR="005209E9" w:rsidRDefault="005209E9"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8CB19FC" w14:textId="77777777" w:rsidR="005209E9" w:rsidRDefault="005209E9" w:rsidP="00BE1D47">
            <w:pPr>
              <w:pStyle w:val="TAC"/>
              <w:rPr>
                <w:lang w:val="en-US" w:eastAsia="zh-CN" w:bidi="ar"/>
              </w:rPr>
            </w:pPr>
            <w:r>
              <w:rPr>
                <w:lang w:val="en-US" w:eastAsia="zh-CN" w:bidi="ar"/>
              </w:rPr>
              <w:t>0</w:t>
            </w:r>
          </w:p>
        </w:tc>
      </w:tr>
      <w:tr w:rsidR="005209E9" w14:paraId="1994A89F"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BAD8032" w14:textId="77777777" w:rsidR="005209E9" w:rsidRDefault="005209E9"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A1BCAF7" w14:textId="77777777" w:rsidR="005209E9" w:rsidRDefault="005209E9"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6468A" w14:textId="77777777" w:rsidR="005209E9" w:rsidRDefault="005209E9" w:rsidP="00BE1D47">
            <w:pPr>
              <w:pStyle w:val="TAC"/>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CE9AE" w14:textId="77777777" w:rsidR="005209E9" w:rsidRDefault="005209E9"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6DB858"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5AC76"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F5EFF3"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0334C0"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B8875"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EE11E"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F3C54"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A22E1"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E8ECB4"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CD7C80"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DFC71" w14:textId="77777777" w:rsidR="005209E9" w:rsidRDefault="005209E9"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A2888" w14:textId="77777777" w:rsidR="005209E9" w:rsidRDefault="005209E9"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2831CD10" w14:textId="77777777" w:rsidR="005209E9" w:rsidRDefault="005209E9" w:rsidP="00BE1D47">
            <w:pPr>
              <w:pStyle w:val="TAC"/>
              <w:rPr>
                <w:lang w:val="en-US" w:eastAsia="zh-CN" w:bidi="ar"/>
              </w:rPr>
            </w:pPr>
          </w:p>
        </w:tc>
      </w:tr>
      <w:tr w:rsidR="005209E9" w14:paraId="51DBC59C"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7158C03" w14:textId="77777777" w:rsidR="005209E9" w:rsidRDefault="005209E9"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A94E65" w14:textId="77777777" w:rsidR="005209E9" w:rsidRDefault="005209E9"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1438B" w14:textId="77777777" w:rsidR="005209E9" w:rsidRDefault="005209E9"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F916F1"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20787"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176FB5" w14:textId="77777777" w:rsidR="005209E9" w:rsidRDefault="005209E9"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525EE" w14:textId="77777777" w:rsidR="005209E9" w:rsidRDefault="005209E9"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2CF79F" w14:textId="77777777" w:rsidR="005209E9" w:rsidRDefault="005209E9"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2478A3" w14:textId="77777777" w:rsidR="005209E9" w:rsidRDefault="005209E9"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34D1F2" w14:textId="77777777" w:rsidR="005209E9" w:rsidRDefault="005209E9"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6E464" w14:textId="77777777" w:rsidR="005209E9" w:rsidRDefault="005209E9"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4A1FF" w14:textId="77777777" w:rsidR="005209E9" w:rsidRDefault="005209E9"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7B364" w14:textId="77777777" w:rsidR="005209E9" w:rsidRDefault="005209E9"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09D18D" w14:textId="77777777" w:rsidR="005209E9" w:rsidRDefault="005209E9"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B90056" w14:textId="77777777" w:rsidR="005209E9" w:rsidRDefault="005209E9"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4ED596" w14:textId="77777777" w:rsidR="005209E9" w:rsidRDefault="005209E9"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649602" w14:textId="77777777" w:rsidR="005209E9" w:rsidRDefault="005209E9" w:rsidP="00BE1D47">
            <w:pPr>
              <w:pStyle w:val="TAC"/>
              <w:rPr>
                <w:lang w:val="en-US" w:eastAsia="zh-CN" w:bidi="ar"/>
              </w:rPr>
            </w:pPr>
          </w:p>
        </w:tc>
      </w:tr>
      <w:tr w:rsidR="005209E9" w14:paraId="50DC907C"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738C750" w14:textId="77777777" w:rsidR="005209E9" w:rsidRPr="00E31F8F" w:rsidRDefault="005209E9" w:rsidP="00BE1D47">
            <w:pPr>
              <w:pStyle w:val="TAC"/>
            </w:pPr>
            <w:r>
              <w:t>CA_n29A-n30A-n77(2A)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8433981" w14:textId="77777777" w:rsidR="005209E9" w:rsidRDefault="005209E9"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01E401" w14:textId="77777777" w:rsidR="005209E9" w:rsidRDefault="005209E9"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94C18C" w14:textId="77777777" w:rsidR="005209E9" w:rsidRDefault="005209E9"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D1E0C4" w14:textId="77777777" w:rsidR="005209E9" w:rsidRDefault="005209E9"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88EED"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7FFE21"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4FE46"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B857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B1ADD"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626FD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89579"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3AEFB1"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0A1DA4"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1FC2DE" w14:textId="77777777" w:rsidR="005209E9" w:rsidRDefault="005209E9"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839186" w14:textId="77777777" w:rsidR="005209E9" w:rsidRDefault="005209E9"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2881C" w14:textId="77777777" w:rsidR="005209E9" w:rsidRDefault="005209E9" w:rsidP="00BE1D47">
            <w:pPr>
              <w:pStyle w:val="TAC"/>
            </w:pPr>
            <w:r>
              <w:rPr>
                <w:lang w:val="en-US" w:eastAsia="zh-CN" w:bidi="ar"/>
              </w:rPr>
              <w:t>0</w:t>
            </w:r>
          </w:p>
        </w:tc>
      </w:tr>
      <w:tr w:rsidR="005209E9" w14:paraId="45748F49"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389FB7B2" w14:textId="77777777" w:rsidR="005209E9" w:rsidRDefault="005209E9"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256E88D" w14:textId="77777777" w:rsidR="005209E9" w:rsidRDefault="005209E9"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44E9A" w14:textId="77777777" w:rsidR="005209E9" w:rsidRDefault="005209E9" w:rsidP="00BE1D47">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83A91" w14:textId="77777777" w:rsidR="005209E9" w:rsidRDefault="005209E9"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1BB799" w14:textId="77777777" w:rsidR="005209E9" w:rsidRDefault="005209E9"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5F4A36"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EED74"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D8744C"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27CCD"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AA7B3F"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46F14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254DB"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9E3445"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480551"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00F4DB" w14:textId="77777777" w:rsidR="005209E9" w:rsidRDefault="005209E9"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BE35EB" w14:textId="77777777" w:rsidR="005209E9" w:rsidRDefault="005209E9"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2779B3" w14:textId="77777777" w:rsidR="005209E9" w:rsidRDefault="005209E9" w:rsidP="00BE1D47">
            <w:pPr>
              <w:jc w:val="center"/>
              <w:rPr>
                <w:rFonts w:ascii="Arial" w:hAnsi="Arial" w:cs="Arial"/>
                <w:color w:val="000000"/>
                <w:sz w:val="18"/>
                <w:szCs w:val="18"/>
              </w:rPr>
            </w:pPr>
          </w:p>
        </w:tc>
      </w:tr>
      <w:tr w:rsidR="005209E9" w14:paraId="7BF9F07D"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3A9B365" w14:textId="77777777" w:rsidR="005209E9" w:rsidRDefault="005209E9"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3F54B" w14:textId="77777777" w:rsidR="005209E9" w:rsidRDefault="005209E9"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622A6" w14:textId="77777777" w:rsidR="005209E9" w:rsidRDefault="005209E9"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9C236E" w14:textId="77777777" w:rsidR="005209E9" w:rsidRDefault="005209E9"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806CF" w14:textId="77777777" w:rsidR="005209E9" w:rsidRDefault="005209E9" w:rsidP="00BE1D47">
            <w:pPr>
              <w:jc w:val="center"/>
              <w:rPr>
                <w:rFonts w:ascii="Arial" w:hAnsi="Arial" w:cs="Arial"/>
                <w:color w:val="000000"/>
                <w:sz w:val="18"/>
                <w:szCs w:val="18"/>
              </w:rPr>
            </w:pPr>
          </w:p>
        </w:tc>
      </w:tr>
      <w:tr w:rsidR="005209E9" w14:paraId="6AECCF69"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8BDB94" w14:textId="77777777" w:rsidR="005209E9" w:rsidRDefault="005209E9"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6739376" w14:textId="77777777" w:rsidR="005209E9" w:rsidRDefault="005209E9"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19DDDC2B" w14:textId="77777777" w:rsidR="005209E9" w:rsidRDefault="005209E9" w:rsidP="005209E9">
      <w:pPr>
        <w:rPr>
          <w:sz w:val="16"/>
          <w:szCs w:val="16"/>
          <w:lang w:eastAsia="zh-CN"/>
        </w:rPr>
      </w:pPr>
    </w:p>
    <w:p w14:paraId="6F541C2F" w14:textId="4691A17A" w:rsidR="005209E9" w:rsidRDefault="005209E9" w:rsidP="005209E9">
      <w:pPr>
        <w:pStyle w:val="Heading3"/>
        <w:rPr>
          <w:lang w:val="en-US" w:eastAsia="zh-CN"/>
        </w:rPr>
      </w:pPr>
      <w:bookmarkStart w:id="110" w:name="_Toc97546925"/>
      <w:r>
        <w:rPr>
          <w:lang w:eastAsia="zh-CN"/>
        </w:rPr>
        <w:t>5.17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10"/>
    </w:p>
    <w:p w14:paraId="08CA2A9E" w14:textId="77777777" w:rsidR="005209E9" w:rsidRPr="00E31F8F" w:rsidRDefault="005209E9" w:rsidP="005209E9">
      <w:pPr>
        <w:rPr>
          <w:lang w:val="en-US" w:eastAsia="zh-CN"/>
        </w:rPr>
      </w:pPr>
      <w:r w:rsidRPr="00E31F8F">
        <w:rPr>
          <w:lang w:val="en-US" w:eastAsia="zh-CN"/>
        </w:rPr>
        <w:t>The combination CA_</w:t>
      </w:r>
      <w:r>
        <w:rPr>
          <w:lang w:val="en-US" w:eastAsia="zh-CN"/>
        </w:rPr>
        <w:t>n29_n30</w:t>
      </w:r>
      <w:r w:rsidRPr="00E31F8F">
        <w:rPr>
          <w:lang w:val="en-US" w:eastAsia="zh-CN"/>
        </w:rPr>
        <w:t xml:space="preserve">-n77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4ED1A678" w14:textId="7993E82D" w:rsidR="005209E9" w:rsidRDefault="005209E9" w:rsidP="005209E9">
      <w:pPr>
        <w:pStyle w:val="TH"/>
        <w:rPr>
          <w:lang w:eastAsia="zh-CN"/>
        </w:rPr>
      </w:pPr>
      <w:r>
        <w:t xml:space="preserve">Table </w:t>
      </w:r>
      <w:r>
        <w:rPr>
          <w:rFonts w:hint="eastAsia"/>
          <w:lang w:eastAsia="zh-CN"/>
        </w:rPr>
        <w:t>5.17</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5209E9" w:rsidRPr="00530DFD" w14:paraId="7078C9E3" w14:textId="77777777" w:rsidTr="00BE1D47">
        <w:trPr>
          <w:trHeight w:val="383"/>
          <w:jc w:val="center"/>
        </w:trPr>
        <w:tc>
          <w:tcPr>
            <w:tcW w:w="1641" w:type="dxa"/>
            <w:shd w:val="clear" w:color="auto" w:fill="auto"/>
          </w:tcPr>
          <w:p w14:paraId="5BEC36D6" w14:textId="77777777" w:rsidR="005209E9" w:rsidRPr="00370BC3" w:rsidRDefault="005209E9" w:rsidP="00BE1D47">
            <w:pPr>
              <w:pStyle w:val="TAH"/>
            </w:pPr>
            <w:r w:rsidRPr="00370BC3">
              <w:rPr>
                <w:rFonts w:hint="eastAsia"/>
              </w:rPr>
              <w:t>CA power class</w:t>
            </w:r>
          </w:p>
        </w:tc>
        <w:tc>
          <w:tcPr>
            <w:tcW w:w="1681" w:type="dxa"/>
            <w:shd w:val="clear" w:color="auto" w:fill="auto"/>
          </w:tcPr>
          <w:p w14:paraId="1000A981" w14:textId="77777777" w:rsidR="005209E9" w:rsidRPr="00370BC3" w:rsidRDefault="005209E9" w:rsidP="00BE1D47">
            <w:pPr>
              <w:pStyle w:val="TAH"/>
            </w:pPr>
            <w:r w:rsidRPr="00370BC3">
              <w:rPr>
                <w:rFonts w:hint="eastAsia"/>
              </w:rPr>
              <w:t xml:space="preserve">Carrier </w:t>
            </w:r>
            <w:r>
              <w:t>n29</w:t>
            </w:r>
            <w:r w:rsidRPr="00370BC3">
              <w:rPr>
                <w:rFonts w:hint="eastAsia"/>
              </w:rPr>
              <w:t xml:space="preserve"> power class</w:t>
            </w:r>
          </w:p>
        </w:tc>
        <w:tc>
          <w:tcPr>
            <w:tcW w:w="1660" w:type="dxa"/>
            <w:shd w:val="clear" w:color="auto" w:fill="auto"/>
          </w:tcPr>
          <w:p w14:paraId="047373B6" w14:textId="77777777" w:rsidR="005209E9" w:rsidRPr="00370BC3" w:rsidRDefault="005209E9" w:rsidP="00BE1D47">
            <w:pPr>
              <w:pStyle w:val="TAH"/>
            </w:pPr>
            <w:r w:rsidRPr="00370BC3">
              <w:rPr>
                <w:rFonts w:hint="eastAsia"/>
              </w:rPr>
              <w:t xml:space="preserve">Carrier </w:t>
            </w:r>
            <w:r>
              <w:t>n30</w:t>
            </w:r>
            <w:r w:rsidRPr="00370BC3">
              <w:rPr>
                <w:rFonts w:hint="eastAsia"/>
              </w:rPr>
              <w:t xml:space="preserve"> power class</w:t>
            </w:r>
          </w:p>
        </w:tc>
        <w:tc>
          <w:tcPr>
            <w:tcW w:w="1660" w:type="dxa"/>
          </w:tcPr>
          <w:p w14:paraId="5C2AC949" w14:textId="77777777" w:rsidR="005209E9" w:rsidRPr="00370BC3" w:rsidRDefault="005209E9" w:rsidP="00BE1D47">
            <w:pPr>
              <w:pStyle w:val="TAH"/>
            </w:pPr>
            <w:r w:rsidRPr="00370BC3">
              <w:t>Carrier n77 power class</w:t>
            </w:r>
          </w:p>
        </w:tc>
      </w:tr>
      <w:tr w:rsidR="005209E9" w:rsidRPr="00530DFD" w14:paraId="6026B935" w14:textId="77777777" w:rsidTr="00BE1D47">
        <w:trPr>
          <w:trHeight w:val="192"/>
          <w:jc w:val="center"/>
        </w:trPr>
        <w:tc>
          <w:tcPr>
            <w:tcW w:w="1641" w:type="dxa"/>
            <w:shd w:val="clear" w:color="auto" w:fill="auto"/>
          </w:tcPr>
          <w:p w14:paraId="64E5F788" w14:textId="77777777" w:rsidR="005209E9" w:rsidRPr="00370BC3" w:rsidRDefault="005209E9" w:rsidP="00BE1D47">
            <w:pPr>
              <w:pStyle w:val="TAL"/>
            </w:pPr>
            <w:r w:rsidRPr="00370BC3">
              <w:t>26dBm</w:t>
            </w:r>
          </w:p>
        </w:tc>
        <w:tc>
          <w:tcPr>
            <w:tcW w:w="1681" w:type="dxa"/>
            <w:shd w:val="clear" w:color="auto" w:fill="auto"/>
          </w:tcPr>
          <w:p w14:paraId="6556162A" w14:textId="77777777" w:rsidR="005209E9" w:rsidRPr="00370BC3" w:rsidRDefault="005209E9" w:rsidP="00BE1D47">
            <w:pPr>
              <w:pStyle w:val="TAL"/>
            </w:pPr>
            <w:r>
              <w:t>N/A</w:t>
            </w:r>
          </w:p>
        </w:tc>
        <w:tc>
          <w:tcPr>
            <w:tcW w:w="1660" w:type="dxa"/>
            <w:shd w:val="clear" w:color="auto" w:fill="auto"/>
          </w:tcPr>
          <w:p w14:paraId="329D2978" w14:textId="77777777" w:rsidR="005209E9" w:rsidRPr="00370BC3" w:rsidRDefault="005209E9" w:rsidP="00BE1D47">
            <w:pPr>
              <w:pStyle w:val="TAL"/>
            </w:pPr>
            <w:r w:rsidRPr="00370BC3">
              <w:t>23dBm</w:t>
            </w:r>
          </w:p>
        </w:tc>
        <w:tc>
          <w:tcPr>
            <w:tcW w:w="1660" w:type="dxa"/>
          </w:tcPr>
          <w:p w14:paraId="524C9CC3" w14:textId="77777777" w:rsidR="005209E9" w:rsidRPr="00370BC3" w:rsidRDefault="005209E9" w:rsidP="00BE1D47">
            <w:pPr>
              <w:pStyle w:val="TAL"/>
            </w:pPr>
            <w:r w:rsidRPr="00370BC3">
              <w:t>26dBm</w:t>
            </w:r>
          </w:p>
        </w:tc>
      </w:tr>
    </w:tbl>
    <w:p w14:paraId="489C1453" w14:textId="77777777" w:rsidR="005209E9" w:rsidRPr="00B0188E" w:rsidRDefault="005209E9" w:rsidP="005209E9">
      <w:pPr>
        <w:pStyle w:val="TH"/>
        <w:jc w:val="left"/>
        <w:rPr>
          <w:lang w:eastAsia="zh-CN"/>
        </w:rPr>
      </w:pPr>
    </w:p>
    <w:p w14:paraId="26C48779" w14:textId="1A43C60F" w:rsidR="005209E9" w:rsidRPr="00FD4F24" w:rsidRDefault="005209E9" w:rsidP="005209E9">
      <w:pPr>
        <w:pStyle w:val="Heading3"/>
        <w:rPr>
          <w:lang w:eastAsia="zh-CN"/>
        </w:rPr>
      </w:pPr>
      <w:bookmarkStart w:id="111" w:name="_Toc97546926"/>
      <w:r>
        <w:t>5.17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11"/>
    </w:p>
    <w:p w14:paraId="5C8E0632" w14:textId="77777777" w:rsidR="005209E9" w:rsidRPr="00F372FB" w:rsidRDefault="005209E9" w:rsidP="005209E9">
      <w:pPr>
        <w:rPr>
          <w:lang w:eastAsia="zh-CN"/>
        </w:rPr>
      </w:pPr>
      <w:r>
        <w:t>MSD requirements for single uplink PC2 are captured in lower order combinations.</w:t>
      </w:r>
    </w:p>
    <w:p w14:paraId="0721C379" w14:textId="39E277E9" w:rsidR="004D6CBD" w:rsidRPr="004D3578" w:rsidRDefault="004D6CBD" w:rsidP="004D6CBD">
      <w:pPr>
        <w:pStyle w:val="Heading2"/>
        <w:rPr>
          <w:lang w:eastAsia="zh-CN"/>
        </w:rPr>
      </w:pPr>
      <w:bookmarkStart w:id="112" w:name="_Toc97546927"/>
      <w:r>
        <w:rPr>
          <w:rFonts w:hint="eastAsia"/>
          <w:lang w:eastAsia="zh-CN"/>
        </w:rPr>
        <w:t>5.18</w:t>
      </w:r>
      <w:r w:rsidRPr="004D3578">
        <w:tab/>
      </w:r>
      <w:r>
        <w:rPr>
          <w:lang w:eastAsia="zh-CN"/>
        </w:rPr>
        <w:t>CA_n29-n66-n77</w:t>
      </w:r>
      <w:bookmarkEnd w:id="112"/>
    </w:p>
    <w:p w14:paraId="35549EB9" w14:textId="35E5851B" w:rsidR="004D6CBD" w:rsidRPr="001043CD" w:rsidRDefault="004D6CBD" w:rsidP="004D6CBD">
      <w:pPr>
        <w:pStyle w:val="Heading3"/>
        <w:rPr>
          <w:rFonts w:cs="Arial"/>
          <w:szCs w:val="28"/>
          <w:lang w:eastAsia="zh-CN"/>
        </w:rPr>
      </w:pPr>
      <w:bookmarkStart w:id="113" w:name="_Toc97546928"/>
      <w:r>
        <w:rPr>
          <w:rFonts w:cs="Arial"/>
          <w:szCs w:val="28"/>
          <w:lang w:eastAsia="zh-CN"/>
        </w:rPr>
        <w:t>5.18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3"/>
    </w:p>
    <w:p w14:paraId="0A59E7AB" w14:textId="1F4FB6E3" w:rsidR="004D6CBD" w:rsidRDefault="004D6CBD" w:rsidP="004D6CBD">
      <w:pPr>
        <w:pStyle w:val="TH"/>
        <w:rPr>
          <w:lang w:eastAsia="ja-JP"/>
        </w:rPr>
      </w:pPr>
      <w:r w:rsidRPr="00BC7DD1">
        <w:rPr>
          <w:rFonts w:cs="Arial"/>
          <w:bCs/>
          <w:lang w:val="en-US"/>
        </w:rPr>
        <w:t xml:space="preserve">Table </w:t>
      </w:r>
      <w:r>
        <w:rPr>
          <w:rFonts w:cs="Arial"/>
          <w:bCs/>
          <w:lang w:val="en-US"/>
        </w:rPr>
        <w:t>5.18</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D6CBD" w14:paraId="7555F1DE"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6193109" w14:textId="77777777" w:rsidR="004D6CBD" w:rsidRPr="00D776B5" w:rsidRDefault="004D6CBD"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7AFCA9" w14:textId="77777777" w:rsidR="004D6CBD" w:rsidRPr="00D776B5" w:rsidRDefault="004D6CBD"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3BC9CB" w14:textId="77777777" w:rsidR="004D6CBD" w:rsidRPr="00D776B5" w:rsidRDefault="004D6CBD"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B947E4" w14:textId="77777777" w:rsidR="004D6CBD" w:rsidRPr="00D776B5" w:rsidRDefault="004D6CBD"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7B2D2" w14:textId="77777777" w:rsidR="004D6CBD" w:rsidRPr="00D776B5" w:rsidRDefault="004D6CBD"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63F696" w14:textId="77777777" w:rsidR="004D6CBD" w:rsidRPr="00D776B5" w:rsidRDefault="004D6CBD"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F7993A" w14:textId="77777777" w:rsidR="004D6CBD" w:rsidRPr="00D776B5" w:rsidRDefault="004D6CBD"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E43E0" w14:textId="77777777" w:rsidR="004D6CBD" w:rsidRPr="00D776B5" w:rsidRDefault="004D6CBD"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EC13D" w14:textId="77777777" w:rsidR="004D6CBD" w:rsidRPr="00D776B5" w:rsidRDefault="004D6CBD"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82B55" w14:textId="77777777" w:rsidR="004D6CBD" w:rsidRPr="00D776B5" w:rsidRDefault="004D6CBD"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3447A" w14:textId="77777777" w:rsidR="004D6CBD" w:rsidRPr="00D776B5" w:rsidRDefault="004D6CBD"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96EC09" w14:textId="77777777" w:rsidR="004D6CBD" w:rsidRPr="00D776B5" w:rsidRDefault="004D6CBD"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A0ECD" w14:textId="77777777" w:rsidR="004D6CBD" w:rsidRPr="00D776B5" w:rsidRDefault="004D6CBD"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6C049" w14:textId="77777777" w:rsidR="004D6CBD" w:rsidRPr="00D776B5" w:rsidRDefault="004D6CBD"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4BAD5A" w14:textId="77777777" w:rsidR="004D6CBD" w:rsidRPr="00D776B5" w:rsidRDefault="004D6CBD"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4620D9" w14:textId="77777777" w:rsidR="004D6CBD" w:rsidRPr="00D776B5" w:rsidRDefault="004D6CBD"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6705C9" w14:textId="77777777" w:rsidR="004D6CBD" w:rsidRPr="00D776B5" w:rsidRDefault="004D6CBD" w:rsidP="00BE1D47">
            <w:pPr>
              <w:pStyle w:val="TAH"/>
            </w:pPr>
            <w:r w:rsidRPr="00D776B5">
              <w:t>Bandwidth combination set</w:t>
            </w:r>
          </w:p>
        </w:tc>
      </w:tr>
      <w:tr w:rsidR="004D6CBD" w14:paraId="4DA57858"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D2CC99B" w14:textId="77777777" w:rsidR="004D6CBD" w:rsidRDefault="004D6CBD" w:rsidP="00BE1D47">
            <w:pPr>
              <w:pStyle w:val="TAC"/>
            </w:pPr>
            <w:r w:rsidRPr="00323D1A">
              <w:t>CA_</w:t>
            </w:r>
            <w:r>
              <w:t>n29</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A3F382B" w14:textId="77777777" w:rsidR="004D6CBD" w:rsidRPr="007A097D" w:rsidRDefault="004D6CBD"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5AA303" w14:textId="77777777" w:rsidR="004D6CBD" w:rsidRDefault="004D6CBD"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C7850"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0872F"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1EBBC4"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60FB0"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4C9B3"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AAE1F"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6A9C9"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7C6BA5"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A7AC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5C67D"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C9634"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B3F34"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748089" w14:textId="77777777" w:rsidR="004D6CBD" w:rsidRDefault="004D6CBD"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F73EF05" w14:textId="77777777" w:rsidR="004D6CBD" w:rsidRDefault="004D6CBD" w:rsidP="00BE1D47">
            <w:pPr>
              <w:pStyle w:val="TAC"/>
              <w:rPr>
                <w:lang w:val="en-US" w:eastAsia="zh-CN" w:bidi="ar"/>
              </w:rPr>
            </w:pPr>
            <w:r>
              <w:rPr>
                <w:lang w:val="en-US" w:eastAsia="zh-CN" w:bidi="ar"/>
              </w:rPr>
              <w:t>0</w:t>
            </w:r>
          </w:p>
        </w:tc>
      </w:tr>
      <w:tr w:rsidR="004D6CBD" w14:paraId="0F2C1E7B"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006A69A" w14:textId="77777777" w:rsidR="004D6CBD" w:rsidRDefault="004D6CBD"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A324B97"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8AE467" w14:textId="77777777" w:rsidR="004D6CBD" w:rsidRDefault="004D6CBD"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6929B2"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16941"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DFC96A" w14:textId="77777777" w:rsidR="004D6CBD" w:rsidRDefault="004D6CBD"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EC971" w14:textId="77777777" w:rsidR="004D6CBD" w:rsidRDefault="004D6CBD"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2B70A"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F4BCF2"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1603D"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5D336"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48A4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0A4A9F"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DD7467"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76790"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CD87A" w14:textId="77777777" w:rsidR="004D6CBD" w:rsidRDefault="004D6CBD"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2069A002" w14:textId="77777777" w:rsidR="004D6CBD" w:rsidRDefault="004D6CBD" w:rsidP="00BE1D47">
            <w:pPr>
              <w:pStyle w:val="TAC"/>
              <w:rPr>
                <w:lang w:val="en-US" w:eastAsia="zh-CN" w:bidi="ar"/>
              </w:rPr>
            </w:pPr>
          </w:p>
        </w:tc>
      </w:tr>
      <w:tr w:rsidR="004D6CBD" w14:paraId="18C9F16E"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A9A1F8A" w14:textId="77777777" w:rsidR="004D6CBD" w:rsidRDefault="004D6CBD"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8B637"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347F4" w14:textId="77777777" w:rsidR="004D6CBD" w:rsidRDefault="004D6CBD"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C2BBE"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06D22A"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B993AA" w14:textId="77777777" w:rsidR="004D6CBD" w:rsidRDefault="004D6CBD"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62A4A4" w14:textId="77777777" w:rsidR="004D6CBD" w:rsidRDefault="004D6CBD"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531726"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ABD209"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59D2E"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8BB591" w14:textId="77777777" w:rsidR="004D6CBD" w:rsidRDefault="004D6CBD"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C15CEF" w14:textId="77777777" w:rsidR="004D6CBD" w:rsidRDefault="004D6CBD"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70DD3" w14:textId="77777777" w:rsidR="004D6CBD" w:rsidRDefault="004D6CBD"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7A18B0" w14:textId="77777777" w:rsidR="004D6CBD" w:rsidRDefault="004D6CBD"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20B41" w14:textId="77777777" w:rsidR="004D6CBD" w:rsidRDefault="004D6CBD"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4684FF" w14:textId="77777777" w:rsidR="004D6CBD" w:rsidRDefault="004D6CBD"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68EFF3" w14:textId="77777777" w:rsidR="004D6CBD" w:rsidRDefault="004D6CBD" w:rsidP="00BE1D47">
            <w:pPr>
              <w:pStyle w:val="TAC"/>
              <w:rPr>
                <w:lang w:val="en-US" w:eastAsia="zh-CN" w:bidi="ar"/>
              </w:rPr>
            </w:pPr>
          </w:p>
        </w:tc>
      </w:tr>
      <w:tr w:rsidR="004D6CBD" w14:paraId="59E3D86B"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63FCCA0" w14:textId="77777777" w:rsidR="004D6CBD" w:rsidRDefault="004D6CBD" w:rsidP="00BE1D47">
            <w:pPr>
              <w:pStyle w:val="TAC"/>
            </w:pPr>
            <w:r w:rsidRPr="00374B79">
              <w:t>CA_n29A-n66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899CA6D" w14:textId="77777777" w:rsidR="004D6CBD" w:rsidRDefault="004D6CBD" w:rsidP="00BE1D47">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78932" w14:textId="77777777" w:rsidR="004D6CBD" w:rsidRDefault="004D6CBD"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71595"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E3EDD7"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81C7B"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9908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8B19F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70AB3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45E0E"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8FE1B"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8FC1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B0E99"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5BDCD3"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34AF2"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CED38C" w14:textId="77777777" w:rsidR="004D6CBD" w:rsidRDefault="004D6CBD"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966D17" w14:textId="77777777" w:rsidR="004D6CBD" w:rsidRDefault="004D6CBD" w:rsidP="00BE1D47">
            <w:pPr>
              <w:pStyle w:val="TAC"/>
              <w:rPr>
                <w:lang w:val="en-US" w:eastAsia="zh-CN" w:bidi="ar"/>
              </w:rPr>
            </w:pPr>
          </w:p>
        </w:tc>
      </w:tr>
      <w:tr w:rsidR="004D6CBD" w14:paraId="33283166"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4F266ED" w14:textId="77777777" w:rsidR="004D6CBD" w:rsidRDefault="004D6CBD"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26354B6"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58FF4" w14:textId="77777777" w:rsidR="004D6CBD" w:rsidRDefault="004D6CBD"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04234" w14:textId="77777777" w:rsidR="004D6CBD" w:rsidRDefault="004D6CBD" w:rsidP="00BE1D47">
            <w:pPr>
              <w:pStyle w:val="TAC"/>
            </w:pPr>
            <w:r w:rsidRPr="007A097D">
              <w:rPr>
                <w:color w:val="000000"/>
              </w:rPr>
              <w:t>See CA_n</w:t>
            </w:r>
            <w:r>
              <w:rPr>
                <w:color w:val="000000"/>
              </w:rPr>
              <w:t>66</w:t>
            </w:r>
            <w:r w:rsidRPr="007A097D">
              <w:rPr>
                <w:color w:val="000000"/>
              </w:rPr>
              <w:t>(2A)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8B86E" w14:textId="77777777" w:rsidR="004D6CBD" w:rsidRDefault="004D6CBD" w:rsidP="00BE1D47">
            <w:pPr>
              <w:pStyle w:val="TAC"/>
              <w:rPr>
                <w:lang w:val="en-US" w:eastAsia="zh-CN" w:bidi="ar"/>
              </w:rPr>
            </w:pPr>
          </w:p>
        </w:tc>
      </w:tr>
      <w:tr w:rsidR="004D6CBD" w14:paraId="07E303F3"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7FBDCF0" w14:textId="77777777" w:rsidR="004D6CBD" w:rsidRDefault="004D6CBD"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7B696"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045256" w14:textId="77777777" w:rsidR="004D6CBD" w:rsidRDefault="004D6CBD"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D78FC6"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B3734C"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B18AF" w14:textId="77777777" w:rsidR="004D6CBD" w:rsidRDefault="004D6CBD"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E9E9B" w14:textId="77777777" w:rsidR="004D6CBD" w:rsidRDefault="004D6CBD"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A78084"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A2A7C"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CAB6B"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88EF94" w14:textId="77777777" w:rsidR="004D6CBD" w:rsidRDefault="004D6CBD"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BD416" w14:textId="77777777" w:rsidR="004D6CBD" w:rsidRDefault="004D6CBD"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4293C" w14:textId="77777777" w:rsidR="004D6CBD" w:rsidRDefault="004D6CBD"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EA316" w14:textId="77777777" w:rsidR="004D6CBD" w:rsidRDefault="004D6CBD"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9356FC" w14:textId="77777777" w:rsidR="004D6CBD" w:rsidRDefault="004D6CBD"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CF323" w14:textId="77777777" w:rsidR="004D6CBD" w:rsidRDefault="004D6CBD"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86DA4" w14:textId="77777777" w:rsidR="004D6CBD" w:rsidRDefault="004D6CBD" w:rsidP="00BE1D47">
            <w:pPr>
              <w:pStyle w:val="TAC"/>
              <w:rPr>
                <w:lang w:val="en-US" w:eastAsia="zh-CN" w:bidi="ar"/>
              </w:rPr>
            </w:pPr>
          </w:p>
        </w:tc>
      </w:tr>
      <w:tr w:rsidR="004D6CBD" w14:paraId="0426E4D4"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B1B2CD0" w14:textId="77777777" w:rsidR="004D6CBD" w:rsidRPr="00E31F8F" w:rsidRDefault="004D6CBD" w:rsidP="00BE1D47">
            <w:pPr>
              <w:pStyle w:val="TAC"/>
            </w:pPr>
            <w:r>
              <w:t>CA_n29A-n66A-n77(2A)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C92EF7E" w14:textId="77777777" w:rsidR="004D6CBD" w:rsidRDefault="004D6CBD"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A9D00" w14:textId="77777777" w:rsidR="004D6CBD" w:rsidRDefault="004D6CBD"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65D5E1" w14:textId="77777777" w:rsidR="004D6CBD" w:rsidRDefault="004D6CBD"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ADA27" w14:textId="77777777" w:rsidR="004D6CBD" w:rsidRDefault="004D6CBD"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FD39A"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056EB9"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57663"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4BA33C"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20498"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72637"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C1F482"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CDE1B1"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7FB32"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C9A56" w14:textId="77777777" w:rsidR="004D6CBD" w:rsidRDefault="004D6CBD"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C9A1BE" w14:textId="77777777" w:rsidR="004D6CBD" w:rsidRDefault="004D6CBD"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4EE153" w14:textId="77777777" w:rsidR="004D6CBD" w:rsidRDefault="004D6CBD" w:rsidP="00BE1D47">
            <w:pPr>
              <w:pStyle w:val="TAC"/>
            </w:pPr>
            <w:r>
              <w:rPr>
                <w:lang w:val="en-US" w:eastAsia="zh-CN" w:bidi="ar"/>
              </w:rPr>
              <w:t>0</w:t>
            </w:r>
          </w:p>
        </w:tc>
      </w:tr>
      <w:tr w:rsidR="004D6CBD" w14:paraId="09E8FC56"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3254AEB" w14:textId="77777777" w:rsidR="004D6CBD" w:rsidRDefault="004D6CBD"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8B80928" w14:textId="77777777" w:rsidR="004D6CBD" w:rsidRDefault="004D6CBD"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40E63" w14:textId="77777777" w:rsidR="004D6CBD" w:rsidRDefault="004D6CBD"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E8B10C" w14:textId="77777777" w:rsidR="004D6CBD" w:rsidRDefault="004D6CBD"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DD0555" w14:textId="77777777" w:rsidR="004D6CBD" w:rsidRDefault="004D6CBD"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25DE7" w14:textId="77777777" w:rsidR="004D6CBD" w:rsidRDefault="004D6CBD"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794075" w14:textId="77777777" w:rsidR="004D6CBD" w:rsidRDefault="004D6CBD"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AA4AB" w14:textId="77777777" w:rsidR="004D6CBD" w:rsidRDefault="004D6CBD"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BF7A2" w14:textId="77777777" w:rsidR="004D6CBD" w:rsidRDefault="004D6CBD"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7CE94" w14:textId="77777777" w:rsidR="004D6CBD" w:rsidRDefault="004D6CBD"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CDD9B"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6E54FC"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EFA92"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FA7A2"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EE973D" w14:textId="77777777" w:rsidR="004D6CBD" w:rsidRDefault="004D6CBD"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2CF181" w14:textId="77777777" w:rsidR="004D6CBD" w:rsidRDefault="004D6CBD"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9A7D9" w14:textId="77777777" w:rsidR="004D6CBD" w:rsidRDefault="004D6CBD" w:rsidP="00BE1D47">
            <w:pPr>
              <w:jc w:val="center"/>
              <w:rPr>
                <w:rFonts w:ascii="Arial" w:hAnsi="Arial" w:cs="Arial"/>
                <w:color w:val="000000"/>
                <w:sz w:val="18"/>
                <w:szCs w:val="18"/>
              </w:rPr>
            </w:pPr>
          </w:p>
        </w:tc>
      </w:tr>
      <w:tr w:rsidR="004D6CBD" w14:paraId="7D5F1E8C"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A25342D" w14:textId="77777777" w:rsidR="004D6CBD" w:rsidRDefault="004D6CBD"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F8063" w14:textId="77777777" w:rsidR="004D6CBD" w:rsidRDefault="004D6CBD"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D07DE" w14:textId="77777777" w:rsidR="004D6CBD" w:rsidRDefault="004D6CBD"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23A871" w14:textId="77777777" w:rsidR="004D6CBD" w:rsidRDefault="004D6CBD"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1B3E5" w14:textId="77777777" w:rsidR="004D6CBD" w:rsidRDefault="004D6CBD" w:rsidP="00BE1D47">
            <w:pPr>
              <w:jc w:val="center"/>
              <w:rPr>
                <w:rFonts w:ascii="Arial" w:hAnsi="Arial" w:cs="Arial"/>
                <w:color w:val="000000"/>
                <w:sz w:val="18"/>
                <w:szCs w:val="18"/>
              </w:rPr>
            </w:pPr>
          </w:p>
        </w:tc>
      </w:tr>
      <w:tr w:rsidR="004D6CBD" w14:paraId="6B3BC0C7"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23D034" w14:textId="77777777" w:rsidR="004D6CBD" w:rsidRDefault="004D6CBD"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09F731BC" w14:textId="77777777" w:rsidR="004D6CBD" w:rsidRDefault="004D6CBD"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6E5F7712" w14:textId="77777777" w:rsidR="004D6CBD" w:rsidRDefault="004D6CBD" w:rsidP="004D6CBD">
      <w:pPr>
        <w:rPr>
          <w:sz w:val="16"/>
          <w:szCs w:val="16"/>
          <w:lang w:eastAsia="zh-CN"/>
        </w:rPr>
      </w:pPr>
    </w:p>
    <w:p w14:paraId="5F67D337" w14:textId="4866FD0A" w:rsidR="004D6CBD" w:rsidRDefault="004D6CBD" w:rsidP="004D6CBD">
      <w:pPr>
        <w:pStyle w:val="Heading3"/>
        <w:rPr>
          <w:lang w:val="en-US" w:eastAsia="zh-CN"/>
        </w:rPr>
      </w:pPr>
      <w:bookmarkStart w:id="114" w:name="_Toc97546929"/>
      <w:r>
        <w:rPr>
          <w:lang w:eastAsia="zh-CN"/>
        </w:rPr>
        <w:t>5.18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14"/>
    </w:p>
    <w:p w14:paraId="2D1ED18E" w14:textId="77777777" w:rsidR="004D6CBD" w:rsidRPr="00E31F8F" w:rsidRDefault="004D6CBD" w:rsidP="004D6CBD">
      <w:pPr>
        <w:rPr>
          <w:lang w:val="en-US" w:eastAsia="zh-CN"/>
        </w:rPr>
      </w:pPr>
      <w:r w:rsidRPr="00E31F8F">
        <w:rPr>
          <w:lang w:val="en-US" w:eastAsia="zh-CN"/>
        </w:rPr>
        <w:t>The combination CA_</w:t>
      </w:r>
      <w:r>
        <w:rPr>
          <w:lang w:val="en-US" w:eastAsia="zh-CN"/>
        </w:rPr>
        <w:t>n29_n66</w:t>
      </w:r>
      <w:r w:rsidRPr="00E31F8F">
        <w:rPr>
          <w:lang w:val="en-US" w:eastAsia="zh-CN"/>
        </w:rPr>
        <w:t xml:space="preserve">-n77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1259EFA2" w14:textId="5E5BADE1" w:rsidR="004D6CBD" w:rsidRDefault="004D6CBD" w:rsidP="004D6CBD">
      <w:pPr>
        <w:pStyle w:val="TH"/>
        <w:rPr>
          <w:lang w:eastAsia="zh-CN"/>
        </w:rPr>
      </w:pPr>
      <w:r>
        <w:t xml:space="preserve">Table </w:t>
      </w:r>
      <w:r>
        <w:rPr>
          <w:rFonts w:hint="eastAsia"/>
          <w:lang w:eastAsia="zh-CN"/>
        </w:rPr>
        <w:t>5.18</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4D6CBD" w:rsidRPr="00530DFD" w14:paraId="3C3BF15E" w14:textId="77777777" w:rsidTr="00BE1D47">
        <w:trPr>
          <w:trHeight w:val="383"/>
          <w:jc w:val="center"/>
        </w:trPr>
        <w:tc>
          <w:tcPr>
            <w:tcW w:w="1641" w:type="dxa"/>
            <w:shd w:val="clear" w:color="auto" w:fill="auto"/>
          </w:tcPr>
          <w:p w14:paraId="1F4AD26D" w14:textId="77777777" w:rsidR="004D6CBD" w:rsidRPr="00370BC3" w:rsidRDefault="004D6CBD" w:rsidP="00BE1D47">
            <w:pPr>
              <w:pStyle w:val="TAH"/>
            </w:pPr>
            <w:r w:rsidRPr="00370BC3">
              <w:rPr>
                <w:rFonts w:hint="eastAsia"/>
              </w:rPr>
              <w:t>CA power class</w:t>
            </w:r>
          </w:p>
        </w:tc>
        <w:tc>
          <w:tcPr>
            <w:tcW w:w="1681" w:type="dxa"/>
            <w:shd w:val="clear" w:color="auto" w:fill="auto"/>
          </w:tcPr>
          <w:p w14:paraId="14775865" w14:textId="77777777" w:rsidR="004D6CBD" w:rsidRPr="00370BC3" w:rsidRDefault="004D6CBD" w:rsidP="00BE1D47">
            <w:pPr>
              <w:pStyle w:val="TAH"/>
            </w:pPr>
            <w:r w:rsidRPr="00370BC3">
              <w:rPr>
                <w:rFonts w:hint="eastAsia"/>
              </w:rPr>
              <w:t xml:space="preserve">Carrier </w:t>
            </w:r>
            <w:r>
              <w:t>n29</w:t>
            </w:r>
            <w:r w:rsidRPr="00370BC3">
              <w:rPr>
                <w:rFonts w:hint="eastAsia"/>
              </w:rPr>
              <w:t xml:space="preserve"> power class</w:t>
            </w:r>
          </w:p>
        </w:tc>
        <w:tc>
          <w:tcPr>
            <w:tcW w:w="1660" w:type="dxa"/>
            <w:shd w:val="clear" w:color="auto" w:fill="auto"/>
          </w:tcPr>
          <w:p w14:paraId="4186E864" w14:textId="77777777" w:rsidR="004D6CBD" w:rsidRPr="00370BC3" w:rsidRDefault="004D6CBD" w:rsidP="00BE1D47">
            <w:pPr>
              <w:pStyle w:val="TAH"/>
            </w:pPr>
            <w:r w:rsidRPr="00370BC3">
              <w:rPr>
                <w:rFonts w:hint="eastAsia"/>
              </w:rPr>
              <w:t xml:space="preserve">Carrier </w:t>
            </w:r>
            <w:r>
              <w:t>n66</w:t>
            </w:r>
            <w:r w:rsidRPr="00370BC3">
              <w:rPr>
                <w:rFonts w:hint="eastAsia"/>
              </w:rPr>
              <w:t xml:space="preserve"> power class</w:t>
            </w:r>
          </w:p>
        </w:tc>
        <w:tc>
          <w:tcPr>
            <w:tcW w:w="1660" w:type="dxa"/>
          </w:tcPr>
          <w:p w14:paraId="6F8E2C07" w14:textId="77777777" w:rsidR="004D6CBD" w:rsidRPr="00370BC3" w:rsidRDefault="004D6CBD" w:rsidP="00BE1D47">
            <w:pPr>
              <w:pStyle w:val="TAH"/>
            </w:pPr>
            <w:r w:rsidRPr="00370BC3">
              <w:t>Carrier n77 power class</w:t>
            </w:r>
          </w:p>
        </w:tc>
      </w:tr>
      <w:tr w:rsidR="004D6CBD" w:rsidRPr="00530DFD" w14:paraId="722D9E63" w14:textId="77777777" w:rsidTr="00BE1D47">
        <w:trPr>
          <w:trHeight w:val="192"/>
          <w:jc w:val="center"/>
        </w:trPr>
        <w:tc>
          <w:tcPr>
            <w:tcW w:w="1641" w:type="dxa"/>
            <w:shd w:val="clear" w:color="auto" w:fill="auto"/>
          </w:tcPr>
          <w:p w14:paraId="62A7817B" w14:textId="77777777" w:rsidR="004D6CBD" w:rsidRPr="00370BC3" w:rsidRDefault="004D6CBD" w:rsidP="00BE1D47">
            <w:pPr>
              <w:pStyle w:val="TAL"/>
            </w:pPr>
            <w:r w:rsidRPr="00370BC3">
              <w:t>26dBm</w:t>
            </w:r>
          </w:p>
        </w:tc>
        <w:tc>
          <w:tcPr>
            <w:tcW w:w="1681" w:type="dxa"/>
            <w:shd w:val="clear" w:color="auto" w:fill="auto"/>
          </w:tcPr>
          <w:p w14:paraId="4F1F3FD2" w14:textId="77777777" w:rsidR="004D6CBD" w:rsidRPr="00370BC3" w:rsidRDefault="004D6CBD" w:rsidP="00BE1D47">
            <w:pPr>
              <w:pStyle w:val="TAL"/>
            </w:pPr>
            <w:r>
              <w:t>N/A</w:t>
            </w:r>
          </w:p>
        </w:tc>
        <w:tc>
          <w:tcPr>
            <w:tcW w:w="1660" w:type="dxa"/>
            <w:shd w:val="clear" w:color="auto" w:fill="auto"/>
          </w:tcPr>
          <w:p w14:paraId="7CE049F4" w14:textId="77777777" w:rsidR="004D6CBD" w:rsidRPr="00370BC3" w:rsidRDefault="004D6CBD" w:rsidP="00BE1D47">
            <w:pPr>
              <w:pStyle w:val="TAL"/>
            </w:pPr>
            <w:r w:rsidRPr="00370BC3">
              <w:t>23dBm</w:t>
            </w:r>
          </w:p>
        </w:tc>
        <w:tc>
          <w:tcPr>
            <w:tcW w:w="1660" w:type="dxa"/>
          </w:tcPr>
          <w:p w14:paraId="438220B5" w14:textId="77777777" w:rsidR="004D6CBD" w:rsidRPr="00370BC3" w:rsidRDefault="004D6CBD" w:rsidP="00BE1D47">
            <w:pPr>
              <w:pStyle w:val="TAL"/>
            </w:pPr>
            <w:r w:rsidRPr="00370BC3">
              <w:t>26dBm</w:t>
            </w:r>
          </w:p>
        </w:tc>
      </w:tr>
    </w:tbl>
    <w:p w14:paraId="5B22259D" w14:textId="77777777" w:rsidR="004D6CBD" w:rsidRPr="00B0188E" w:rsidRDefault="004D6CBD" w:rsidP="004D6CBD">
      <w:pPr>
        <w:pStyle w:val="TH"/>
        <w:jc w:val="left"/>
        <w:rPr>
          <w:lang w:eastAsia="zh-CN"/>
        </w:rPr>
      </w:pPr>
    </w:p>
    <w:p w14:paraId="4809D65F" w14:textId="0FD13122" w:rsidR="004D6CBD" w:rsidRPr="00FD4F24" w:rsidRDefault="004D6CBD" w:rsidP="004D6CBD">
      <w:pPr>
        <w:pStyle w:val="Heading3"/>
        <w:rPr>
          <w:lang w:eastAsia="zh-CN"/>
        </w:rPr>
      </w:pPr>
      <w:bookmarkStart w:id="115" w:name="_Toc97546930"/>
      <w:r>
        <w:t>5.18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15"/>
    </w:p>
    <w:p w14:paraId="3C71C84A" w14:textId="77777777" w:rsidR="004D6CBD" w:rsidRPr="00F372FB" w:rsidRDefault="004D6CBD" w:rsidP="004D6CBD">
      <w:pPr>
        <w:rPr>
          <w:lang w:eastAsia="zh-CN"/>
        </w:rPr>
      </w:pPr>
      <w:r>
        <w:t>MSD requirements for single uplink PC2 are captured in lower order combinations.</w:t>
      </w:r>
    </w:p>
    <w:p w14:paraId="13C38754" w14:textId="77777777" w:rsidR="00D044CC" w:rsidRPr="004721EE" w:rsidRDefault="00D044CC" w:rsidP="00A047D8">
      <w:pPr>
        <w:rPr>
          <w:lang w:eastAsia="zh-CN"/>
        </w:rPr>
      </w:pPr>
    </w:p>
    <w:p w14:paraId="5663F57B" w14:textId="77777777" w:rsidR="00A047D8" w:rsidRDefault="00A047D8" w:rsidP="00A047D8">
      <w:pPr>
        <w:pStyle w:val="Heading1"/>
        <w:rPr>
          <w:lang w:eastAsia="zh-CN"/>
        </w:rPr>
      </w:pPr>
      <w:bookmarkStart w:id="116" w:name="_Toc97546931"/>
      <w:r>
        <w:rPr>
          <w:lang w:eastAsia="zh-CN"/>
        </w:rPr>
        <w:t>6</w:t>
      </w:r>
      <w:r>
        <w:rPr>
          <w:lang w:eastAsia="zh-CN"/>
        </w:rPr>
        <w:tab/>
      </w:r>
      <w:r w:rsidRPr="00A047D8">
        <w:rPr>
          <w:rFonts w:hint="eastAsia"/>
          <w:lang w:eastAsia="zh-CN"/>
        </w:rPr>
        <w:t xml:space="preserve">Power class 2 CA </w:t>
      </w:r>
      <w:r w:rsidRPr="00A047D8">
        <w:rPr>
          <w:lang w:eastAsia="zh-CN"/>
        </w:rPr>
        <w:t xml:space="preserve">with </w:t>
      </w:r>
      <w:r>
        <w:rPr>
          <w:lang w:eastAsia="zh-CN"/>
        </w:rPr>
        <w:t>Dual</w:t>
      </w:r>
      <w:r w:rsidRPr="00A047D8">
        <w:rPr>
          <w:lang w:eastAsia="zh-CN"/>
        </w:rPr>
        <w:t xml:space="preserve"> UL Carrier</w:t>
      </w:r>
      <w:bookmarkEnd w:id="116"/>
    </w:p>
    <w:p w14:paraId="5663F57C" w14:textId="77777777" w:rsidR="002033D5" w:rsidRPr="004D3578" w:rsidRDefault="00A047D8" w:rsidP="002033D5">
      <w:pPr>
        <w:pStyle w:val="Heading2"/>
        <w:rPr>
          <w:lang w:eastAsia="zh-CN"/>
        </w:rPr>
      </w:pPr>
      <w:bookmarkStart w:id="117" w:name="_Toc97546932"/>
      <w:proofErr w:type="gramStart"/>
      <w:r>
        <w:t>6</w:t>
      </w:r>
      <w:r w:rsidR="002033D5" w:rsidRPr="004D3578">
        <w:t>.</w:t>
      </w:r>
      <w:r w:rsidR="001D160E">
        <w:rPr>
          <w:rFonts w:hint="eastAsia"/>
          <w:lang w:eastAsia="zh-CN"/>
        </w:rPr>
        <w:t>x</w:t>
      </w:r>
      <w:proofErr w:type="gramEnd"/>
      <w:r w:rsidR="002033D5" w:rsidRPr="004D3578">
        <w:tab/>
      </w:r>
      <w:proofErr w:type="spellStart"/>
      <w:r>
        <w:rPr>
          <w:lang w:eastAsia="zh-CN"/>
        </w:rPr>
        <w:t>CA_nX-nY-nZ</w:t>
      </w:r>
      <w:bookmarkEnd w:id="117"/>
      <w:proofErr w:type="spellEnd"/>
    </w:p>
    <w:p w14:paraId="5663F57D" w14:textId="77777777" w:rsidR="00BB7C76" w:rsidRPr="001043CD" w:rsidRDefault="001051C5" w:rsidP="00634A01">
      <w:pPr>
        <w:pStyle w:val="Heading3"/>
        <w:rPr>
          <w:rFonts w:cs="Arial"/>
          <w:szCs w:val="28"/>
          <w:lang w:eastAsia="zh-CN"/>
        </w:rPr>
      </w:pPr>
      <w:bookmarkStart w:id="118" w:name="_Toc3303723"/>
      <w:bookmarkStart w:id="119" w:name="_Toc3364427"/>
      <w:bookmarkStart w:id="120" w:name="_Toc46412257"/>
      <w:bookmarkStart w:id="121" w:name="_Toc97546933"/>
      <w:proofErr w:type="gramStart"/>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proofErr w:type="gramEnd"/>
      <w:r w:rsidR="00BB7C76" w:rsidRPr="001043CD">
        <w:rPr>
          <w:rFonts w:cs="Arial"/>
          <w:szCs w:val="28"/>
          <w:lang w:eastAsia="zh-CN"/>
        </w:rPr>
        <w:tab/>
        <w:t>Configuration</w:t>
      </w:r>
      <w:bookmarkEnd w:id="118"/>
      <w:bookmarkEnd w:id="119"/>
      <w:bookmarkEnd w:id="120"/>
      <w:r w:rsidR="00BC7DD1" w:rsidRPr="001043CD">
        <w:rPr>
          <w:rFonts w:cs="Arial" w:hint="eastAsia"/>
          <w:szCs w:val="28"/>
          <w:lang w:eastAsia="zh-CN"/>
        </w:rPr>
        <w:t>s</w:t>
      </w:r>
      <w:bookmarkEnd w:id="121"/>
    </w:p>
    <w:p w14:paraId="5663F57E" w14:textId="77777777"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57F" w14:textId="77777777" w:rsidR="00D420A4" w:rsidRPr="001770DE" w:rsidRDefault="00D420A4" w:rsidP="00D420A4">
      <w:pPr>
        <w:rPr>
          <w:lang w:eastAsia="zh-CN"/>
        </w:rPr>
      </w:pPr>
    </w:p>
    <w:p w14:paraId="5663F580" w14:textId="77777777" w:rsidR="00BC7DD1" w:rsidRP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00BC7DD1" w:rsidRPr="00BC7DD1">
        <w:rPr>
          <w:rFonts w:ascii="Arial" w:hAnsi="Arial" w:cs="Arial"/>
          <w:b/>
          <w:bCs/>
          <w:lang w:val="en-US"/>
        </w:rPr>
        <w:t xml:space="preserve"> </w:t>
      </w:r>
      <w:r w:rsidR="000F34E8">
        <w:rPr>
          <w:rFonts w:ascii="Arial" w:hAnsi="Arial" w:cs="Arial" w:hint="eastAsia"/>
          <w:b/>
          <w:bCs/>
          <w:lang w:val="en-US" w:eastAsia="zh-CN"/>
        </w:rPr>
        <w:t>power class 2</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14:paraId="5663F59A" w14:textId="77777777"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581" w14:textId="77777777"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2" w14:textId="77777777"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3" w14:textId="77777777"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4" w14:textId="77777777" w:rsidR="008B238B" w:rsidRPr="00AD0178" w:rsidRDefault="008B238B">
            <w:pPr>
              <w:pStyle w:val="TAH"/>
              <w:keepNext w:val="0"/>
              <w:rPr>
                <w:rFonts w:eastAsia="MS Mincho"/>
                <w:sz w:val="16"/>
              </w:rPr>
            </w:pPr>
            <w:r w:rsidRPr="00AD0178">
              <w:rPr>
                <w:sz w:val="16"/>
              </w:rPr>
              <w:t>SCS</w:t>
            </w:r>
          </w:p>
          <w:p w14:paraId="5663F585" w14:textId="77777777"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6" w14:textId="77777777"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7" w14:textId="77777777" w:rsidR="008B238B" w:rsidRPr="00AD0178" w:rsidRDefault="008B238B">
            <w:pPr>
              <w:pStyle w:val="TAH"/>
              <w:keepNext w:val="0"/>
              <w:rPr>
                <w:rFonts w:eastAsia="MS Mincho"/>
                <w:sz w:val="16"/>
              </w:rPr>
            </w:pPr>
            <w:r w:rsidRPr="00AD0178">
              <w:rPr>
                <w:sz w:val="16"/>
              </w:rPr>
              <w:t>10</w:t>
            </w:r>
          </w:p>
          <w:p w14:paraId="5663F588"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9" w14:textId="77777777" w:rsidR="008B238B" w:rsidRPr="00AD0178" w:rsidRDefault="008B238B">
            <w:pPr>
              <w:pStyle w:val="TAH"/>
              <w:keepNext w:val="0"/>
              <w:rPr>
                <w:rFonts w:eastAsia="MS Mincho"/>
                <w:sz w:val="16"/>
              </w:rPr>
            </w:pPr>
            <w:r w:rsidRPr="00AD0178">
              <w:rPr>
                <w:sz w:val="16"/>
              </w:rPr>
              <w:t>15</w:t>
            </w:r>
          </w:p>
          <w:p w14:paraId="5663F58A"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B" w14:textId="77777777" w:rsidR="008B238B" w:rsidRPr="00AD0178" w:rsidRDefault="008B238B">
            <w:pPr>
              <w:pStyle w:val="TAH"/>
              <w:keepNext w:val="0"/>
              <w:rPr>
                <w:rFonts w:eastAsia="MS Mincho"/>
                <w:sz w:val="16"/>
              </w:rPr>
            </w:pPr>
            <w:r w:rsidRPr="00AD0178">
              <w:rPr>
                <w:sz w:val="16"/>
              </w:rPr>
              <w:t>20</w:t>
            </w:r>
          </w:p>
          <w:p w14:paraId="5663F58C"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D" w14:textId="77777777"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E" w14:textId="77777777"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F" w14:textId="77777777" w:rsidR="008B238B" w:rsidRPr="00AD0178" w:rsidRDefault="008B238B">
            <w:pPr>
              <w:pStyle w:val="TAH"/>
              <w:keepNext w:val="0"/>
              <w:rPr>
                <w:rFonts w:eastAsia="MS Mincho"/>
                <w:sz w:val="16"/>
              </w:rPr>
            </w:pPr>
            <w:r w:rsidRPr="00AD0178">
              <w:rPr>
                <w:sz w:val="16"/>
              </w:rPr>
              <w:t>40</w:t>
            </w:r>
          </w:p>
          <w:p w14:paraId="5663F590"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1" w14:textId="77777777" w:rsidR="008B238B" w:rsidRPr="00AD0178" w:rsidRDefault="008B238B">
            <w:pPr>
              <w:pStyle w:val="TAH"/>
              <w:keepNext w:val="0"/>
              <w:rPr>
                <w:rFonts w:eastAsia="MS Mincho"/>
                <w:sz w:val="16"/>
              </w:rPr>
            </w:pPr>
            <w:r w:rsidRPr="00AD0178">
              <w:rPr>
                <w:sz w:val="16"/>
              </w:rPr>
              <w:t>50</w:t>
            </w:r>
          </w:p>
          <w:p w14:paraId="5663F592"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3" w14:textId="77777777" w:rsidR="008B238B" w:rsidRPr="00AD0178" w:rsidRDefault="008B238B">
            <w:pPr>
              <w:pStyle w:val="TAH"/>
              <w:keepNext w:val="0"/>
              <w:rPr>
                <w:rFonts w:eastAsia="MS Mincho"/>
                <w:sz w:val="16"/>
              </w:rPr>
            </w:pPr>
            <w:r w:rsidRPr="00AD0178">
              <w:rPr>
                <w:sz w:val="16"/>
              </w:rPr>
              <w:t>60</w:t>
            </w:r>
          </w:p>
          <w:p w14:paraId="5663F594"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5" w14:textId="77777777" w:rsidR="008B238B" w:rsidRPr="00AD0178" w:rsidRDefault="008B238B">
            <w:pPr>
              <w:pStyle w:val="TAH"/>
              <w:keepNext w:val="0"/>
              <w:rPr>
                <w:rFonts w:eastAsia="MS Mincho"/>
                <w:sz w:val="16"/>
              </w:rPr>
            </w:pPr>
            <w:r w:rsidRPr="00AD0178">
              <w:rPr>
                <w:sz w:val="16"/>
              </w:rPr>
              <w:t>80</w:t>
            </w:r>
          </w:p>
          <w:p w14:paraId="5663F596"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7" w14:textId="77777777"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8" w14:textId="77777777"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9" w14:textId="77777777" w:rsidR="008B238B" w:rsidRPr="00AD0178" w:rsidRDefault="008B238B">
            <w:pPr>
              <w:pStyle w:val="TAH"/>
              <w:keepNext w:val="0"/>
              <w:rPr>
                <w:sz w:val="16"/>
              </w:rPr>
            </w:pPr>
            <w:r w:rsidRPr="00AD0178">
              <w:rPr>
                <w:sz w:val="16"/>
              </w:rPr>
              <w:t>Bandwidth combination set</w:t>
            </w:r>
          </w:p>
        </w:tc>
      </w:tr>
      <w:tr w:rsidR="001051C5" w:rsidRPr="00AD0178" w14:paraId="5663F5AC"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59B" w14:textId="77777777" w:rsidR="001051C5" w:rsidRPr="00154A49" w:rsidRDefault="001051C5" w:rsidP="009330CF">
            <w:pPr>
              <w:pStyle w:val="TAL"/>
              <w:keepNext w:val="0"/>
              <w:widowControl w:val="0"/>
              <w:jc w:val="both"/>
              <w:rPr>
                <w:rFonts w:cs="Arial"/>
              </w:rPr>
            </w:pPr>
            <w:proofErr w:type="spellStart"/>
            <w:r w:rsidRPr="00154A49">
              <w:rPr>
                <w:rFonts w:cs="Arial"/>
              </w:rPr>
              <w:t>CA_nX-nY-nZ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59C" w14:textId="77777777" w:rsidR="001051C5" w:rsidRPr="00154A49" w:rsidRDefault="001051C5" w:rsidP="009330CF">
            <w:pPr>
              <w:pStyle w:val="TAL"/>
              <w:keepNext w:val="0"/>
              <w:widowControl w:val="0"/>
              <w:jc w:val="both"/>
              <w:rPr>
                <w:rFonts w:cs="Arial"/>
              </w:rPr>
            </w:pPr>
            <w:proofErr w:type="spellStart"/>
            <w:r w:rsidRPr="00154A49">
              <w:rPr>
                <w:rFonts w:cs="Arial"/>
              </w:rPr>
              <w:t>CA_nX-nY</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9D" w14:textId="77777777" w:rsidR="001051C5" w:rsidRPr="00154A49" w:rsidRDefault="001051C5" w:rsidP="008251C4">
            <w:pPr>
              <w:pStyle w:val="TAL"/>
              <w:keepNext w:val="0"/>
              <w:widowControl w:val="0"/>
              <w:jc w:val="both"/>
              <w:rPr>
                <w:rFonts w:cs="Arial"/>
              </w:rPr>
            </w:pPr>
            <w:proofErr w:type="spellStart"/>
            <w:r w:rsidRPr="00154A49">
              <w:rPr>
                <w:rFonts w:cs="Arial"/>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59E"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9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A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A" w14:textId="77777777" w:rsidR="001051C5" w:rsidRPr="00AD0178" w:rsidRDefault="001051C5">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5AB" w14:textId="77777777" w:rsidR="001051C5" w:rsidRPr="00AD0178" w:rsidRDefault="001051C5">
            <w:pPr>
              <w:pStyle w:val="TAC"/>
              <w:rPr>
                <w:sz w:val="16"/>
                <w:lang w:val="en-US" w:eastAsia="zh-CN"/>
              </w:rPr>
            </w:pPr>
          </w:p>
        </w:tc>
      </w:tr>
      <w:tr w:rsidR="001051C5" w:rsidRPr="00AD0178" w14:paraId="5663F5BE" w14:textId="77777777" w:rsidTr="001C2E42">
        <w:trPr>
          <w:trHeight w:val="29"/>
          <w:jc w:val="center"/>
        </w:trPr>
        <w:tc>
          <w:tcPr>
            <w:tcW w:w="0" w:type="auto"/>
            <w:vMerge/>
            <w:tcBorders>
              <w:left w:val="single" w:sz="4" w:space="0" w:color="auto"/>
              <w:right w:val="single" w:sz="4" w:space="0" w:color="auto"/>
            </w:tcBorders>
            <w:vAlign w:val="center"/>
            <w:hideMark/>
          </w:tcPr>
          <w:p w14:paraId="5663F5AD"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AE"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AF"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B0"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B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B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5"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6"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B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C"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BD" w14:textId="77777777" w:rsidR="001051C5" w:rsidRPr="00AD0178" w:rsidRDefault="001051C5">
            <w:pPr>
              <w:spacing w:after="0"/>
              <w:rPr>
                <w:rFonts w:ascii="Arial" w:hAnsi="Arial"/>
                <w:sz w:val="16"/>
                <w:lang w:val="en-US" w:eastAsia="zh-CN"/>
              </w:rPr>
            </w:pPr>
          </w:p>
        </w:tc>
      </w:tr>
      <w:tr w:rsidR="001051C5" w:rsidRPr="00AD0178" w14:paraId="5663F5D0" w14:textId="77777777" w:rsidTr="001C2E42">
        <w:trPr>
          <w:trHeight w:val="29"/>
          <w:jc w:val="center"/>
        </w:trPr>
        <w:tc>
          <w:tcPr>
            <w:tcW w:w="0" w:type="auto"/>
            <w:vMerge/>
            <w:tcBorders>
              <w:left w:val="single" w:sz="4" w:space="0" w:color="auto"/>
              <w:right w:val="single" w:sz="4" w:space="0" w:color="auto"/>
            </w:tcBorders>
            <w:vAlign w:val="center"/>
            <w:hideMark/>
          </w:tcPr>
          <w:p w14:paraId="5663F5BF"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C0"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C1"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C2"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C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7"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8"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C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E"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CF" w14:textId="77777777" w:rsidR="001051C5" w:rsidRPr="00AD0178" w:rsidRDefault="001051C5">
            <w:pPr>
              <w:spacing w:after="0"/>
              <w:rPr>
                <w:rFonts w:ascii="Arial" w:hAnsi="Arial"/>
                <w:sz w:val="16"/>
                <w:lang w:val="en-US" w:eastAsia="zh-CN"/>
              </w:rPr>
            </w:pPr>
          </w:p>
        </w:tc>
      </w:tr>
      <w:tr w:rsidR="001051C5" w:rsidRPr="00AD0178" w14:paraId="5663F5E2" w14:textId="77777777" w:rsidTr="001C2E42">
        <w:trPr>
          <w:trHeight w:val="29"/>
          <w:jc w:val="center"/>
        </w:trPr>
        <w:tc>
          <w:tcPr>
            <w:tcW w:w="0" w:type="auto"/>
            <w:vMerge/>
            <w:tcBorders>
              <w:left w:val="single" w:sz="4" w:space="0" w:color="auto"/>
              <w:right w:val="single" w:sz="4" w:space="0" w:color="auto"/>
            </w:tcBorders>
            <w:vAlign w:val="center"/>
            <w:hideMark/>
          </w:tcPr>
          <w:p w14:paraId="5663F5D1"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D2" w14:textId="77777777" w:rsidR="001051C5" w:rsidRPr="00154A49" w:rsidRDefault="001051C5" w:rsidP="008251C4">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D3" w14:textId="77777777" w:rsidR="001051C5" w:rsidRPr="00154A49" w:rsidRDefault="001051C5" w:rsidP="008251C4">
            <w:pPr>
              <w:pStyle w:val="TAL"/>
              <w:keepNext w:val="0"/>
              <w:widowControl w:val="0"/>
              <w:jc w:val="both"/>
              <w:rPr>
                <w:rFonts w:cs="Arial"/>
              </w:rPr>
            </w:pPr>
            <w:proofErr w:type="spellStart"/>
            <w:r w:rsidRPr="00154A49">
              <w:rPr>
                <w:rFonts w:cs="Arial"/>
              </w:rPr>
              <w:t>nY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5D4"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D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9"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A"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0"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E1" w14:textId="77777777" w:rsidR="001051C5" w:rsidRPr="00AD0178" w:rsidRDefault="001051C5">
            <w:pPr>
              <w:spacing w:after="0"/>
              <w:rPr>
                <w:rFonts w:ascii="Arial" w:hAnsi="Arial"/>
                <w:sz w:val="16"/>
                <w:lang w:val="en-US" w:eastAsia="zh-CN"/>
              </w:rPr>
            </w:pPr>
          </w:p>
        </w:tc>
      </w:tr>
      <w:tr w:rsidR="001051C5" w:rsidRPr="00AD0178" w14:paraId="5663F5F4" w14:textId="77777777" w:rsidTr="001C2E42">
        <w:trPr>
          <w:trHeight w:val="29"/>
          <w:jc w:val="center"/>
        </w:trPr>
        <w:tc>
          <w:tcPr>
            <w:tcW w:w="0" w:type="auto"/>
            <w:vMerge/>
            <w:tcBorders>
              <w:left w:val="single" w:sz="4" w:space="0" w:color="auto"/>
              <w:right w:val="single" w:sz="4" w:space="0" w:color="auto"/>
            </w:tcBorders>
            <w:vAlign w:val="center"/>
            <w:hideMark/>
          </w:tcPr>
          <w:p w14:paraId="5663F5E3"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E4"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E5"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E6"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E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B"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C"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2"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F3" w14:textId="77777777" w:rsidR="001051C5" w:rsidRPr="00AD0178" w:rsidRDefault="001051C5">
            <w:pPr>
              <w:spacing w:after="0"/>
              <w:rPr>
                <w:rFonts w:ascii="Arial" w:hAnsi="Arial"/>
                <w:sz w:val="16"/>
                <w:lang w:val="en-US" w:eastAsia="zh-CN"/>
              </w:rPr>
            </w:pPr>
          </w:p>
        </w:tc>
      </w:tr>
      <w:tr w:rsidR="001051C5" w:rsidRPr="00AD0178" w14:paraId="5663F606" w14:textId="77777777" w:rsidTr="001C2E42">
        <w:trPr>
          <w:trHeight w:val="29"/>
          <w:jc w:val="center"/>
        </w:trPr>
        <w:tc>
          <w:tcPr>
            <w:tcW w:w="0" w:type="auto"/>
            <w:vMerge/>
            <w:tcBorders>
              <w:left w:val="single" w:sz="4" w:space="0" w:color="auto"/>
              <w:right w:val="single" w:sz="4" w:space="0" w:color="auto"/>
            </w:tcBorders>
            <w:vAlign w:val="center"/>
            <w:hideMark/>
          </w:tcPr>
          <w:p w14:paraId="5663F5F5"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F6"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F7"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F8"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F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D"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E"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4"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605" w14:textId="77777777" w:rsidR="001051C5" w:rsidRPr="00AD0178" w:rsidRDefault="001051C5">
            <w:pPr>
              <w:spacing w:after="0"/>
              <w:rPr>
                <w:rFonts w:ascii="Arial" w:hAnsi="Arial"/>
                <w:sz w:val="16"/>
                <w:lang w:val="en-US" w:eastAsia="zh-CN"/>
              </w:rPr>
            </w:pPr>
          </w:p>
        </w:tc>
      </w:tr>
      <w:tr w:rsidR="001051C5" w:rsidRPr="00AD0178" w14:paraId="5663F618" w14:textId="77777777" w:rsidTr="001C2E42">
        <w:trPr>
          <w:trHeight w:val="29"/>
          <w:jc w:val="center"/>
        </w:trPr>
        <w:tc>
          <w:tcPr>
            <w:tcW w:w="0" w:type="auto"/>
            <w:vMerge/>
            <w:tcBorders>
              <w:left w:val="single" w:sz="4" w:space="0" w:color="auto"/>
              <w:right w:val="single" w:sz="4" w:space="0" w:color="auto"/>
            </w:tcBorders>
            <w:vAlign w:val="center"/>
          </w:tcPr>
          <w:p w14:paraId="5663F607"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08" w14:textId="77777777" w:rsidR="001051C5" w:rsidRPr="00AE608E" w:rsidRDefault="001051C5">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09" w14:textId="77777777" w:rsidR="001051C5" w:rsidRPr="00AE608E" w:rsidRDefault="001051C5" w:rsidP="001051C5">
            <w:pPr>
              <w:pStyle w:val="TAL"/>
              <w:keepNext w:val="0"/>
              <w:widowControl w:val="0"/>
              <w:jc w:val="both"/>
              <w:rPr>
                <w:sz w:val="16"/>
                <w:szCs w:val="18"/>
                <w:lang w:val="en-US" w:eastAsia="zh-CN"/>
              </w:rPr>
            </w:pPr>
            <w:proofErr w:type="spellStart"/>
            <w:r w:rsidRPr="00154A49">
              <w:rPr>
                <w:rFonts w:cs="Arial"/>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60A" w14:textId="77777777" w:rsidR="001051C5" w:rsidRPr="00AD0178" w:rsidRDefault="001051C5">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0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F"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0"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6"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17" w14:textId="77777777" w:rsidR="001051C5" w:rsidRPr="00AD0178" w:rsidRDefault="001051C5">
            <w:pPr>
              <w:spacing w:after="0"/>
              <w:rPr>
                <w:rFonts w:ascii="Arial" w:hAnsi="Arial"/>
                <w:sz w:val="16"/>
                <w:lang w:val="en-US" w:eastAsia="zh-CN"/>
              </w:rPr>
            </w:pPr>
          </w:p>
        </w:tc>
      </w:tr>
      <w:tr w:rsidR="001051C5" w:rsidRPr="00AD0178" w14:paraId="5663F62A" w14:textId="77777777" w:rsidTr="001C2E42">
        <w:trPr>
          <w:trHeight w:val="29"/>
          <w:jc w:val="center"/>
        </w:trPr>
        <w:tc>
          <w:tcPr>
            <w:tcW w:w="0" w:type="auto"/>
            <w:vMerge/>
            <w:tcBorders>
              <w:left w:val="single" w:sz="4" w:space="0" w:color="auto"/>
              <w:right w:val="single" w:sz="4" w:space="0" w:color="auto"/>
            </w:tcBorders>
            <w:vAlign w:val="center"/>
          </w:tcPr>
          <w:p w14:paraId="5663F619"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A"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B"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1C" w14:textId="77777777" w:rsidR="001051C5" w:rsidRPr="00AD0178" w:rsidRDefault="001051C5">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1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1"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2"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8"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29" w14:textId="77777777" w:rsidR="001051C5" w:rsidRPr="00AD0178" w:rsidRDefault="001051C5">
            <w:pPr>
              <w:spacing w:after="0"/>
              <w:rPr>
                <w:rFonts w:ascii="Arial" w:hAnsi="Arial"/>
                <w:sz w:val="16"/>
                <w:lang w:val="en-US" w:eastAsia="zh-CN"/>
              </w:rPr>
            </w:pPr>
          </w:p>
        </w:tc>
      </w:tr>
      <w:tr w:rsidR="001051C5" w:rsidRPr="00AD0178" w14:paraId="5663F63C"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62B"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C"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D"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2E" w14:textId="77777777" w:rsidR="001051C5" w:rsidRPr="00AD0178" w:rsidRDefault="001051C5">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2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A" w14:textId="77777777" w:rsidR="001051C5" w:rsidRPr="00AD0178" w:rsidRDefault="001051C5">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63B" w14:textId="77777777" w:rsidR="001051C5" w:rsidRPr="00AD0178" w:rsidRDefault="001051C5">
            <w:pPr>
              <w:spacing w:after="0"/>
              <w:rPr>
                <w:rFonts w:ascii="Arial" w:hAnsi="Arial"/>
                <w:sz w:val="16"/>
                <w:lang w:val="en-US" w:eastAsia="zh-CN"/>
              </w:rPr>
            </w:pPr>
          </w:p>
        </w:tc>
      </w:tr>
    </w:tbl>
    <w:p w14:paraId="5663F63D" w14:textId="77777777" w:rsidR="00BC7DD1" w:rsidRPr="00BB7C76" w:rsidRDefault="00BC7DD1" w:rsidP="00BB7C76">
      <w:pPr>
        <w:rPr>
          <w:sz w:val="18"/>
          <w:lang w:val="x-none" w:eastAsia="zh-CN"/>
        </w:rPr>
      </w:pPr>
    </w:p>
    <w:p w14:paraId="5663F63E" w14:textId="77777777" w:rsidR="00BB7C76" w:rsidRPr="001043CD" w:rsidRDefault="004A6142" w:rsidP="00BB7C76">
      <w:pPr>
        <w:pStyle w:val="Heading3"/>
        <w:rPr>
          <w:rFonts w:cs="Arial"/>
          <w:szCs w:val="28"/>
          <w:lang w:val="en-US" w:eastAsia="zh-CN"/>
        </w:rPr>
      </w:pPr>
      <w:bookmarkStart w:id="122" w:name="_Toc3303724"/>
      <w:bookmarkStart w:id="123" w:name="_Toc3364428"/>
      <w:bookmarkStart w:id="124" w:name="_Toc46412258"/>
      <w:bookmarkStart w:id="125" w:name="_Toc97546934"/>
      <w:proofErr w:type="gramStart"/>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proofErr w:type="gramEnd"/>
      <w:r w:rsidR="00BB7C76" w:rsidRPr="001043CD">
        <w:rPr>
          <w:rFonts w:cs="Arial"/>
          <w:lang w:eastAsia="zh-CN"/>
        </w:rPr>
        <w:tab/>
      </w:r>
      <w:r w:rsidR="00BB7C76" w:rsidRPr="001043CD">
        <w:rPr>
          <w:rFonts w:cs="Arial"/>
          <w:szCs w:val="28"/>
          <w:lang w:val="en-US" w:eastAsia="zh-CN"/>
        </w:rPr>
        <w:t>Maximum output power</w:t>
      </w:r>
      <w:bookmarkEnd w:id="122"/>
      <w:bookmarkEnd w:id="123"/>
      <w:bookmarkEnd w:id="124"/>
      <w:bookmarkEnd w:id="125"/>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w:t>
            </w:r>
            <w:proofErr w:type="spellStart"/>
            <w:r w:rsidR="00B0188E" w:rsidRPr="00EC6D89">
              <w:rPr>
                <w:rFonts w:cs="Arial"/>
                <w:b/>
                <w:kern w:val="2"/>
                <w:szCs w:val="18"/>
                <w:lang w:val="en-US" w:eastAsia="zh-CN"/>
              </w:rPr>
              <w:t>CA_nX-nY</w:t>
            </w:r>
            <w:proofErr w:type="spellEnd"/>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AE608E" w:rsidRDefault="00B0188E" w:rsidP="009330CF">
            <w:pPr>
              <w:pStyle w:val="TAL"/>
              <w:keepNext w:val="0"/>
              <w:widowControl w:val="0"/>
              <w:jc w:val="both"/>
              <w:rPr>
                <w:lang w:eastAsia="zh-CN"/>
              </w:rPr>
            </w:pPr>
            <w:proofErr w:type="spellStart"/>
            <w:r w:rsidRPr="00154A49">
              <w:rPr>
                <w:rFonts w:cs="Arial"/>
              </w:rPr>
              <w:t>CA_nX-nY</w:t>
            </w:r>
            <w:proofErr w:type="spellEnd"/>
          </w:p>
        </w:tc>
        <w:tc>
          <w:tcPr>
            <w:tcW w:w="2045" w:type="dxa"/>
            <w:shd w:val="clear" w:color="auto" w:fill="auto"/>
          </w:tcPr>
          <w:p w14:paraId="5663F648" w14:textId="77777777" w:rsidR="00B0188E" w:rsidRPr="00154A49" w:rsidRDefault="00B0188E" w:rsidP="00B0188E">
            <w:pPr>
              <w:pStyle w:val="TAL"/>
              <w:keepNext w:val="0"/>
              <w:widowControl w:val="0"/>
              <w:jc w:val="both"/>
              <w:rPr>
                <w:rFonts w:cs="Arial"/>
              </w:rPr>
            </w:pPr>
            <w:r w:rsidRPr="00154A49">
              <w:rPr>
                <w:rFonts w:cs="Arial"/>
              </w:rPr>
              <w:t>Case a</w:t>
            </w:r>
          </w:p>
        </w:tc>
        <w:tc>
          <w:tcPr>
            <w:tcW w:w="1641" w:type="dxa"/>
            <w:shd w:val="clear" w:color="auto" w:fill="auto"/>
          </w:tcPr>
          <w:p w14:paraId="5663F649"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4A"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4B"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2" w14:textId="77777777" w:rsidTr="00075DF9">
        <w:trPr>
          <w:trHeight w:val="192"/>
          <w:jc w:val="center"/>
        </w:trPr>
        <w:tc>
          <w:tcPr>
            <w:tcW w:w="1679" w:type="dxa"/>
            <w:vMerge/>
          </w:tcPr>
          <w:p w14:paraId="5663F64D"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154A49" w:rsidRDefault="00B0188E" w:rsidP="00B0188E">
            <w:pPr>
              <w:pStyle w:val="TAL"/>
              <w:keepNext w:val="0"/>
              <w:widowControl w:val="0"/>
              <w:jc w:val="both"/>
              <w:rPr>
                <w:rFonts w:cs="Arial"/>
              </w:rPr>
            </w:pPr>
            <w:r w:rsidRPr="00154A49">
              <w:rPr>
                <w:rFonts w:cs="Arial"/>
              </w:rPr>
              <w:t>Case b</w:t>
            </w:r>
          </w:p>
        </w:tc>
        <w:tc>
          <w:tcPr>
            <w:tcW w:w="1641" w:type="dxa"/>
            <w:shd w:val="clear" w:color="auto" w:fill="auto"/>
          </w:tcPr>
          <w:p w14:paraId="5663F64F"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0"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51" w14:textId="77777777" w:rsidR="00B0188E" w:rsidRPr="00154A49" w:rsidRDefault="00B0188E" w:rsidP="00B0188E">
            <w:pPr>
              <w:pStyle w:val="TAL"/>
              <w:keepNext w:val="0"/>
              <w:widowControl w:val="0"/>
              <w:jc w:val="both"/>
              <w:rPr>
                <w:rFonts w:cs="Arial"/>
              </w:rPr>
            </w:pPr>
            <w:r w:rsidRPr="00154A49">
              <w:rPr>
                <w:rFonts w:cs="Arial"/>
              </w:rPr>
              <w:t>26dBm</w:t>
            </w:r>
          </w:p>
        </w:tc>
      </w:tr>
      <w:tr w:rsidR="00B0188E" w:rsidRPr="00530DFD" w14:paraId="5663F658" w14:textId="77777777" w:rsidTr="00075DF9">
        <w:trPr>
          <w:trHeight w:val="192"/>
          <w:jc w:val="center"/>
        </w:trPr>
        <w:tc>
          <w:tcPr>
            <w:tcW w:w="1679" w:type="dxa"/>
            <w:vMerge/>
          </w:tcPr>
          <w:p w14:paraId="5663F653"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154A49" w:rsidRDefault="00B0188E" w:rsidP="00B0188E">
            <w:pPr>
              <w:pStyle w:val="TAL"/>
              <w:keepNext w:val="0"/>
              <w:widowControl w:val="0"/>
              <w:jc w:val="both"/>
              <w:rPr>
                <w:rFonts w:cs="Arial"/>
              </w:rPr>
            </w:pPr>
            <w:r w:rsidRPr="00154A49">
              <w:rPr>
                <w:rFonts w:cs="Arial"/>
              </w:rPr>
              <w:t>Case c</w:t>
            </w:r>
          </w:p>
        </w:tc>
        <w:tc>
          <w:tcPr>
            <w:tcW w:w="1641" w:type="dxa"/>
            <w:shd w:val="clear" w:color="auto" w:fill="auto"/>
          </w:tcPr>
          <w:p w14:paraId="5663F655"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6"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7"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E" w14:textId="77777777" w:rsidTr="00075DF9">
        <w:trPr>
          <w:trHeight w:val="55"/>
          <w:jc w:val="center"/>
        </w:trPr>
        <w:tc>
          <w:tcPr>
            <w:tcW w:w="1679" w:type="dxa"/>
            <w:vMerge/>
          </w:tcPr>
          <w:p w14:paraId="5663F659"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154A49" w:rsidRDefault="00B0188E" w:rsidP="00B0188E">
            <w:pPr>
              <w:pStyle w:val="TAL"/>
              <w:keepNext w:val="0"/>
              <w:widowControl w:val="0"/>
              <w:jc w:val="both"/>
              <w:rPr>
                <w:rFonts w:cs="Arial"/>
              </w:rPr>
            </w:pPr>
            <w:r w:rsidRPr="00154A49">
              <w:rPr>
                <w:rFonts w:cs="Arial"/>
              </w:rPr>
              <w:t>Case d</w:t>
            </w:r>
          </w:p>
        </w:tc>
        <w:tc>
          <w:tcPr>
            <w:tcW w:w="1641" w:type="dxa"/>
            <w:shd w:val="clear" w:color="auto" w:fill="auto"/>
          </w:tcPr>
          <w:p w14:paraId="5663F65B"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C"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D" w14:textId="77777777" w:rsidR="00B0188E" w:rsidRPr="00154A49" w:rsidRDefault="00B0188E" w:rsidP="00B0188E">
            <w:pPr>
              <w:pStyle w:val="TAL"/>
              <w:keepNext w:val="0"/>
              <w:widowControl w:val="0"/>
              <w:jc w:val="both"/>
              <w:rPr>
                <w:rFonts w:cs="Arial"/>
              </w:rPr>
            </w:pPr>
            <w:r w:rsidRPr="00154A49">
              <w:rPr>
                <w:rFonts w:cs="Arial"/>
              </w:rPr>
              <w:t>26dBm</w:t>
            </w:r>
          </w:p>
        </w:tc>
      </w:tr>
    </w:tbl>
    <w:p w14:paraId="5663F65F" w14:textId="77777777" w:rsidR="00B0188E" w:rsidRPr="00B0188E" w:rsidRDefault="00B0188E" w:rsidP="00235E38">
      <w:pPr>
        <w:pStyle w:val="TH"/>
        <w:jc w:val="left"/>
        <w:rPr>
          <w:lang w:eastAsia="zh-CN"/>
        </w:rPr>
      </w:pPr>
    </w:p>
    <w:p w14:paraId="5663F660" w14:textId="77777777" w:rsidR="00AA43E0" w:rsidRPr="00FD4F24" w:rsidRDefault="004A6142" w:rsidP="00AA43E0">
      <w:pPr>
        <w:pStyle w:val="Heading3"/>
        <w:rPr>
          <w:lang w:eastAsia="zh-CN"/>
        </w:rPr>
      </w:pPr>
      <w:bookmarkStart w:id="126" w:name="_Toc3303726"/>
      <w:bookmarkStart w:id="127" w:name="_Toc3364430"/>
      <w:bookmarkStart w:id="128" w:name="_Toc46412260"/>
      <w:bookmarkStart w:id="129" w:name="_Toc97546935"/>
      <w:proofErr w:type="gramStart"/>
      <w:r>
        <w:t>6</w:t>
      </w:r>
      <w:r w:rsidR="00AA43E0" w:rsidRPr="001043CD">
        <w:t>.</w:t>
      </w:r>
      <w:r w:rsidR="001043CD">
        <w:rPr>
          <w:rFonts w:hint="eastAsia"/>
          <w:lang w:eastAsia="zh-CN"/>
        </w:rPr>
        <w:t>x</w:t>
      </w:r>
      <w:r w:rsidR="00AA43E0" w:rsidRPr="001043CD">
        <w:t>.</w:t>
      </w:r>
      <w:r w:rsidR="007C3902" w:rsidRPr="001043CD">
        <w:rPr>
          <w:rFonts w:hint="eastAsia"/>
          <w:lang w:eastAsia="zh-CN"/>
        </w:rPr>
        <w:t>3</w:t>
      </w:r>
      <w:proofErr w:type="gramEnd"/>
      <w:r w:rsidR="00AA43E0" w:rsidRPr="001043CD">
        <w:rPr>
          <w:rFonts w:ascii="Courier New" w:hAnsi="Courier New"/>
          <w:sz w:val="22"/>
          <w:szCs w:val="22"/>
          <w:lang w:eastAsia="sv-SE"/>
        </w:rPr>
        <w:tab/>
      </w:r>
      <w:bookmarkEnd w:id="126"/>
      <w:bookmarkEnd w:id="127"/>
      <w:r w:rsidR="00AA43E0" w:rsidRPr="001043CD">
        <w:rPr>
          <w:rFonts w:eastAsia="MS Mincho"/>
          <w:lang w:eastAsia="ja-JP"/>
        </w:rPr>
        <w:t>REFSENS requirements</w:t>
      </w:r>
      <w:bookmarkEnd w:id="128"/>
      <w:bookmarkEnd w:id="129"/>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77777777" w:rsidR="001043CD" w:rsidRDefault="004A6142" w:rsidP="001043CD">
      <w:pPr>
        <w:pStyle w:val="Heading4"/>
        <w:rPr>
          <w:lang w:eastAsia="zh-CN"/>
        </w:rPr>
      </w:pPr>
      <w:bookmarkStart w:id="130" w:name="_Toc30066232"/>
      <w:bookmarkStart w:id="131" w:name="_Toc97546936"/>
      <w:proofErr w:type="gramStart"/>
      <w:r>
        <w:t>6</w:t>
      </w:r>
      <w:r w:rsidR="001043CD" w:rsidRPr="001043CD">
        <w:t>.x.3</w:t>
      </w:r>
      <w:r w:rsidR="001043CD">
        <w:rPr>
          <w:rFonts w:hint="eastAsia"/>
          <w:lang w:eastAsia="zh-CN"/>
        </w:rPr>
        <w:t>.1</w:t>
      </w:r>
      <w:proofErr w:type="gramEnd"/>
      <w:r w:rsidR="001043CD">
        <w:rPr>
          <w:rFonts w:hint="eastAsia"/>
          <w:lang w:eastAsia="zh-CN"/>
        </w:rPr>
        <w:tab/>
      </w:r>
      <w:bookmarkEnd w:id="130"/>
      <w:r w:rsidR="001043CD">
        <w:rPr>
          <w:rFonts w:hint="eastAsia"/>
          <w:lang w:eastAsia="zh-CN"/>
        </w:rPr>
        <w:t>Power class 2 case</w:t>
      </w:r>
      <w:r w:rsidR="001043CD" w:rsidRPr="00B33817">
        <w:rPr>
          <w:rFonts w:cs="Arial"/>
          <w:sz w:val="36"/>
          <w:lang w:eastAsia="zh-CN"/>
        </w:rPr>
        <w:t xml:space="preserve"> </w:t>
      </w:r>
      <w:r w:rsidR="00B33817" w:rsidRPr="00154A49">
        <w:rPr>
          <w:rFonts w:cs="Arial"/>
          <w:lang w:eastAsia="zh-CN"/>
        </w:rPr>
        <w:t>xxx</w:t>
      </w:r>
      <w:bookmarkEnd w:id="131"/>
    </w:p>
    <w:p w14:paraId="5663F663" w14:textId="77777777" w:rsidR="00F24429" w:rsidRPr="001043CD" w:rsidRDefault="00F24429" w:rsidP="00F24429">
      <w:pPr>
        <w:rPr>
          <w:i/>
          <w:color w:val="0000FF"/>
          <w:lang w:eastAsia="zh-CN"/>
        </w:rPr>
      </w:pPr>
    </w:p>
    <w:p w14:paraId="5663F664" w14:textId="77777777" w:rsidR="00B33817" w:rsidRDefault="004A6142" w:rsidP="00B33817">
      <w:pPr>
        <w:pStyle w:val="Heading4"/>
        <w:rPr>
          <w:lang w:eastAsia="zh-CN"/>
        </w:rPr>
      </w:pPr>
      <w:bookmarkStart w:id="132" w:name="_Toc97546937"/>
      <w:proofErr w:type="gramStart"/>
      <w:r>
        <w:t>6</w:t>
      </w:r>
      <w:r w:rsidR="00B33817" w:rsidRPr="001043CD">
        <w:t>.x.3</w:t>
      </w:r>
      <w:r w:rsidR="00B33817">
        <w:rPr>
          <w:rFonts w:hint="eastAsia"/>
          <w:lang w:eastAsia="zh-CN"/>
        </w:rPr>
        <w:t>.2</w:t>
      </w:r>
      <w:proofErr w:type="gramEnd"/>
      <w:r w:rsidR="00B33817">
        <w:rPr>
          <w:rFonts w:hint="eastAsia"/>
          <w:lang w:eastAsia="zh-CN"/>
        </w:rPr>
        <w:tab/>
        <w:t xml:space="preserve">Power class 2 case </w:t>
      </w:r>
      <w:r w:rsidR="00B33817" w:rsidRPr="00154A49">
        <w:rPr>
          <w:rFonts w:cs="Arial"/>
          <w:lang w:eastAsia="zh-CN"/>
        </w:rPr>
        <w:t>xxx</w:t>
      </w:r>
      <w:bookmarkEnd w:id="132"/>
    </w:p>
    <w:p w14:paraId="5663F665" w14:textId="77777777" w:rsidR="00BB0464" w:rsidRPr="00B33817" w:rsidRDefault="00BB0464" w:rsidP="00BB0464">
      <w:pPr>
        <w:rPr>
          <w:lang w:eastAsia="zh-CN"/>
        </w:rPr>
      </w:pPr>
    </w:p>
    <w:p w14:paraId="5663F666" w14:textId="77777777" w:rsidR="00257121" w:rsidRPr="00EA2075" w:rsidRDefault="004A6142" w:rsidP="00257121">
      <w:pPr>
        <w:pStyle w:val="Heading3"/>
        <w:rPr>
          <w:rFonts w:eastAsia="MS Mincho"/>
          <w:lang w:eastAsia="ja-JP"/>
        </w:rPr>
      </w:pPr>
      <w:bookmarkStart w:id="133" w:name="_Toc3303727"/>
      <w:bookmarkStart w:id="134" w:name="_Toc3364431"/>
      <w:bookmarkStart w:id="135" w:name="_Toc46412261"/>
      <w:bookmarkStart w:id="136" w:name="_Toc97546938"/>
      <w:proofErr w:type="gramStart"/>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proofErr w:type="gramEnd"/>
      <w:r w:rsidR="00257121" w:rsidRPr="00EA2075">
        <w:rPr>
          <w:rFonts w:eastAsia="MS Mincho"/>
          <w:lang w:eastAsia="ja-JP"/>
        </w:rPr>
        <w:tab/>
        <w:t>∆TIB and ∆RIB values</w:t>
      </w:r>
      <w:bookmarkEnd w:id="133"/>
      <w:bookmarkEnd w:id="134"/>
      <w:bookmarkEnd w:id="135"/>
      <w:bookmarkEnd w:id="136"/>
    </w:p>
    <w:p w14:paraId="5663F667" w14:textId="77777777"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B2767E6" w14:textId="4AA2EB46" w:rsidR="001C054E" w:rsidRPr="00B54555" w:rsidRDefault="001C054E" w:rsidP="001C054E">
      <w:pPr>
        <w:pStyle w:val="Heading2"/>
        <w:spacing w:after="240"/>
        <w:ind w:left="0" w:firstLine="0"/>
      </w:pPr>
      <w:bookmarkStart w:id="137" w:name="_Toc42865118"/>
      <w:bookmarkStart w:id="138" w:name="_Toc46234301"/>
      <w:bookmarkStart w:id="139" w:name="_Toc46235278"/>
      <w:bookmarkStart w:id="140" w:name="_Toc97546939"/>
      <w:r>
        <w:t>6</w:t>
      </w:r>
      <w:r>
        <w:rPr>
          <w:rFonts w:hint="eastAsia"/>
        </w:rPr>
        <w:t>.</w:t>
      </w:r>
      <w:r>
        <w:t>1</w:t>
      </w:r>
      <w:r w:rsidRPr="00B54555">
        <w:tab/>
        <w:t>C</w:t>
      </w:r>
      <w:r>
        <w:t>A</w:t>
      </w:r>
      <w:r w:rsidRPr="00B54555">
        <w:t>_</w:t>
      </w:r>
      <w:r>
        <w:t>n1</w:t>
      </w:r>
      <w:r w:rsidRPr="00B54555">
        <w:t>-</w:t>
      </w:r>
      <w:r>
        <w:t>n3-</w:t>
      </w:r>
      <w:r w:rsidRPr="00B54555">
        <w:t>n</w:t>
      </w:r>
      <w:bookmarkEnd w:id="137"/>
      <w:bookmarkEnd w:id="138"/>
      <w:bookmarkEnd w:id="139"/>
      <w:r>
        <w:t>78</w:t>
      </w:r>
      <w:bookmarkEnd w:id="140"/>
    </w:p>
    <w:p w14:paraId="21C9A4B8" w14:textId="2016248B" w:rsidR="001C054E" w:rsidRPr="001338E2" w:rsidRDefault="001C054E" w:rsidP="00154A49">
      <w:pPr>
        <w:pStyle w:val="Heading3"/>
        <w:rPr>
          <w:lang w:val="en-US"/>
        </w:rPr>
      </w:pPr>
      <w:bookmarkStart w:id="141" w:name="_Toc97546940"/>
      <w:r>
        <w:rPr>
          <w:lang w:val="en-US"/>
        </w:rPr>
        <w:t>6.1</w:t>
      </w:r>
      <w:r w:rsidRPr="001338E2">
        <w:rPr>
          <w:lang w:val="en-US"/>
        </w:rPr>
        <w:t>.</w:t>
      </w:r>
      <w:r>
        <w:rPr>
          <w:lang w:val="en-US"/>
        </w:rPr>
        <w:t>1</w:t>
      </w:r>
      <w:r>
        <w:rPr>
          <w:lang w:val="en-US"/>
        </w:rPr>
        <w:tab/>
        <w:t>Configurations</w:t>
      </w:r>
      <w:bookmarkEnd w:id="141"/>
    </w:p>
    <w:p w14:paraId="4FC0E93B" w14:textId="574F0665" w:rsidR="001C054E" w:rsidRPr="001338E2" w:rsidRDefault="001C054E" w:rsidP="001C054E">
      <w:pPr>
        <w:pStyle w:val="TH"/>
        <w:rPr>
          <w:rFonts w:cs="Arial"/>
        </w:rPr>
      </w:pPr>
      <w:r w:rsidRPr="001338E2">
        <w:rPr>
          <w:rFonts w:cs="Arial"/>
        </w:rPr>
        <w:t xml:space="preserve">Table </w:t>
      </w:r>
      <w:r>
        <w:rPr>
          <w:rFonts w:cs="Arial"/>
        </w:rPr>
        <w:t>6.1</w:t>
      </w:r>
      <w:r w:rsidRPr="001338E2">
        <w:rPr>
          <w:rFonts w:cs="Arial"/>
        </w:rPr>
        <w:t>.</w:t>
      </w:r>
      <w:r>
        <w:rPr>
          <w:rFonts w:cs="Arial"/>
        </w:rPr>
        <w:t>1</w:t>
      </w:r>
      <w:r w:rsidRPr="001338E2">
        <w:rPr>
          <w:rFonts w:cs="Arial"/>
        </w:rPr>
        <w:t xml:space="preserve">-1: </w:t>
      </w:r>
      <w:r w:rsidRPr="00BC7DD1">
        <w:rPr>
          <w:rFonts w:cs="Arial"/>
          <w:bCs/>
          <w:lang w:val="en-US"/>
        </w:rPr>
        <w:t>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p>
    <w:tbl>
      <w:tblPr>
        <w:tblW w:w="11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1C054E" w:rsidRPr="00AD0178" w14:paraId="6F883D9D" w14:textId="77777777" w:rsidTr="001C054E">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C053BA" w14:textId="77777777" w:rsidR="001C054E" w:rsidRPr="00AD0178" w:rsidRDefault="001C054E" w:rsidP="001C054E">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8D181" w14:textId="77777777" w:rsidR="001C054E" w:rsidRPr="00AD0178" w:rsidRDefault="001C054E" w:rsidP="001C054E">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9E78D" w14:textId="77777777" w:rsidR="001C054E" w:rsidRPr="00AD0178" w:rsidRDefault="001C054E" w:rsidP="001C054E">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4F413" w14:textId="77777777" w:rsidR="001C054E" w:rsidRPr="00AD0178" w:rsidRDefault="001C054E" w:rsidP="001C054E">
            <w:pPr>
              <w:pStyle w:val="TAH"/>
              <w:keepNext w:val="0"/>
              <w:rPr>
                <w:rFonts w:eastAsia="MS Mincho"/>
                <w:sz w:val="16"/>
              </w:rPr>
            </w:pPr>
            <w:r w:rsidRPr="00AD0178">
              <w:rPr>
                <w:sz w:val="16"/>
              </w:rPr>
              <w:t>SCS</w:t>
            </w:r>
          </w:p>
          <w:p w14:paraId="50744D4D" w14:textId="77777777" w:rsidR="001C054E" w:rsidRPr="00AD0178" w:rsidRDefault="001C054E" w:rsidP="001C054E">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658FE" w14:textId="77777777" w:rsidR="001C054E" w:rsidRPr="00AD0178" w:rsidRDefault="001C054E" w:rsidP="001C054E">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0CFD5" w14:textId="77777777" w:rsidR="001C054E" w:rsidRPr="00AD0178" w:rsidRDefault="001C054E" w:rsidP="001C054E">
            <w:pPr>
              <w:pStyle w:val="TAH"/>
              <w:keepNext w:val="0"/>
              <w:rPr>
                <w:rFonts w:eastAsia="MS Mincho"/>
                <w:sz w:val="16"/>
              </w:rPr>
            </w:pPr>
            <w:r w:rsidRPr="00AD0178">
              <w:rPr>
                <w:sz w:val="16"/>
              </w:rPr>
              <w:t>10</w:t>
            </w:r>
          </w:p>
          <w:p w14:paraId="1341E3C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B9152" w14:textId="77777777" w:rsidR="001C054E" w:rsidRPr="00AD0178" w:rsidRDefault="001C054E" w:rsidP="001C054E">
            <w:pPr>
              <w:pStyle w:val="TAH"/>
              <w:keepNext w:val="0"/>
              <w:rPr>
                <w:rFonts w:eastAsia="MS Mincho"/>
                <w:sz w:val="16"/>
              </w:rPr>
            </w:pPr>
            <w:r w:rsidRPr="00AD0178">
              <w:rPr>
                <w:sz w:val="16"/>
              </w:rPr>
              <w:t>15</w:t>
            </w:r>
          </w:p>
          <w:p w14:paraId="5992DCB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94D56" w14:textId="77777777" w:rsidR="001C054E" w:rsidRPr="00AD0178" w:rsidRDefault="001C054E" w:rsidP="001C054E">
            <w:pPr>
              <w:pStyle w:val="TAH"/>
              <w:keepNext w:val="0"/>
              <w:rPr>
                <w:rFonts w:eastAsia="MS Mincho"/>
                <w:sz w:val="16"/>
              </w:rPr>
            </w:pPr>
            <w:r w:rsidRPr="00AD0178">
              <w:rPr>
                <w:sz w:val="16"/>
              </w:rPr>
              <w:t>20</w:t>
            </w:r>
          </w:p>
          <w:p w14:paraId="3588D0A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A878A" w14:textId="77777777" w:rsidR="001C054E" w:rsidRPr="00AD0178" w:rsidRDefault="001C054E" w:rsidP="001C054E">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E9B49" w14:textId="77777777" w:rsidR="001C054E" w:rsidRPr="00AD0178" w:rsidRDefault="001C054E" w:rsidP="001C054E">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83DC6" w14:textId="77777777" w:rsidR="001C054E" w:rsidRPr="00AD0178" w:rsidRDefault="001C054E" w:rsidP="001C054E">
            <w:pPr>
              <w:pStyle w:val="TAH"/>
              <w:keepNext w:val="0"/>
              <w:rPr>
                <w:rFonts w:eastAsia="MS Mincho"/>
                <w:sz w:val="16"/>
              </w:rPr>
            </w:pPr>
            <w:r w:rsidRPr="00AD0178">
              <w:rPr>
                <w:sz w:val="16"/>
              </w:rPr>
              <w:t>40</w:t>
            </w:r>
          </w:p>
          <w:p w14:paraId="52F6B15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D48D7" w14:textId="77777777" w:rsidR="001C054E" w:rsidRPr="00AD0178" w:rsidRDefault="001C054E" w:rsidP="001C054E">
            <w:pPr>
              <w:pStyle w:val="TAH"/>
              <w:keepNext w:val="0"/>
              <w:rPr>
                <w:rFonts w:eastAsia="MS Mincho"/>
                <w:sz w:val="16"/>
              </w:rPr>
            </w:pPr>
            <w:r w:rsidRPr="00AD0178">
              <w:rPr>
                <w:sz w:val="16"/>
              </w:rPr>
              <w:t>50</w:t>
            </w:r>
          </w:p>
          <w:p w14:paraId="7BE046D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A3457" w14:textId="77777777" w:rsidR="001C054E" w:rsidRPr="00AD0178" w:rsidRDefault="001C054E" w:rsidP="001C054E">
            <w:pPr>
              <w:pStyle w:val="TAH"/>
              <w:keepNext w:val="0"/>
              <w:rPr>
                <w:rFonts w:eastAsia="MS Mincho"/>
                <w:sz w:val="16"/>
              </w:rPr>
            </w:pPr>
            <w:r w:rsidRPr="00AD0178">
              <w:rPr>
                <w:sz w:val="16"/>
              </w:rPr>
              <w:t>60</w:t>
            </w:r>
          </w:p>
          <w:p w14:paraId="3086DB3A" w14:textId="77777777" w:rsidR="001C054E" w:rsidRPr="00AD0178" w:rsidRDefault="001C054E" w:rsidP="001C054E">
            <w:pPr>
              <w:pStyle w:val="TAH"/>
              <w:keepNext w:val="0"/>
              <w:rPr>
                <w:sz w:val="16"/>
              </w:rPr>
            </w:pPr>
            <w:r w:rsidRPr="00AD0178">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0950FF2" w14:textId="77777777" w:rsidR="001C054E" w:rsidRPr="00733C56" w:rsidRDefault="001C054E" w:rsidP="001C054E">
            <w:pPr>
              <w:pStyle w:val="TAH"/>
              <w:keepNext w:val="0"/>
              <w:rPr>
                <w:sz w:val="16"/>
              </w:rPr>
            </w:pPr>
            <w:r w:rsidRPr="00733C56">
              <w:rPr>
                <w:sz w:val="16"/>
              </w:rPr>
              <w:t>70</w:t>
            </w:r>
          </w:p>
          <w:p w14:paraId="31918285" w14:textId="77777777" w:rsidR="001C054E" w:rsidRPr="00733C56" w:rsidRDefault="001C054E" w:rsidP="001C054E">
            <w:pPr>
              <w:pStyle w:val="TAH"/>
              <w:keepNext w:val="0"/>
              <w:rPr>
                <w:sz w:val="16"/>
              </w:rPr>
            </w:pPr>
            <w:r w:rsidRPr="00733C56">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648E65C" w14:textId="77777777" w:rsidR="001C054E" w:rsidRPr="00AD0178" w:rsidRDefault="001C054E" w:rsidP="001C054E">
            <w:pPr>
              <w:pStyle w:val="TAH"/>
              <w:keepNext w:val="0"/>
              <w:rPr>
                <w:rFonts w:eastAsia="MS Mincho"/>
                <w:sz w:val="16"/>
              </w:rPr>
            </w:pPr>
            <w:r w:rsidRPr="00AD0178">
              <w:rPr>
                <w:sz w:val="16"/>
              </w:rPr>
              <w:t>80</w:t>
            </w:r>
          </w:p>
          <w:p w14:paraId="25BA1A2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B50D7" w14:textId="77777777" w:rsidR="001C054E" w:rsidRPr="00AD0178" w:rsidRDefault="001C054E" w:rsidP="001C054E">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94B28" w14:textId="77777777" w:rsidR="001C054E" w:rsidRPr="00AD0178" w:rsidRDefault="001C054E" w:rsidP="001C054E">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50B88" w14:textId="77777777" w:rsidR="001C054E" w:rsidRPr="00AD0178" w:rsidRDefault="001C054E" w:rsidP="001C054E">
            <w:pPr>
              <w:pStyle w:val="TAH"/>
              <w:keepNext w:val="0"/>
              <w:rPr>
                <w:sz w:val="16"/>
              </w:rPr>
            </w:pPr>
            <w:r w:rsidRPr="00AD0178">
              <w:rPr>
                <w:sz w:val="16"/>
              </w:rPr>
              <w:t>Bandwidth combination set</w:t>
            </w:r>
          </w:p>
        </w:tc>
      </w:tr>
      <w:tr w:rsidR="001C054E" w:rsidRPr="00AD0178" w14:paraId="2561FC0B" w14:textId="77777777" w:rsidTr="001C054E">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8B0AEBD" w14:textId="77777777" w:rsidR="001C054E" w:rsidRPr="002C7612"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3A</w:t>
            </w:r>
            <w:r w:rsidRPr="002C7612">
              <w:rPr>
                <w:rFonts w:cs="Arial"/>
              </w:rPr>
              <w:t>-n</w:t>
            </w:r>
            <w:r>
              <w:rPr>
                <w:rFonts w:cs="Arial"/>
              </w:rPr>
              <w:t>78A</w:t>
            </w:r>
          </w:p>
        </w:tc>
        <w:tc>
          <w:tcPr>
            <w:tcW w:w="0" w:type="auto"/>
            <w:vMerge w:val="restart"/>
            <w:tcBorders>
              <w:top w:val="single" w:sz="4" w:space="0" w:color="auto"/>
              <w:left w:val="single" w:sz="4" w:space="0" w:color="auto"/>
              <w:right w:val="single" w:sz="4" w:space="0" w:color="auto"/>
            </w:tcBorders>
            <w:vAlign w:val="center"/>
            <w:hideMark/>
          </w:tcPr>
          <w:p w14:paraId="0D2C687F" w14:textId="77777777" w:rsidR="001C054E"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 xml:space="preserve">78A, </w:t>
            </w:r>
          </w:p>
          <w:p w14:paraId="7BB18FD3" w14:textId="77777777" w:rsidR="001C054E" w:rsidRPr="00733C56" w:rsidRDefault="001C054E" w:rsidP="001C054E">
            <w:pPr>
              <w:pStyle w:val="TAL"/>
              <w:keepNext w:val="0"/>
              <w:widowControl w:val="0"/>
              <w:jc w:val="both"/>
              <w:rPr>
                <w:rFonts w:cs="Arial"/>
              </w:rPr>
            </w:pPr>
            <w:r>
              <w:rPr>
                <w:rFonts w:cs="Arial"/>
              </w:rPr>
              <w:t>CA_n3A-n78A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E77AA0" w14:textId="77777777" w:rsidR="001C054E" w:rsidRPr="00733C56" w:rsidRDefault="001C054E" w:rsidP="001C054E">
            <w:pPr>
              <w:pStyle w:val="TAL"/>
              <w:keepNext w:val="0"/>
              <w:widowControl w:val="0"/>
              <w:jc w:val="both"/>
              <w:rPr>
                <w:rFonts w:cs="Arial"/>
              </w:rPr>
            </w:pPr>
            <w:r w:rsidRPr="002C7612">
              <w:rPr>
                <w:rFonts w:cs="Arial"/>
              </w:rPr>
              <w:t>n</w:t>
            </w: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7C583865"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F7866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0477E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79034E"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80A31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FEC9A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28B135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72AEC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6A6DF09"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C7034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FD6B98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9842F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B4EC0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425B87" w14:textId="77777777" w:rsidR="001C054E" w:rsidRPr="00AD0178" w:rsidRDefault="001C054E" w:rsidP="001C054E">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7BE2A1B" w14:textId="77777777" w:rsidR="001C054E" w:rsidRPr="00AD0178" w:rsidRDefault="001C054E" w:rsidP="001C054E">
            <w:pPr>
              <w:pStyle w:val="TAC"/>
              <w:rPr>
                <w:sz w:val="16"/>
                <w:lang w:val="en-US" w:eastAsia="zh-CN"/>
              </w:rPr>
            </w:pPr>
            <w:r>
              <w:rPr>
                <w:sz w:val="16"/>
                <w:lang w:val="en-US" w:eastAsia="zh-CN"/>
              </w:rPr>
              <w:t>0</w:t>
            </w:r>
          </w:p>
        </w:tc>
      </w:tr>
      <w:tr w:rsidR="001C054E" w:rsidRPr="00AD0178" w14:paraId="65DCE0E2" w14:textId="77777777" w:rsidTr="001C054E">
        <w:trPr>
          <w:trHeight w:val="29"/>
          <w:jc w:val="center"/>
        </w:trPr>
        <w:tc>
          <w:tcPr>
            <w:tcW w:w="0" w:type="auto"/>
            <w:vMerge/>
            <w:tcBorders>
              <w:left w:val="single" w:sz="4" w:space="0" w:color="auto"/>
              <w:right w:val="single" w:sz="4" w:space="0" w:color="auto"/>
            </w:tcBorders>
            <w:vAlign w:val="center"/>
            <w:hideMark/>
          </w:tcPr>
          <w:p w14:paraId="3B0EE83F"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45F07FD8"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5BD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980D677"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EB0762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2B0ED9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89686C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BD557D"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85641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735EA63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11B8B9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C6B9D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D4E18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3DC98C9"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E3F5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93000A2"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952A8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28C9280" w14:textId="77777777" w:rsidR="001C054E" w:rsidRPr="00AD0178" w:rsidRDefault="001C054E" w:rsidP="001C054E">
            <w:pPr>
              <w:spacing w:after="0"/>
              <w:rPr>
                <w:rFonts w:ascii="Arial" w:hAnsi="Arial"/>
                <w:sz w:val="16"/>
                <w:lang w:val="en-US" w:eastAsia="zh-CN"/>
              </w:rPr>
            </w:pPr>
          </w:p>
        </w:tc>
      </w:tr>
      <w:tr w:rsidR="001C054E" w:rsidRPr="00AD0178" w14:paraId="0B845BDA" w14:textId="77777777" w:rsidTr="001C054E">
        <w:trPr>
          <w:trHeight w:val="29"/>
          <w:jc w:val="center"/>
        </w:trPr>
        <w:tc>
          <w:tcPr>
            <w:tcW w:w="0" w:type="auto"/>
            <w:vMerge/>
            <w:tcBorders>
              <w:left w:val="single" w:sz="4" w:space="0" w:color="auto"/>
              <w:right w:val="single" w:sz="4" w:space="0" w:color="auto"/>
            </w:tcBorders>
            <w:vAlign w:val="center"/>
            <w:hideMark/>
          </w:tcPr>
          <w:p w14:paraId="65AC3AA2"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1B52455A"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41C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25705A0"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F7F838B"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E663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4099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A02A4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3233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CEAAFA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26155C3"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23E73E"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6B015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31FACA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2EEC5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02D9AA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2B25E"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66D16E61" w14:textId="77777777" w:rsidR="001C054E" w:rsidRPr="00AD0178" w:rsidRDefault="001C054E" w:rsidP="001C054E">
            <w:pPr>
              <w:spacing w:after="0"/>
              <w:rPr>
                <w:rFonts w:ascii="Arial" w:hAnsi="Arial"/>
                <w:sz w:val="16"/>
                <w:lang w:val="en-US" w:eastAsia="zh-CN"/>
              </w:rPr>
            </w:pPr>
          </w:p>
        </w:tc>
      </w:tr>
      <w:tr w:rsidR="001C054E" w:rsidRPr="00AD0178" w14:paraId="3490266F" w14:textId="77777777" w:rsidTr="001C054E">
        <w:trPr>
          <w:trHeight w:val="29"/>
          <w:jc w:val="center"/>
        </w:trPr>
        <w:tc>
          <w:tcPr>
            <w:tcW w:w="0" w:type="auto"/>
            <w:vMerge/>
            <w:tcBorders>
              <w:left w:val="single" w:sz="4" w:space="0" w:color="auto"/>
              <w:right w:val="single" w:sz="4" w:space="0" w:color="auto"/>
            </w:tcBorders>
            <w:vAlign w:val="center"/>
            <w:hideMark/>
          </w:tcPr>
          <w:p w14:paraId="6FC48126"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609B8F88" w14:textId="77777777" w:rsidR="001C054E" w:rsidRPr="002C7612" w:rsidRDefault="001C054E" w:rsidP="001C054E">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DE30A5" w14:textId="77777777" w:rsidR="001C054E" w:rsidRPr="00733C56" w:rsidRDefault="001C054E" w:rsidP="001C054E">
            <w:pPr>
              <w:pStyle w:val="TAL"/>
              <w:keepNext w:val="0"/>
              <w:widowControl w:val="0"/>
              <w:jc w:val="both"/>
              <w:rPr>
                <w:rFonts w:cs="Arial"/>
              </w:rPr>
            </w:pPr>
            <w:r w:rsidRPr="002C7612">
              <w:rPr>
                <w:rFonts w:cs="Arial"/>
              </w:rPr>
              <w:t>n</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8FCF46B"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2B399BD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1C615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CE54F0"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9D665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6BC15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6E5071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4EBB9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EE0A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C7D2FD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A2699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BA593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D812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F831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A63DFDF" w14:textId="77777777" w:rsidR="001C054E" w:rsidRPr="00AD0178" w:rsidRDefault="001C054E" w:rsidP="001C054E">
            <w:pPr>
              <w:spacing w:after="0"/>
              <w:rPr>
                <w:rFonts w:ascii="Arial" w:hAnsi="Arial"/>
                <w:sz w:val="16"/>
                <w:lang w:val="en-US" w:eastAsia="zh-CN"/>
              </w:rPr>
            </w:pPr>
          </w:p>
        </w:tc>
      </w:tr>
      <w:tr w:rsidR="001C054E" w:rsidRPr="00AD0178" w14:paraId="24CB86E5" w14:textId="77777777" w:rsidTr="001C054E">
        <w:trPr>
          <w:trHeight w:val="29"/>
          <w:jc w:val="center"/>
        </w:trPr>
        <w:tc>
          <w:tcPr>
            <w:tcW w:w="0" w:type="auto"/>
            <w:vMerge/>
            <w:tcBorders>
              <w:left w:val="single" w:sz="4" w:space="0" w:color="auto"/>
              <w:right w:val="single" w:sz="4" w:space="0" w:color="auto"/>
            </w:tcBorders>
            <w:vAlign w:val="center"/>
            <w:hideMark/>
          </w:tcPr>
          <w:p w14:paraId="191F418D"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F226DCD"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B386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0771A"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9B6018E"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66667A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A314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598AB2"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2A9E1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3FFA08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BD985B"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8AC1F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A3ED6B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05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A6F76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6CEA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3CFA8"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4BF22D95" w14:textId="77777777" w:rsidR="001C054E" w:rsidRPr="00AD0178" w:rsidRDefault="001C054E" w:rsidP="001C054E">
            <w:pPr>
              <w:spacing w:after="0"/>
              <w:rPr>
                <w:rFonts w:ascii="Arial" w:hAnsi="Arial"/>
                <w:sz w:val="16"/>
                <w:lang w:val="en-US" w:eastAsia="zh-CN"/>
              </w:rPr>
            </w:pPr>
          </w:p>
        </w:tc>
      </w:tr>
      <w:tr w:rsidR="001C054E" w:rsidRPr="00AD0178" w14:paraId="4D122677" w14:textId="77777777" w:rsidTr="001C054E">
        <w:trPr>
          <w:trHeight w:val="29"/>
          <w:jc w:val="center"/>
        </w:trPr>
        <w:tc>
          <w:tcPr>
            <w:tcW w:w="0" w:type="auto"/>
            <w:vMerge/>
            <w:tcBorders>
              <w:left w:val="single" w:sz="4" w:space="0" w:color="auto"/>
              <w:right w:val="single" w:sz="4" w:space="0" w:color="auto"/>
            </w:tcBorders>
            <w:vAlign w:val="center"/>
            <w:hideMark/>
          </w:tcPr>
          <w:p w14:paraId="2F02C9E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190833B4"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4E3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A6FCD"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10FC5B1"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1FF64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391AD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7C70099"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6EAF4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947B58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0CAB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42A9F6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232AD3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2B7BD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3B63D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71F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EDF33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7972925" w14:textId="77777777" w:rsidR="001C054E" w:rsidRPr="00AD0178" w:rsidRDefault="001C054E" w:rsidP="001C054E">
            <w:pPr>
              <w:spacing w:after="0"/>
              <w:rPr>
                <w:rFonts w:ascii="Arial" w:hAnsi="Arial"/>
                <w:sz w:val="16"/>
                <w:lang w:val="en-US" w:eastAsia="zh-CN"/>
              </w:rPr>
            </w:pPr>
          </w:p>
        </w:tc>
      </w:tr>
      <w:tr w:rsidR="001C054E" w:rsidRPr="00AD0178" w14:paraId="675E90D8" w14:textId="77777777" w:rsidTr="001C054E">
        <w:trPr>
          <w:trHeight w:val="29"/>
          <w:jc w:val="center"/>
        </w:trPr>
        <w:tc>
          <w:tcPr>
            <w:tcW w:w="0" w:type="auto"/>
            <w:vMerge/>
            <w:tcBorders>
              <w:left w:val="single" w:sz="4" w:space="0" w:color="auto"/>
              <w:right w:val="single" w:sz="4" w:space="0" w:color="auto"/>
            </w:tcBorders>
            <w:vAlign w:val="center"/>
          </w:tcPr>
          <w:p w14:paraId="4C5A7BA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46464FAB" w14:textId="77777777" w:rsidR="001C054E" w:rsidRPr="00AE608E" w:rsidRDefault="001C054E" w:rsidP="001C054E">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126B2E16" w14:textId="77777777" w:rsidR="001C054E" w:rsidRPr="00733C56" w:rsidRDefault="001C054E" w:rsidP="001C054E">
            <w:pPr>
              <w:pStyle w:val="TAL"/>
              <w:keepNext w:val="0"/>
              <w:widowControl w:val="0"/>
              <w:jc w:val="both"/>
              <w:rPr>
                <w:sz w:val="16"/>
                <w:szCs w:val="18"/>
                <w:lang w:eastAsia="zh-CN"/>
              </w:rPr>
            </w:pPr>
            <w:r w:rsidRPr="002C7612">
              <w:rPr>
                <w:rFonts w:cs="Arial"/>
              </w:rPr>
              <w:t>n</w:t>
            </w:r>
            <w:r>
              <w:rPr>
                <w:rFonts w:cs="Arial"/>
              </w:rPr>
              <w:t>78</w:t>
            </w:r>
          </w:p>
        </w:tc>
        <w:tc>
          <w:tcPr>
            <w:tcW w:w="0" w:type="auto"/>
            <w:tcBorders>
              <w:top w:val="single" w:sz="4" w:space="0" w:color="auto"/>
              <w:left w:val="single" w:sz="4" w:space="0" w:color="auto"/>
              <w:bottom w:val="single" w:sz="4" w:space="0" w:color="auto"/>
              <w:right w:val="single" w:sz="4" w:space="0" w:color="auto"/>
            </w:tcBorders>
            <w:vAlign w:val="center"/>
          </w:tcPr>
          <w:p w14:paraId="34D3C91A" w14:textId="77777777" w:rsidR="001C054E" w:rsidRPr="00AD0178" w:rsidRDefault="001C054E" w:rsidP="001C054E">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BD6AC62"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59FFF7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79C1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CB285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D78E9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5E96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59121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853EC"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5874D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286B8A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672EE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27ED891"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46F03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tcPr>
          <w:p w14:paraId="57796683" w14:textId="77777777" w:rsidR="001C054E" w:rsidRPr="00AD0178" w:rsidRDefault="001C054E" w:rsidP="001C054E">
            <w:pPr>
              <w:spacing w:after="0"/>
              <w:rPr>
                <w:rFonts w:ascii="Arial" w:hAnsi="Arial"/>
                <w:sz w:val="16"/>
                <w:lang w:val="en-US" w:eastAsia="zh-CN"/>
              </w:rPr>
            </w:pPr>
          </w:p>
        </w:tc>
      </w:tr>
      <w:tr w:rsidR="001C054E" w:rsidRPr="00AD0178" w14:paraId="5BDDB52B" w14:textId="77777777" w:rsidTr="001C054E">
        <w:trPr>
          <w:trHeight w:val="29"/>
          <w:jc w:val="center"/>
        </w:trPr>
        <w:tc>
          <w:tcPr>
            <w:tcW w:w="0" w:type="auto"/>
            <w:vMerge/>
            <w:tcBorders>
              <w:left w:val="single" w:sz="4" w:space="0" w:color="auto"/>
              <w:right w:val="single" w:sz="4" w:space="0" w:color="auto"/>
            </w:tcBorders>
            <w:vAlign w:val="center"/>
          </w:tcPr>
          <w:p w14:paraId="31E7A5D5"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1ED19D6B"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6A90DED2"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C10D08" w14:textId="77777777" w:rsidR="001C054E" w:rsidRPr="00AD0178" w:rsidRDefault="001C054E" w:rsidP="001C054E">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31DD79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AE42348"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2A44D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9EE09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1AD27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87E8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EC2CA8"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7A1AC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61ED6D"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E641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272A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AE4BE7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BC09C"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right w:val="single" w:sz="4" w:space="0" w:color="auto"/>
            </w:tcBorders>
            <w:vAlign w:val="center"/>
          </w:tcPr>
          <w:p w14:paraId="74C8F14B" w14:textId="77777777" w:rsidR="001C054E" w:rsidRPr="00AD0178" w:rsidRDefault="001C054E" w:rsidP="001C054E">
            <w:pPr>
              <w:spacing w:after="0"/>
              <w:rPr>
                <w:rFonts w:ascii="Arial" w:hAnsi="Arial"/>
                <w:sz w:val="16"/>
                <w:lang w:val="en-US" w:eastAsia="zh-CN"/>
              </w:rPr>
            </w:pPr>
          </w:p>
        </w:tc>
      </w:tr>
      <w:tr w:rsidR="001C054E" w:rsidRPr="00AD0178" w14:paraId="21954FCF" w14:textId="77777777" w:rsidTr="001C054E">
        <w:trPr>
          <w:trHeight w:val="29"/>
          <w:jc w:val="center"/>
        </w:trPr>
        <w:tc>
          <w:tcPr>
            <w:tcW w:w="0" w:type="auto"/>
            <w:vMerge/>
            <w:tcBorders>
              <w:left w:val="single" w:sz="4" w:space="0" w:color="auto"/>
              <w:bottom w:val="single" w:sz="4" w:space="0" w:color="auto"/>
              <w:right w:val="single" w:sz="4" w:space="0" w:color="auto"/>
            </w:tcBorders>
            <w:vAlign w:val="center"/>
          </w:tcPr>
          <w:p w14:paraId="637C1440"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2A21CF17"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6E127826"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83EFE" w14:textId="77777777" w:rsidR="001C054E" w:rsidRPr="00AD0178" w:rsidRDefault="001C054E" w:rsidP="001C054E">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CB57369"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9548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CC2FD5"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53DD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55859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F38BB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4491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9D0B6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CB3DC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D6FC1"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851A2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E49183F"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33E6B4"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bottom w:val="single" w:sz="4" w:space="0" w:color="auto"/>
              <w:right w:val="single" w:sz="4" w:space="0" w:color="auto"/>
            </w:tcBorders>
            <w:vAlign w:val="center"/>
          </w:tcPr>
          <w:p w14:paraId="73265B9B" w14:textId="77777777" w:rsidR="001C054E" w:rsidRPr="00AD0178" w:rsidRDefault="001C054E" w:rsidP="001C054E">
            <w:pPr>
              <w:spacing w:after="0"/>
              <w:rPr>
                <w:rFonts w:ascii="Arial" w:hAnsi="Arial"/>
                <w:sz w:val="16"/>
                <w:lang w:val="en-US" w:eastAsia="zh-CN"/>
              </w:rPr>
            </w:pPr>
          </w:p>
        </w:tc>
      </w:tr>
    </w:tbl>
    <w:p w14:paraId="78236D78" w14:textId="77777777" w:rsidR="001C054E" w:rsidRPr="001338E2" w:rsidRDefault="001C054E" w:rsidP="001C054E">
      <w:pPr>
        <w:rPr>
          <w:rFonts w:ascii="Arial" w:hAnsi="Arial" w:cs="Arial"/>
          <w:lang w:eastAsia="ja-JP"/>
        </w:rPr>
      </w:pPr>
    </w:p>
    <w:p w14:paraId="022B9A6B" w14:textId="7A97D04A" w:rsidR="001C054E" w:rsidRPr="001338E2" w:rsidRDefault="001C054E" w:rsidP="00154A49">
      <w:pPr>
        <w:pStyle w:val="Heading3"/>
        <w:rPr>
          <w:lang w:val="en-US"/>
        </w:rPr>
      </w:pPr>
      <w:bookmarkStart w:id="142" w:name="_Toc97546941"/>
      <w:r>
        <w:rPr>
          <w:lang w:val="en-US"/>
        </w:rPr>
        <w:t>6.1</w:t>
      </w:r>
      <w:r w:rsidRPr="001338E2">
        <w:rPr>
          <w:lang w:val="en-US"/>
        </w:rPr>
        <w:t>.</w:t>
      </w:r>
      <w:r>
        <w:rPr>
          <w:lang w:val="en-US"/>
        </w:rPr>
        <w:t>2</w:t>
      </w:r>
      <w:r>
        <w:rPr>
          <w:lang w:val="en-US"/>
        </w:rPr>
        <w:tab/>
        <w:t>Maximum output power</w:t>
      </w:r>
      <w:bookmarkEnd w:id="142"/>
    </w:p>
    <w:p w14:paraId="5DCFBE3B" w14:textId="0C10E7E9" w:rsidR="001C054E" w:rsidRDefault="001C054E" w:rsidP="001C054E">
      <w:pPr>
        <w:pStyle w:val="TH"/>
        <w:rPr>
          <w:lang w:eastAsia="zh-CN"/>
        </w:rPr>
      </w:pPr>
      <w:r>
        <w:t>Table 6.1.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61582FDA" w14:textId="77777777" w:rsidTr="001C054E">
        <w:trPr>
          <w:trHeight w:val="383"/>
          <w:jc w:val="center"/>
        </w:trPr>
        <w:tc>
          <w:tcPr>
            <w:tcW w:w="1679" w:type="dxa"/>
          </w:tcPr>
          <w:p w14:paraId="05C1C298"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552ED93"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1</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09710EA0"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14ACB18"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n1</w:t>
            </w:r>
            <w:r w:rsidRPr="00530DFD">
              <w:rPr>
                <w:rFonts w:cs="Arial" w:hint="eastAsia"/>
                <w:b/>
                <w:kern w:val="2"/>
                <w:szCs w:val="18"/>
                <w:lang w:val="en-US" w:eastAsia="zh-CN"/>
              </w:rPr>
              <w:t xml:space="preserve"> power class</w:t>
            </w:r>
          </w:p>
        </w:tc>
        <w:tc>
          <w:tcPr>
            <w:tcW w:w="1660" w:type="dxa"/>
            <w:shd w:val="clear" w:color="auto" w:fill="auto"/>
          </w:tcPr>
          <w:p w14:paraId="3D5E2FAF"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4DED7C0F" w14:textId="77777777" w:rsidTr="001C054E">
        <w:trPr>
          <w:trHeight w:val="192"/>
          <w:jc w:val="center"/>
        </w:trPr>
        <w:tc>
          <w:tcPr>
            <w:tcW w:w="1679" w:type="dxa"/>
            <w:vMerge w:val="restart"/>
            <w:vAlign w:val="center"/>
          </w:tcPr>
          <w:p w14:paraId="0F30B1E3" w14:textId="77777777" w:rsidR="001C054E" w:rsidRPr="00AE608E" w:rsidRDefault="001C054E" w:rsidP="001C054E">
            <w:pPr>
              <w:pStyle w:val="TAL"/>
              <w:keepNext w:val="0"/>
              <w:widowControl w:val="0"/>
              <w:jc w:val="both"/>
              <w:rPr>
                <w:lang w:eastAsia="zh-CN"/>
              </w:rPr>
            </w:pPr>
            <w:r w:rsidRPr="002C7612">
              <w:rPr>
                <w:rFonts w:cs="Arial"/>
              </w:rPr>
              <w:t>CA_n</w:t>
            </w:r>
            <w:r>
              <w:rPr>
                <w:rFonts w:cs="Arial"/>
              </w:rPr>
              <w:t>1</w:t>
            </w:r>
            <w:r w:rsidRPr="002C7612">
              <w:rPr>
                <w:rFonts w:cs="Arial"/>
              </w:rPr>
              <w:t>-n</w:t>
            </w:r>
            <w:r>
              <w:rPr>
                <w:rFonts w:cs="Arial"/>
              </w:rPr>
              <w:t>78</w:t>
            </w:r>
          </w:p>
        </w:tc>
        <w:tc>
          <w:tcPr>
            <w:tcW w:w="2045" w:type="dxa"/>
            <w:shd w:val="clear" w:color="auto" w:fill="auto"/>
          </w:tcPr>
          <w:p w14:paraId="5A251653"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5BD64538"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2A51BB"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608E4B59"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3623BE1C" w14:textId="77777777" w:rsidTr="001C054E">
        <w:trPr>
          <w:trHeight w:val="192"/>
          <w:jc w:val="center"/>
        </w:trPr>
        <w:tc>
          <w:tcPr>
            <w:tcW w:w="1679" w:type="dxa"/>
            <w:vMerge/>
          </w:tcPr>
          <w:p w14:paraId="2ABD266A"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3577779E"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4334AA56"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56777916"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06D24A6" w14:textId="77777777" w:rsidR="001C054E" w:rsidRPr="002C7612" w:rsidRDefault="001C054E" w:rsidP="001C054E">
            <w:pPr>
              <w:pStyle w:val="TAL"/>
              <w:keepNext w:val="0"/>
              <w:widowControl w:val="0"/>
              <w:jc w:val="both"/>
              <w:rPr>
                <w:rFonts w:cs="Arial"/>
              </w:rPr>
            </w:pPr>
            <w:r w:rsidRPr="002C7612">
              <w:rPr>
                <w:rFonts w:cs="Arial"/>
              </w:rPr>
              <w:t>26dBm</w:t>
            </w:r>
          </w:p>
        </w:tc>
      </w:tr>
    </w:tbl>
    <w:p w14:paraId="14410ECB"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1EE13453" w14:textId="77777777" w:rsidR="001C054E" w:rsidRPr="003E6876" w:rsidRDefault="001C054E" w:rsidP="001C054E">
      <w:pPr>
        <w:pStyle w:val="TH"/>
        <w:rPr>
          <w:lang w:val="en-US"/>
        </w:rPr>
      </w:pPr>
    </w:p>
    <w:p w14:paraId="40A11EEE" w14:textId="5D14B43B" w:rsidR="001C054E" w:rsidRDefault="001C054E" w:rsidP="001C054E">
      <w:pPr>
        <w:pStyle w:val="TH"/>
        <w:rPr>
          <w:lang w:eastAsia="zh-CN"/>
        </w:rPr>
      </w:pPr>
      <w:r>
        <w:t>Table 6.1.</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4F697203" w14:textId="77777777" w:rsidTr="001C054E">
        <w:trPr>
          <w:trHeight w:val="383"/>
          <w:jc w:val="center"/>
        </w:trPr>
        <w:tc>
          <w:tcPr>
            <w:tcW w:w="1679" w:type="dxa"/>
          </w:tcPr>
          <w:p w14:paraId="002C74F2"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8F0B48"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3</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3EB098CF"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7E30249"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n3</w:t>
            </w:r>
            <w:r w:rsidRPr="00530DFD">
              <w:rPr>
                <w:rFonts w:cs="Arial" w:hint="eastAsia"/>
                <w:b/>
                <w:kern w:val="2"/>
                <w:szCs w:val="18"/>
                <w:lang w:val="en-US" w:eastAsia="zh-CN"/>
              </w:rPr>
              <w:t xml:space="preserve"> power class</w:t>
            </w:r>
          </w:p>
        </w:tc>
        <w:tc>
          <w:tcPr>
            <w:tcW w:w="1660" w:type="dxa"/>
            <w:shd w:val="clear" w:color="auto" w:fill="auto"/>
          </w:tcPr>
          <w:p w14:paraId="7ADB7020"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6B420BB6" w14:textId="77777777" w:rsidTr="001C054E">
        <w:trPr>
          <w:trHeight w:val="192"/>
          <w:jc w:val="center"/>
        </w:trPr>
        <w:tc>
          <w:tcPr>
            <w:tcW w:w="1679" w:type="dxa"/>
            <w:vMerge w:val="restart"/>
            <w:vAlign w:val="center"/>
          </w:tcPr>
          <w:p w14:paraId="1B47B6A2" w14:textId="77777777" w:rsidR="001C054E" w:rsidRPr="00E95425" w:rsidRDefault="001C054E" w:rsidP="001C054E">
            <w:pPr>
              <w:pStyle w:val="TAL"/>
              <w:keepNext w:val="0"/>
              <w:widowControl w:val="0"/>
              <w:jc w:val="both"/>
              <w:rPr>
                <w:lang w:eastAsia="zh-CN"/>
              </w:rPr>
            </w:pPr>
            <w:r w:rsidRPr="002C7612">
              <w:rPr>
                <w:rFonts w:cs="Arial"/>
              </w:rPr>
              <w:t>CA_n</w:t>
            </w:r>
            <w:r>
              <w:rPr>
                <w:rFonts w:cs="Arial"/>
              </w:rPr>
              <w:t>3</w:t>
            </w:r>
            <w:r w:rsidRPr="002C7612">
              <w:rPr>
                <w:rFonts w:cs="Arial"/>
              </w:rPr>
              <w:t>-n</w:t>
            </w:r>
            <w:r>
              <w:rPr>
                <w:rFonts w:cs="Arial"/>
              </w:rPr>
              <w:t>78</w:t>
            </w:r>
          </w:p>
        </w:tc>
        <w:tc>
          <w:tcPr>
            <w:tcW w:w="2045" w:type="dxa"/>
            <w:shd w:val="clear" w:color="auto" w:fill="auto"/>
          </w:tcPr>
          <w:p w14:paraId="29361AA7"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1BA93C2E"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767D70"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AB70B87"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60A39FD9" w14:textId="77777777" w:rsidTr="001C054E">
        <w:trPr>
          <w:trHeight w:val="192"/>
          <w:jc w:val="center"/>
        </w:trPr>
        <w:tc>
          <w:tcPr>
            <w:tcW w:w="1679" w:type="dxa"/>
            <w:vMerge/>
          </w:tcPr>
          <w:p w14:paraId="5FC844DE"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2106ED50"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21CAE8C9"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00512EE1"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58028A2" w14:textId="77777777" w:rsidR="001C054E" w:rsidRPr="002C7612" w:rsidRDefault="001C054E" w:rsidP="001C054E">
            <w:pPr>
              <w:pStyle w:val="TAL"/>
              <w:keepNext w:val="0"/>
              <w:widowControl w:val="0"/>
              <w:jc w:val="both"/>
              <w:rPr>
                <w:rFonts w:cs="Arial"/>
              </w:rPr>
            </w:pPr>
            <w:r w:rsidRPr="002C7612">
              <w:rPr>
                <w:rFonts w:cs="Arial"/>
              </w:rPr>
              <w:t>26dBm</w:t>
            </w:r>
          </w:p>
        </w:tc>
      </w:tr>
    </w:tbl>
    <w:p w14:paraId="00383DA0"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08A0C4EC" w14:textId="54752F53" w:rsidR="001C054E" w:rsidRDefault="001C054E" w:rsidP="00154A49">
      <w:pPr>
        <w:pStyle w:val="Heading3"/>
        <w:rPr>
          <w:lang w:val="en-US"/>
        </w:rPr>
      </w:pPr>
      <w:bookmarkStart w:id="143" w:name="_Toc97546942"/>
      <w:r>
        <w:rPr>
          <w:lang w:val="en-US"/>
        </w:rPr>
        <w:t>6.1</w:t>
      </w:r>
      <w:r w:rsidRPr="001338E2">
        <w:rPr>
          <w:lang w:val="en-US"/>
        </w:rPr>
        <w:t>.</w:t>
      </w:r>
      <w:r>
        <w:rPr>
          <w:lang w:val="en-US"/>
        </w:rPr>
        <w:t>3</w:t>
      </w:r>
      <w:r w:rsidRPr="001338E2">
        <w:rPr>
          <w:lang w:val="en-US"/>
        </w:rPr>
        <w:tab/>
        <w:t>REFSENS requirements</w:t>
      </w:r>
      <w:bookmarkEnd w:id="143"/>
    </w:p>
    <w:p w14:paraId="1AAF4224" w14:textId="1AE73730" w:rsidR="001C054E" w:rsidRDefault="001C054E" w:rsidP="001C054E">
      <w:pPr>
        <w:pStyle w:val="Heading4"/>
        <w:rPr>
          <w:rFonts w:cs="Arial"/>
          <w:lang w:eastAsia="zh-CN"/>
        </w:rPr>
      </w:pPr>
      <w:bookmarkStart w:id="144" w:name="_Toc97546943"/>
      <w:r>
        <w:t>6</w:t>
      </w:r>
      <w:r w:rsidRPr="001043CD">
        <w:t>.</w:t>
      </w:r>
      <w:r>
        <w:t>1</w:t>
      </w:r>
      <w:r w:rsidRPr="001043CD">
        <w:t>.3</w:t>
      </w:r>
      <w:r>
        <w:rPr>
          <w:rFonts w:hint="eastAsia"/>
          <w:lang w:eastAsia="zh-CN"/>
        </w:rPr>
        <w:t>.1</w:t>
      </w:r>
      <w:r>
        <w:rPr>
          <w:rFonts w:hint="eastAsia"/>
          <w:lang w:eastAsia="zh-CN"/>
        </w:rPr>
        <w:tab/>
        <w:t>Power class 2 case</w:t>
      </w:r>
      <w:r w:rsidRPr="00B33817">
        <w:rPr>
          <w:rFonts w:cs="Arial"/>
          <w:sz w:val="36"/>
          <w:lang w:eastAsia="zh-CN"/>
        </w:rPr>
        <w:t xml:space="preserve"> </w:t>
      </w:r>
      <w:r>
        <w:rPr>
          <w:rFonts w:cs="Arial"/>
          <w:lang w:eastAsia="zh-CN"/>
        </w:rPr>
        <w:t>a</w:t>
      </w:r>
      <w:bookmarkEnd w:id="144"/>
    </w:p>
    <w:p w14:paraId="50892DF8" w14:textId="41DFA040" w:rsidR="001C054E" w:rsidRPr="00187105" w:rsidRDefault="001C054E" w:rsidP="001C054E">
      <w:pPr>
        <w:rPr>
          <w:lang w:val="sv-SE" w:eastAsia="zh-CN"/>
        </w:rPr>
      </w:pPr>
      <w:r w:rsidRPr="00140A86">
        <w:rPr>
          <w:lang w:val="sv-SE" w:eastAsia="zh-CN"/>
        </w:rPr>
        <w:t>According to PC3 CA_n1-n3-n78, the IMD2 of UL n1 and UL n78 may fall into the Rx of the 3rd band n3. Due to higher Tx power, more MSD is required for PC2 CA.</w:t>
      </w:r>
      <w:r>
        <w:rPr>
          <w:lang w:val="sv-SE" w:eastAsia="zh-CN"/>
        </w:rPr>
        <w:t xml:space="preserve"> The additional MSD requirements are defined in Table 6.1.3.1-1.</w:t>
      </w:r>
    </w:p>
    <w:p w14:paraId="39B557F3" w14:textId="75AF93AF" w:rsidR="001C054E" w:rsidRPr="00343536" w:rsidRDefault="001C054E" w:rsidP="001C054E">
      <w:pPr>
        <w:pStyle w:val="TH"/>
        <w:rPr>
          <w:lang w:eastAsia="zh-CN"/>
        </w:rPr>
      </w:pPr>
      <w:r w:rsidRPr="00A1115A">
        <w:rPr>
          <w:lang w:eastAsia="zh-CN"/>
        </w:rPr>
        <w:t xml:space="preserve">Table </w:t>
      </w:r>
      <w:r>
        <w:rPr>
          <w:lang w:eastAsia="zh-CN"/>
        </w:rPr>
        <w:t>6</w:t>
      </w:r>
      <w:r w:rsidRPr="00A1115A">
        <w:rPr>
          <w:lang w:eastAsia="zh-CN"/>
        </w:rPr>
        <w:t>.</w:t>
      </w:r>
      <w:r>
        <w:rPr>
          <w:lang w:eastAsia="zh-CN"/>
        </w:rPr>
        <w:t>1</w:t>
      </w:r>
      <w:r w:rsidRPr="00A1115A">
        <w:rPr>
          <w:lang w:eastAsia="zh-CN"/>
        </w:rPr>
        <w:t>.</w:t>
      </w:r>
      <w:r>
        <w:rPr>
          <w:lang w:eastAsia="zh-CN"/>
        </w:rPr>
        <w:t>3.1</w:t>
      </w:r>
      <w:r w:rsidRPr="00A1115A">
        <w:rPr>
          <w:lang w:eastAsia="zh-CN"/>
        </w:rPr>
        <w:t>-</w:t>
      </w:r>
      <w:r>
        <w:rPr>
          <w:lang w:eastAsia="zh-CN"/>
        </w:rPr>
        <w:t>1</w:t>
      </w:r>
      <w:r w:rsidRPr="00A1115A">
        <w:rPr>
          <w:lang w:eastAsia="zh-CN"/>
        </w:rPr>
        <w:t xml:space="preserve">: </w:t>
      </w:r>
      <w:r w:rsidRPr="00A1115A">
        <w:rPr>
          <w:rFonts w:hint="eastAsia"/>
          <w:lang w:val="en-US" w:eastAsia="zh-CN"/>
        </w:rPr>
        <w:t>3</w:t>
      </w:r>
      <w:r w:rsidRPr="00A1115A">
        <w:rPr>
          <w:lang w:eastAsia="zh-CN"/>
        </w:rPr>
        <w:t xml:space="preserve">DL/2UL </w:t>
      </w:r>
      <w:proofErr w:type="spellStart"/>
      <w:r w:rsidRPr="00A1115A">
        <w:rPr>
          <w:lang w:eastAsia="zh-CN"/>
        </w:rPr>
        <w:t>interband</w:t>
      </w:r>
      <w:proofErr w:type="spellEnd"/>
      <w:r w:rsidRPr="00A1115A">
        <w:rPr>
          <w:lang w:eastAsia="zh-CN"/>
        </w:rPr>
        <w:t xml:space="preserve"> Reference sensitivity QPSK P</w:t>
      </w:r>
      <w:r w:rsidRPr="00A1115A">
        <w:rPr>
          <w:vertAlign w:val="subscript"/>
          <w:lang w:eastAsia="zh-CN"/>
        </w:rPr>
        <w:t>REFSENS</w:t>
      </w:r>
      <w:r w:rsidRPr="00A1115A">
        <w:rPr>
          <w:lang w:eastAsia="zh-CN"/>
        </w:rPr>
        <w:t xml:space="preserve"> and uplink/downlink configurations</w:t>
      </w:r>
      <w:r>
        <w:rPr>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C054E" w:rsidRPr="00A1115A" w14:paraId="102023CF" w14:textId="77777777" w:rsidTr="001C054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FBE721" w14:textId="77777777" w:rsidR="001C054E" w:rsidRPr="00A1115A" w:rsidRDefault="001C054E" w:rsidP="001C054E">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DEE5BB" w14:textId="77777777" w:rsidR="001C054E" w:rsidRPr="00A1115A" w:rsidRDefault="001C054E" w:rsidP="001C054E">
            <w:pPr>
              <w:pStyle w:val="TAH"/>
            </w:pPr>
            <w:r w:rsidRPr="00A1115A">
              <w:t>Source of IMD</w:t>
            </w:r>
          </w:p>
        </w:tc>
      </w:tr>
      <w:tr w:rsidR="001C054E" w:rsidRPr="00A1115A" w14:paraId="4461EDEB" w14:textId="77777777" w:rsidTr="001C054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0A6CC1" w14:textId="77777777" w:rsidR="001C054E" w:rsidRPr="00A1115A" w:rsidRDefault="001C054E" w:rsidP="001C054E">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FAF68F" w14:textId="77777777" w:rsidR="001C054E" w:rsidRPr="00A1115A" w:rsidRDefault="001C054E" w:rsidP="001C054E">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14D1D2F9" w14:textId="77777777" w:rsidR="001C054E" w:rsidRPr="00A1115A" w:rsidRDefault="001C054E" w:rsidP="001C054E">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50975A38" w14:textId="77777777" w:rsidR="001C054E" w:rsidRPr="00A1115A" w:rsidRDefault="001C054E" w:rsidP="001C054E">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596D0649" w14:textId="77777777" w:rsidR="001C054E" w:rsidRPr="00A1115A" w:rsidRDefault="001C054E" w:rsidP="001C054E">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6970698" w14:textId="77777777" w:rsidR="001C054E" w:rsidRPr="00A1115A" w:rsidRDefault="001C054E" w:rsidP="001C054E">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2AE4DA86" w14:textId="77777777" w:rsidR="001C054E" w:rsidRPr="00A1115A" w:rsidRDefault="001C054E" w:rsidP="001C054E">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28A01056" w14:textId="77777777" w:rsidR="001C054E" w:rsidRPr="00A1115A" w:rsidRDefault="001C054E" w:rsidP="001C054E">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1F9F7BED" w14:textId="77777777" w:rsidR="001C054E" w:rsidRPr="00A1115A" w:rsidRDefault="001C054E" w:rsidP="001C054E">
            <w:pPr>
              <w:pStyle w:val="TAH"/>
            </w:pPr>
          </w:p>
        </w:tc>
      </w:tr>
      <w:tr w:rsidR="001C054E" w:rsidRPr="00A1115A" w14:paraId="1ABCE5D0"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7BF11A66" w14:textId="77777777" w:rsidR="001C054E" w:rsidRPr="00A1115A" w:rsidRDefault="001C054E" w:rsidP="001C054E">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6B8EA693" w14:textId="77777777" w:rsidR="001C054E" w:rsidRPr="00A1115A" w:rsidRDefault="001C054E" w:rsidP="001C054E">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5A99486A" w14:textId="77777777" w:rsidR="001C054E" w:rsidRPr="00A1115A" w:rsidRDefault="001C054E" w:rsidP="001C054E">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457C03D1"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41AB45B0"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629D45D4" w14:textId="77777777" w:rsidR="001C054E" w:rsidRPr="00A1115A" w:rsidRDefault="001C054E" w:rsidP="001C054E">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68CCE80" w14:textId="77777777" w:rsidR="001C054E" w:rsidRPr="00A1115A" w:rsidRDefault="001C054E" w:rsidP="001C054E">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22DAE157" w14:textId="77777777" w:rsidR="001C054E" w:rsidRPr="00A1115A" w:rsidRDefault="001C054E" w:rsidP="001C054E">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42037C1B" w14:textId="77777777" w:rsidR="001C054E" w:rsidRPr="00A1115A" w:rsidRDefault="001C054E" w:rsidP="001C054E">
            <w:pPr>
              <w:pStyle w:val="TAC"/>
              <w:rPr>
                <w:lang w:val="en-US" w:eastAsia="zh-CN"/>
              </w:rPr>
            </w:pPr>
            <w:r w:rsidRPr="00A1115A">
              <w:t>N/A</w:t>
            </w:r>
          </w:p>
        </w:tc>
      </w:tr>
      <w:tr w:rsidR="001C054E" w:rsidRPr="00A1115A" w14:paraId="2064EAD3"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5BC91369"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4BFA7B7C" w14:textId="77777777" w:rsidR="001C054E" w:rsidRPr="00A1115A" w:rsidRDefault="001C054E" w:rsidP="001C054E">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636023CE" w14:textId="77777777" w:rsidR="001C054E" w:rsidRPr="00A1115A" w:rsidRDefault="001C054E" w:rsidP="001C054E">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7A4A74EB"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15744878"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290CE90E" w14:textId="77777777" w:rsidR="001C054E" w:rsidRPr="00A1115A" w:rsidRDefault="001C054E" w:rsidP="001C054E">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F55802C" w14:textId="77777777" w:rsidR="001C054E" w:rsidRPr="00670B83" w:rsidRDefault="001C054E" w:rsidP="001C054E">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3E22F9C4" w14:textId="77777777" w:rsidR="001C054E" w:rsidRPr="00A1115A" w:rsidRDefault="001C054E" w:rsidP="001C054E">
            <w:pPr>
              <w:pStyle w:val="TAC"/>
              <w:rPr>
                <w:lang w:val="en-US" w:eastAsia="zh-CN"/>
              </w:rPr>
            </w:pPr>
          </w:p>
        </w:tc>
        <w:tc>
          <w:tcPr>
            <w:tcW w:w="1057" w:type="dxa"/>
            <w:tcBorders>
              <w:top w:val="single" w:sz="4" w:space="0" w:color="auto"/>
              <w:left w:val="single" w:sz="4" w:space="0" w:color="auto"/>
              <w:right w:val="single" w:sz="4" w:space="0" w:color="auto"/>
            </w:tcBorders>
          </w:tcPr>
          <w:p w14:paraId="5ED4AFB0" w14:textId="77777777" w:rsidR="001C054E" w:rsidRPr="00A1115A" w:rsidRDefault="001C054E" w:rsidP="001C054E">
            <w:pPr>
              <w:pStyle w:val="TAC"/>
              <w:rPr>
                <w:lang w:val="en-US" w:eastAsia="zh-CN"/>
              </w:rPr>
            </w:pPr>
            <w:r w:rsidRPr="00A1115A">
              <w:rPr>
                <w:lang w:val="sv-SE"/>
              </w:rPr>
              <w:t>IMD2</w:t>
            </w:r>
          </w:p>
        </w:tc>
      </w:tr>
      <w:tr w:rsidR="001C054E" w:rsidRPr="00A1115A" w14:paraId="07D48317" w14:textId="77777777" w:rsidTr="001C054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916C1B"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17ED1E47" w14:textId="77777777" w:rsidR="001C054E" w:rsidRPr="00A1115A" w:rsidRDefault="001C054E" w:rsidP="001C054E">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7EAF54CB" w14:textId="77777777" w:rsidR="001C054E" w:rsidRPr="00A1115A" w:rsidRDefault="001C054E" w:rsidP="001C054E">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2754E922" w14:textId="77777777" w:rsidR="001C054E" w:rsidRPr="00A1115A" w:rsidRDefault="001C054E" w:rsidP="001C054E">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7F807AB7" w14:textId="77777777" w:rsidR="001C054E" w:rsidRPr="00A1115A" w:rsidRDefault="001C054E" w:rsidP="001C054E">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7EF0B59D" w14:textId="77777777" w:rsidR="001C054E" w:rsidRPr="00A1115A" w:rsidRDefault="001C054E" w:rsidP="001C054E">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7374410B" w14:textId="77777777" w:rsidR="001C054E" w:rsidRPr="00A1115A" w:rsidRDefault="001C054E" w:rsidP="001C054E">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4DF02A52" w14:textId="77777777" w:rsidR="001C054E" w:rsidRPr="00A1115A" w:rsidRDefault="001C054E" w:rsidP="001C054E">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11947837" w14:textId="77777777" w:rsidR="001C054E" w:rsidRPr="00A1115A" w:rsidRDefault="001C054E" w:rsidP="001C054E">
            <w:pPr>
              <w:pStyle w:val="TAC"/>
              <w:rPr>
                <w:lang w:val="en-US" w:eastAsia="zh-CN"/>
              </w:rPr>
            </w:pPr>
            <w:r w:rsidRPr="00A1115A">
              <w:rPr>
                <w:lang w:val="sv-SE"/>
              </w:rPr>
              <w:t>N/A</w:t>
            </w:r>
          </w:p>
        </w:tc>
      </w:tr>
    </w:tbl>
    <w:p w14:paraId="7EB5CA2A" w14:textId="77777777" w:rsidR="001C054E" w:rsidRPr="003E6876" w:rsidRDefault="001C054E" w:rsidP="001C054E">
      <w:pPr>
        <w:rPr>
          <w:i/>
          <w:color w:val="0000FF"/>
          <w:lang w:val="sv-SE" w:eastAsia="zh-CN"/>
        </w:rPr>
      </w:pPr>
    </w:p>
    <w:p w14:paraId="1F19B208" w14:textId="7CFA12C8" w:rsidR="001C054E" w:rsidRDefault="001C054E" w:rsidP="001C054E">
      <w:pPr>
        <w:pStyle w:val="Heading4"/>
        <w:rPr>
          <w:rFonts w:cs="Arial"/>
          <w:lang w:eastAsia="zh-CN"/>
        </w:rPr>
      </w:pPr>
      <w:bookmarkStart w:id="145" w:name="_Toc97546944"/>
      <w:r>
        <w:t>6</w:t>
      </w:r>
      <w:r w:rsidRPr="001043CD">
        <w:t>.</w:t>
      </w:r>
      <w:r>
        <w:t>1</w:t>
      </w:r>
      <w:r w:rsidRPr="001043CD">
        <w:t>.3</w:t>
      </w:r>
      <w:r>
        <w:rPr>
          <w:rFonts w:hint="eastAsia"/>
          <w:lang w:eastAsia="zh-CN"/>
        </w:rPr>
        <w:t>.2</w:t>
      </w:r>
      <w:r>
        <w:rPr>
          <w:rFonts w:hint="eastAsia"/>
          <w:lang w:eastAsia="zh-CN"/>
        </w:rPr>
        <w:tab/>
        <w:t xml:space="preserve">Power class 2 case </w:t>
      </w:r>
      <w:r>
        <w:rPr>
          <w:rFonts w:cs="Arial"/>
          <w:lang w:eastAsia="zh-CN"/>
        </w:rPr>
        <w:t>b</w:t>
      </w:r>
      <w:bookmarkEnd w:id="145"/>
    </w:p>
    <w:p w14:paraId="37CFB1A7" w14:textId="77777777" w:rsidR="001C054E" w:rsidRPr="002835D3" w:rsidRDefault="001C054E" w:rsidP="001C054E">
      <w:pPr>
        <w:rPr>
          <w:lang w:val="sv-SE" w:eastAsia="zh-CN"/>
        </w:rPr>
      </w:pPr>
      <w:r>
        <w:rPr>
          <w:lang w:val="sv-SE" w:eastAsia="zh-CN"/>
        </w:rPr>
        <w:t>No additional MSD requirements are identified due to higher Tx power from n78 UL.</w:t>
      </w:r>
    </w:p>
    <w:p w14:paraId="6C360FD0" w14:textId="511887A5" w:rsidR="00D044CC" w:rsidRPr="004D3578" w:rsidRDefault="00D044CC" w:rsidP="00D044CC">
      <w:pPr>
        <w:pStyle w:val="Heading2"/>
        <w:rPr>
          <w:lang w:eastAsia="zh-CN"/>
        </w:rPr>
      </w:pPr>
      <w:bookmarkStart w:id="146" w:name="_Toc97546945"/>
      <w:r>
        <w:t>6.2</w:t>
      </w:r>
      <w:r w:rsidRPr="004D3578">
        <w:tab/>
      </w:r>
      <w:r>
        <w:rPr>
          <w:lang w:eastAsia="zh-CN"/>
        </w:rPr>
        <w:t>CA_n2-n5-n77</w:t>
      </w:r>
      <w:bookmarkEnd w:id="146"/>
    </w:p>
    <w:p w14:paraId="71098596" w14:textId="063818B8" w:rsidR="00D044CC" w:rsidRPr="001043CD" w:rsidRDefault="00D044CC" w:rsidP="00D044CC">
      <w:pPr>
        <w:pStyle w:val="Heading3"/>
        <w:rPr>
          <w:rFonts w:cs="Arial"/>
          <w:szCs w:val="28"/>
          <w:lang w:eastAsia="zh-CN"/>
        </w:rPr>
      </w:pPr>
      <w:bookmarkStart w:id="147" w:name="_Toc97546946"/>
      <w:r>
        <w:rPr>
          <w:rFonts w:cs="Arial"/>
          <w:szCs w:val="28"/>
          <w:lang w:eastAsia="zh-CN"/>
        </w:rPr>
        <w:t>6.2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47"/>
    </w:p>
    <w:p w14:paraId="1556C268" w14:textId="174300BC" w:rsidR="00D044CC" w:rsidRDefault="00D044CC" w:rsidP="00D044CC">
      <w:pPr>
        <w:pStyle w:val="TH"/>
        <w:rPr>
          <w:lang w:eastAsia="ja-JP"/>
        </w:rPr>
      </w:pPr>
      <w:r>
        <w:rPr>
          <w:lang w:val="en-US"/>
        </w:rPr>
        <w:t>Table 6.2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044CC" w14:paraId="51C1F190" w14:textId="77777777" w:rsidTr="00D044CC">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C6CCD73" w14:textId="77777777" w:rsidR="00D044CC" w:rsidRPr="00D776B5" w:rsidRDefault="00D044CC" w:rsidP="00D044CC">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27B10" w14:textId="77777777" w:rsidR="00D044CC" w:rsidRPr="00D776B5" w:rsidRDefault="00D044CC" w:rsidP="00D044CC">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7D6D4" w14:textId="77777777" w:rsidR="00D044CC" w:rsidRPr="00D776B5" w:rsidRDefault="00D044CC" w:rsidP="00D044CC">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93777" w14:textId="77777777" w:rsidR="00D044CC" w:rsidRPr="00D776B5" w:rsidRDefault="00D044CC" w:rsidP="00D044CC">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1AFC3" w14:textId="77777777" w:rsidR="00D044CC" w:rsidRPr="00D776B5" w:rsidRDefault="00D044CC" w:rsidP="00D044CC">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A0BC62" w14:textId="77777777" w:rsidR="00D044CC" w:rsidRPr="00D776B5" w:rsidRDefault="00D044CC" w:rsidP="00D044CC">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7CED8" w14:textId="77777777" w:rsidR="00D044CC" w:rsidRPr="00D776B5" w:rsidRDefault="00D044CC" w:rsidP="00D044CC">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772D1A" w14:textId="77777777" w:rsidR="00D044CC" w:rsidRPr="00D776B5" w:rsidRDefault="00D044CC" w:rsidP="00D044CC">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0A2937" w14:textId="77777777" w:rsidR="00D044CC" w:rsidRPr="00D776B5" w:rsidRDefault="00D044CC" w:rsidP="00D044CC">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C1D0A" w14:textId="77777777" w:rsidR="00D044CC" w:rsidRPr="00D776B5" w:rsidRDefault="00D044CC" w:rsidP="00D044CC">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52DE59" w14:textId="77777777" w:rsidR="00D044CC" w:rsidRPr="00D776B5" w:rsidRDefault="00D044CC" w:rsidP="00D044CC">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8F4BD" w14:textId="77777777" w:rsidR="00D044CC" w:rsidRPr="00D776B5" w:rsidRDefault="00D044CC" w:rsidP="00D044CC">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41F2E4" w14:textId="77777777" w:rsidR="00D044CC" w:rsidRPr="00D776B5" w:rsidRDefault="00D044CC" w:rsidP="00D044CC">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0FF4D0" w14:textId="77777777" w:rsidR="00D044CC" w:rsidRPr="00D776B5" w:rsidRDefault="00D044CC" w:rsidP="00D044CC">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F9D31" w14:textId="77777777" w:rsidR="00D044CC" w:rsidRPr="00D776B5" w:rsidRDefault="00D044CC" w:rsidP="00D044CC">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E1B2D" w14:textId="77777777" w:rsidR="00D044CC" w:rsidRPr="00D776B5" w:rsidRDefault="00D044CC" w:rsidP="00D044CC">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52D92" w14:textId="77777777" w:rsidR="00D044CC" w:rsidRPr="00D776B5" w:rsidRDefault="00D044CC" w:rsidP="00D044CC">
            <w:pPr>
              <w:pStyle w:val="TAH"/>
            </w:pPr>
            <w:r w:rsidRPr="00D776B5">
              <w:t>Bandwidth combination set</w:t>
            </w:r>
          </w:p>
        </w:tc>
      </w:tr>
      <w:tr w:rsidR="00D044CC" w14:paraId="14C7F668" w14:textId="77777777" w:rsidTr="00D044CC">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85D02A6" w14:textId="77777777" w:rsidR="00D044CC" w:rsidRDefault="00D044CC" w:rsidP="00D044CC">
            <w:pPr>
              <w:pStyle w:val="TAC"/>
              <w:rPr>
                <w:color w:val="000000"/>
              </w:rPr>
            </w:pPr>
            <w:r>
              <w:t>CA_n2A-n5A-n77A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3B4BE8" w14:textId="77777777" w:rsidR="00D044CC" w:rsidRDefault="00D044CC" w:rsidP="00D044CC">
            <w:pPr>
              <w:pStyle w:val="TAC"/>
              <w:rPr>
                <w:color w:val="000000"/>
                <w:lang w:val="en-US" w:eastAsia="zh-CN" w:bidi="ar"/>
              </w:rPr>
            </w:pPr>
            <w:r>
              <w:t>CA_n2A-n77A, CA_n5A-n77A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BE68F" w14:textId="77777777" w:rsidR="00D044CC" w:rsidRDefault="00D044CC" w:rsidP="00D044CC">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28EFA4"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7E2B70"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553EC2"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54E80"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15CEB"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663B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6CFE43"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31772"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8758B8"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33854"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74ABCF"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EFEE02"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A72FC" w14:textId="77777777" w:rsidR="00D044CC" w:rsidRDefault="00D044CC" w:rsidP="00D044CC">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9E01F" w14:textId="77777777" w:rsidR="00D044CC" w:rsidRDefault="00D044CC" w:rsidP="00D044CC">
            <w:pPr>
              <w:pStyle w:val="TAC"/>
            </w:pPr>
            <w:r>
              <w:rPr>
                <w:lang w:val="en-US" w:eastAsia="zh-CN" w:bidi="ar"/>
              </w:rPr>
              <w:t>0</w:t>
            </w:r>
          </w:p>
        </w:tc>
      </w:tr>
      <w:tr w:rsidR="00D044CC" w14:paraId="64588A6D"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644B1E5"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98E49"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4562C" w14:textId="77777777" w:rsidR="00D044CC" w:rsidRDefault="00D044CC" w:rsidP="00D044CC">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EA8CAE"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3DFFB"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46D6F"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F71F95"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34BF4"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5ABA7"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7019B"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256C4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7B8E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C8EE4"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42A409"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BB3A1"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6F079" w14:textId="77777777" w:rsidR="00D044CC" w:rsidRDefault="00D044CC" w:rsidP="00D044CC">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840248" w14:textId="77777777" w:rsidR="00D044CC" w:rsidRDefault="00D044CC" w:rsidP="00D044CC">
            <w:pPr>
              <w:jc w:val="center"/>
              <w:rPr>
                <w:rFonts w:ascii="Arial" w:hAnsi="Arial" w:cs="Arial"/>
                <w:color w:val="000000"/>
                <w:sz w:val="18"/>
                <w:szCs w:val="18"/>
              </w:rPr>
            </w:pPr>
          </w:p>
        </w:tc>
      </w:tr>
      <w:tr w:rsidR="00D044CC" w14:paraId="250659E6"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3C3649F"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7E640"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4911D2" w14:textId="77777777" w:rsidR="00D044CC" w:rsidRDefault="00D044CC" w:rsidP="00D044CC">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D86B3"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653998"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F81BD" w14:textId="77777777" w:rsidR="00D044CC" w:rsidRDefault="00D044CC" w:rsidP="00D044CC">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123E1" w14:textId="77777777" w:rsidR="00D044CC" w:rsidRDefault="00D044CC" w:rsidP="00D044CC">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A17A7" w14:textId="77777777" w:rsidR="00D044CC" w:rsidRDefault="00D044CC" w:rsidP="00D044CC">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FA1BE3" w14:textId="77777777" w:rsidR="00D044CC" w:rsidRDefault="00D044CC" w:rsidP="00D044CC">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CB279" w14:textId="77777777" w:rsidR="00D044CC" w:rsidRDefault="00D044CC" w:rsidP="00D044CC">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7B216" w14:textId="77777777" w:rsidR="00D044CC" w:rsidRDefault="00D044CC" w:rsidP="00D044CC">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7BF92" w14:textId="77777777" w:rsidR="00D044CC" w:rsidRDefault="00D044CC" w:rsidP="00D044CC">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AD2C1D" w14:textId="77777777" w:rsidR="00D044CC" w:rsidRDefault="00D044CC" w:rsidP="00D044CC">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239E9" w14:textId="77777777" w:rsidR="00D044CC" w:rsidRDefault="00D044CC" w:rsidP="00D044CC">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F496A2" w14:textId="77777777" w:rsidR="00D044CC" w:rsidRDefault="00D044CC" w:rsidP="00D044CC">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438969" w14:textId="77777777" w:rsidR="00D044CC" w:rsidRDefault="00D044CC" w:rsidP="00D044CC">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FB62B3" w14:textId="77777777" w:rsidR="00D044CC" w:rsidRDefault="00D044CC" w:rsidP="00D044CC">
            <w:pPr>
              <w:jc w:val="center"/>
              <w:rPr>
                <w:rFonts w:ascii="Arial" w:hAnsi="Arial" w:cs="Arial"/>
                <w:color w:val="000000"/>
                <w:sz w:val="18"/>
                <w:szCs w:val="18"/>
              </w:rPr>
            </w:pPr>
          </w:p>
        </w:tc>
      </w:tr>
    </w:tbl>
    <w:p w14:paraId="7FB3A38B" w14:textId="77777777" w:rsidR="00D044CC" w:rsidRDefault="00D044CC" w:rsidP="00D044CC">
      <w:pPr>
        <w:rPr>
          <w:sz w:val="16"/>
          <w:szCs w:val="16"/>
          <w:lang w:eastAsia="zh-CN"/>
        </w:rPr>
      </w:pPr>
    </w:p>
    <w:p w14:paraId="29960748" w14:textId="10A82F14" w:rsidR="00D044CC" w:rsidRPr="001043CD" w:rsidRDefault="00D044CC" w:rsidP="00D044CC">
      <w:pPr>
        <w:pStyle w:val="Heading3"/>
        <w:rPr>
          <w:lang w:val="en-US" w:eastAsia="zh-CN"/>
        </w:rPr>
      </w:pPr>
      <w:bookmarkStart w:id="148" w:name="_Toc97546947"/>
      <w:r>
        <w:rPr>
          <w:lang w:eastAsia="zh-CN"/>
        </w:rPr>
        <w:t>6.2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48"/>
    </w:p>
    <w:p w14:paraId="7BA20B53" w14:textId="144538FC" w:rsidR="00D044CC" w:rsidRDefault="00D044CC" w:rsidP="00D044CC">
      <w:pPr>
        <w:pStyle w:val="TH"/>
        <w:rPr>
          <w:lang w:eastAsia="zh-CN"/>
        </w:rPr>
      </w:pPr>
      <w:r>
        <w:t>Table 6.2.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044CC" w:rsidRPr="00530DFD" w14:paraId="5600345D" w14:textId="77777777" w:rsidTr="00D044CC">
        <w:trPr>
          <w:trHeight w:val="383"/>
          <w:jc w:val="center"/>
        </w:trPr>
        <w:tc>
          <w:tcPr>
            <w:tcW w:w="1679" w:type="dxa"/>
          </w:tcPr>
          <w:p w14:paraId="12997BDF" w14:textId="77777777" w:rsidR="00D044CC" w:rsidRPr="00EC6D89" w:rsidRDefault="00D044CC" w:rsidP="00D044CC">
            <w:pPr>
              <w:pStyle w:val="TAH"/>
              <w:rPr>
                <w:lang w:val="en-US" w:eastAsia="zh-CN"/>
              </w:rPr>
            </w:pPr>
            <w:r w:rsidRPr="00B0188E">
              <w:rPr>
                <w:lang w:val="en-US" w:eastAsia="zh-CN"/>
              </w:rPr>
              <w:t>Uplink CA configuration</w:t>
            </w:r>
          </w:p>
        </w:tc>
        <w:tc>
          <w:tcPr>
            <w:tcW w:w="2045" w:type="dxa"/>
            <w:shd w:val="clear" w:color="auto" w:fill="auto"/>
          </w:tcPr>
          <w:p w14:paraId="2531D249" w14:textId="77777777" w:rsidR="00D044CC" w:rsidRPr="00530DFD" w:rsidRDefault="00D044CC" w:rsidP="00D044CC">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035CFDCF" w14:textId="77777777" w:rsidR="00D044CC" w:rsidRPr="00530DFD" w:rsidRDefault="00D044CC" w:rsidP="00D044CC">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181A606"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05CAF406"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044CC" w:rsidRPr="00530DFD" w14:paraId="0E2C7A81" w14:textId="77777777" w:rsidTr="00D044CC">
        <w:trPr>
          <w:trHeight w:val="192"/>
          <w:jc w:val="center"/>
        </w:trPr>
        <w:tc>
          <w:tcPr>
            <w:tcW w:w="1679" w:type="dxa"/>
            <w:vMerge w:val="restart"/>
            <w:vAlign w:val="center"/>
          </w:tcPr>
          <w:p w14:paraId="60E5B7BD" w14:textId="77777777" w:rsidR="00D044CC" w:rsidRPr="00AE608E" w:rsidRDefault="00D044CC" w:rsidP="00D044CC">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67C6B356" w14:textId="77777777" w:rsidR="00D044CC" w:rsidRPr="002C7612" w:rsidRDefault="00D044CC" w:rsidP="00D044CC">
            <w:pPr>
              <w:pStyle w:val="TAL"/>
              <w:keepNext w:val="0"/>
              <w:widowControl w:val="0"/>
              <w:jc w:val="both"/>
              <w:rPr>
                <w:rFonts w:cs="Arial"/>
              </w:rPr>
            </w:pPr>
            <w:r w:rsidRPr="002C7612">
              <w:rPr>
                <w:rFonts w:cs="Arial"/>
              </w:rPr>
              <w:t>Case a</w:t>
            </w:r>
          </w:p>
        </w:tc>
        <w:tc>
          <w:tcPr>
            <w:tcW w:w="1641" w:type="dxa"/>
            <w:shd w:val="clear" w:color="auto" w:fill="auto"/>
          </w:tcPr>
          <w:p w14:paraId="4CDAD6BD"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26CEB1A"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27840124" w14:textId="77777777" w:rsidR="00D044CC" w:rsidRPr="002C7612" w:rsidRDefault="00D044CC" w:rsidP="00D044CC">
            <w:pPr>
              <w:pStyle w:val="TAL"/>
              <w:keepNext w:val="0"/>
              <w:widowControl w:val="0"/>
              <w:jc w:val="both"/>
              <w:rPr>
                <w:rFonts w:cs="Arial"/>
              </w:rPr>
            </w:pPr>
            <w:r w:rsidRPr="002C7612">
              <w:rPr>
                <w:rFonts w:cs="Arial"/>
              </w:rPr>
              <w:t>23dBm</w:t>
            </w:r>
          </w:p>
        </w:tc>
      </w:tr>
      <w:tr w:rsidR="00D044CC" w:rsidRPr="00530DFD" w14:paraId="766FA995" w14:textId="77777777" w:rsidTr="00D044CC">
        <w:trPr>
          <w:trHeight w:val="192"/>
          <w:jc w:val="center"/>
        </w:trPr>
        <w:tc>
          <w:tcPr>
            <w:tcW w:w="1679" w:type="dxa"/>
            <w:vMerge/>
          </w:tcPr>
          <w:p w14:paraId="5B6468B9" w14:textId="77777777" w:rsidR="00D044CC" w:rsidRPr="00AE608E" w:rsidRDefault="00D044CC" w:rsidP="00D044CC">
            <w:pPr>
              <w:pStyle w:val="TAL"/>
              <w:keepNext w:val="0"/>
              <w:widowControl w:val="0"/>
              <w:jc w:val="both"/>
              <w:rPr>
                <w:rFonts w:cs="Arial"/>
                <w:kern w:val="2"/>
                <w:szCs w:val="18"/>
                <w:lang w:val="en-US" w:eastAsia="zh-CN"/>
              </w:rPr>
            </w:pPr>
          </w:p>
        </w:tc>
        <w:tc>
          <w:tcPr>
            <w:tcW w:w="2045" w:type="dxa"/>
            <w:shd w:val="clear" w:color="auto" w:fill="auto"/>
          </w:tcPr>
          <w:p w14:paraId="36127473" w14:textId="77777777" w:rsidR="00D044CC" w:rsidRPr="002C7612" w:rsidRDefault="00D044CC" w:rsidP="00D044CC">
            <w:pPr>
              <w:pStyle w:val="TAL"/>
              <w:keepNext w:val="0"/>
              <w:widowControl w:val="0"/>
              <w:jc w:val="both"/>
              <w:rPr>
                <w:rFonts w:cs="Arial"/>
              </w:rPr>
            </w:pPr>
            <w:r w:rsidRPr="002C7612">
              <w:rPr>
                <w:rFonts w:cs="Arial"/>
              </w:rPr>
              <w:t>Case b</w:t>
            </w:r>
          </w:p>
        </w:tc>
        <w:tc>
          <w:tcPr>
            <w:tcW w:w="1641" w:type="dxa"/>
            <w:shd w:val="clear" w:color="auto" w:fill="auto"/>
          </w:tcPr>
          <w:p w14:paraId="7D0A2130"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8A81E3C"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349C9793" w14:textId="77777777" w:rsidR="00D044CC" w:rsidRPr="002C7612" w:rsidRDefault="00D044CC" w:rsidP="00D044CC">
            <w:pPr>
              <w:pStyle w:val="TAL"/>
              <w:keepNext w:val="0"/>
              <w:widowControl w:val="0"/>
              <w:jc w:val="both"/>
              <w:rPr>
                <w:rFonts w:cs="Arial"/>
              </w:rPr>
            </w:pPr>
            <w:r w:rsidRPr="002C7612">
              <w:rPr>
                <w:rFonts w:cs="Arial"/>
              </w:rPr>
              <w:t>26dBm</w:t>
            </w:r>
          </w:p>
        </w:tc>
      </w:tr>
    </w:tbl>
    <w:p w14:paraId="34C9A866" w14:textId="77777777" w:rsidR="00D044CC" w:rsidRPr="00884AB9" w:rsidRDefault="00D044CC" w:rsidP="00D044CC">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374E20DB" w14:textId="45341C92" w:rsidR="00D044CC" w:rsidRDefault="00D044CC" w:rsidP="00D044CC">
      <w:pPr>
        <w:pStyle w:val="TH"/>
        <w:rPr>
          <w:lang w:eastAsia="zh-CN"/>
        </w:rPr>
      </w:pPr>
      <w:r>
        <w:t>Table 6.2.</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044CC" w:rsidRPr="00530DFD" w14:paraId="6D6BB3E9" w14:textId="77777777" w:rsidTr="00D044CC">
        <w:trPr>
          <w:trHeight w:val="383"/>
          <w:jc w:val="center"/>
        </w:trPr>
        <w:tc>
          <w:tcPr>
            <w:tcW w:w="1679" w:type="dxa"/>
          </w:tcPr>
          <w:p w14:paraId="4B4F3631" w14:textId="77777777" w:rsidR="00D044CC" w:rsidRPr="00EC6D89" w:rsidRDefault="00D044CC" w:rsidP="00D044CC">
            <w:pPr>
              <w:pStyle w:val="TAH"/>
              <w:rPr>
                <w:lang w:val="en-US" w:eastAsia="zh-CN"/>
              </w:rPr>
            </w:pPr>
            <w:r w:rsidRPr="00B0188E">
              <w:rPr>
                <w:lang w:val="en-US" w:eastAsia="zh-CN"/>
              </w:rPr>
              <w:t>Uplink CA configuration</w:t>
            </w:r>
          </w:p>
        </w:tc>
        <w:tc>
          <w:tcPr>
            <w:tcW w:w="2045" w:type="dxa"/>
            <w:shd w:val="clear" w:color="auto" w:fill="auto"/>
          </w:tcPr>
          <w:p w14:paraId="38DEDE54" w14:textId="77777777" w:rsidR="00D044CC" w:rsidRPr="00530DFD" w:rsidRDefault="00D044CC" w:rsidP="00D044CC">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5903FEE7" w14:textId="77777777" w:rsidR="00D044CC" w:rsidRPr="00530DFD" w:rsidRDefault="00D044CC" w:rsidP="00D044CC">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956BB37"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5F58D18B"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044CC" w:rsidRPr="00530DFD" w14:paraId="4510F50B" w14:textId="77777777" w:rsidTr="00D044CC">
        <w:trPr>
          <w:trHeight w:val="192"/>
          <w:jc w:val="center"/>
        </w:trPr>
        <w:tc>
          <w:tcPr>
            <w:tcW w:w="1679" w:type="dxa"/>
            <w:vMerge w:val="restart"/>
            <w:vAlign w:val="center"/>
          </w:tcPr>
          <w:p w14:paraId="57E1D97E" w14:textId="77777777" w:rsidR="00D044CC" w:rsidRPr="00E95425" w:rsidRDefault="00D044CC" w:rsidP="00D044CC">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0E61ADB0" w14:textId="77777777" w:rsidR="00D044CC" w:rsidRPr="002C7612" w:rsidRDefault="00D044CC" w:rsidP="00D044CC">
            <w:pPr>
              <w:pStyle w:val="TAL"/>
              <w:keepNext w:val="0"/>
              <w:widowControl w:val="0"/>
              <w:jc w:val="both"/>
              <w:rPr>
                <w:rFonts w:cs="Arial"/>
              </w:rPr>
            </w:pPr>
            <w:r w:rsidRPr="002C7612">
              <w:rPr>
                <w:rFonts w:cs="Arial"/>
              </w:rPr>
              <w:t>Case a</w:t>
            </w:r>
          </w:p>
        </w:tc>
        <w:tc>
          <w:tcPr>
            <w:tcW w:w="1641" w:type="dxa"/>
            <w:shd w:val="clear" w:color="auto" w:fill="auto"/>
          </w:tcPr>
          <w:p w14:paraId="5450F687"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410E7EB9"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64204557" w14:textId="77777777" w:rsidR="00D044CC" w:rsidRPr="002C7612" w:rsidRDefault="00D044CC" w:rsidP="00D044CC">
            <w:pPr>
              <w:pStyle w:val="TAL"/>
              <w:keepNext w:val="0"/>
              <w:widowControl w:val="0"/>
              <w:jc w:val="both"/>
              <w:rPr>
                <w:rFonts w:cs="Arial"/>
              </w:rPr>
            </w:pPr>
            <w:r w:rsidRPr="002C7612">
              <w:rPr>
                <w:rFonts w:cs="Arial"/>
              </w:rPr>
              <w:t>23dBm</w:t>
            </w:r>
          </w:p>
        </w:tc>
      </w:tr>
      <w:tr w:rsidR="00D044CC" w:rsidRPr="00530DFD" w14:paraId="60F7889D" w14:textId="77777777" w:rsidTr="00D044CC">
        <w:trPr>
          <w:trHeight w:val="192"/>
          <w:jc w:val="center"/>
        </w:trPr>
        <w:tc>
          <w:tcPr>
            <w:tcW w:w="1679" w:type="dxa"/>
            <w:vMerge/>
          </w:tcPr>
          <w:p w14:paraId="36958A0D" w14:textId="77777777" w:rsidR="00D044CC" w:rsidRPr="00AE608E" w:rsidRDefault="00D044CC" w:rsidP="00D044CC">
            <w:pPr>
              <w:pStyle w:val="TAL"/>
              <w:keepNext w:val="0"/>
              <w:widowControl w:val="0"/>
              <w:jc w:val="both"/>
              <w:rPr>
                <w:rFonts w:cs="Arial"/>
                <w:kern w:val="2"/>
                <w:szCs w:val="18"/>
                <w:lang w:val="en-US" w:eastAsia="zh-CN"/>
              </w:rPr>
            </w:pPr>
          </w:p>
        </w:tc>
        <w:tc>
          <w:tcPr>
            <w:tcW w:w="2045" w:type="dxa"/>
            <w:shd w:val="clear" w:color="auto" w:fill="auto"/>
          </w:tcPr>
          <w:p w14:paraId="21DDF382" w14:textId="77777777" w:rsidR="00D044CC" w:rsidRPr="002C7612" w:rsidRDefault="00D044CC" w:rsidP="00D044CC">
            <w:pPr>
              <w:pStyle w:val="TAL"/>
              <w:keepNext w:val="0"/>
              <w:widowControl w:val="0"/>
              <w:jc w:val="both"/>
              <w:rPr>
                <w:rFonts w:cs="Arial"/>
              </w:rPr>
            </w:pPr>
            <w:r w:rsidRPr="002C7612">
              <w:rPr>
                <w:rFonts w:cs="Arial"/>
              </w:rPr>
              <w:t>Case b</w:t>
            </w:r>
          </w:p>
        </w:tc>
        <w:tc>
          <w:tcPr>
            <w:tcW w:w="1641" w:type="dxa"/>
            <w:shd w:val="clear" w:color="auto" w:fill="auto"/>
          </w:tcPr>
          <w:p w14:paraId="5AD39373"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1CC78B9"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1C4011CC" w14:textId="77777777" w:rsidR="00D044CC" w:rsidRPr="002C7612" w:rsidRDefault="00D044CC" w:rsidP="00D044CC">
            <w:pPr>
              <w:pStyle w:val="TAL"/>
              <w:keepNext w:val="0"/>
              <w:widowControl w:val="0"/>
              <w:jc w:val="both"/>
              <w:rPr>
                <w:rFonts w:cs="Arial"/>
              </w:rPr>
            </w:pPr>
            <w:r w:rsidRPr="002C7612">
              <w:rPr>
                <w:rFonts w:cs="Arial"/>
              </w:rPr>
              <w:t>26dBm</w:t>
            </w:r>
          </w:p>
        </w:tc>
      </w:tr>
    </w:tbl>
    <w:p w14:paraId="1340E726" w14:textId="77777777" w:rsidR="00D044CC" w:rsidRPr="00884AB9" w:rsidRDefault="00D044CC" w:rsidP="00D044CC">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BF056CD" w14:textId="181C1740" w:rsidR="00D044CC" w:rsidRPr="00FD4F24" w:rsidRDefault="00D044CC" w:rsidP="00D044CC">
      <w:pPr>
        <w:pStyle w:val="Heading3"/>
        <w:rPr>
          <w:lang w:eastAsia="zh-CN"/>
        </w:rPr>
      </w:pPr>
      <w:bookmarkStart w:id="149" w:name="_Toc97546948"/>
      <w:r>
        <w:t>6.2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49"/>
    </w:p>
    <w:p w14:paraId="0E3EC095" w14:textId="77777777" w:rsidR="00D044CC" w:rsidRDefault="00D044CC" w:rsidP="00D044CC">
      <w:pPr>
        <w:rPr>
          <w:lang w:val="en-US" w:eastAsia="zh-CN"/>
        </w:rPr>
      </w:pPr>
      <w:r>
        <w:t xml:space="preserve">According to the PC3 CA_n2A-n5A-n77A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86EB9E5" w14:textId="77777777" w:rsidR="00D044CC" w:rsidRDefault="00D044CC" w:rsidP="00D044CC">
      <w:pPr>
        <w:pStyle w:val="B1"/>
      </w:pPr>
      <w:r>
        <w:t>-</w:t>
      </w:r>
      <w:r>
        <w:tab/>
        <w:t>IMD</w:t>
      </w:r>
      <w:r>
        <w:rPr>
          <w:lang w:val="en-US" w:eastAsia="zh-CN"/>
        </w:rPr>
        <w:t>3 and IMD5</w:t>
      </w:r>
      <w:r>
        <w:t xml:space="preserve"> products are produced by Band n2 and </w:t>
      </w:r>
      <w:r>
        <w:rPr>
          <w:rFonts w:hint="eastAsia"/>
          <w:lang w:eastAsia="zh-CN"/>
        </w:rPr>
        <w:t>n</w:t>
      </w:r>
      <w:r>
        <w:rPr>
          <w:lang w:eastAsia="zh-CN"/>
        </w:rPr>
        <w:t>5</w:t>
      </w:r>
      <w:r>
        <w:t xml:space="preserve"> that might fall in Rx of band n77.</w:t>
      </w:r>
    </w:p>
    <w:p w14:paraId="6ADE4EA5" w14:textId="77777777" w:rsidR="00D044CC" w:rsidRDefault="00D044CC" w:rsidP="00D044CC">
      <w:pPr>
        <w:pStyle w:val="B1"/>
      </w:pPr>
      <w:r>
        <w:rPr>
          <w:lang w:val="en-US" w:eastAsia="zh-CN"/>
        </w:rPr>
        <w:t>-</w:t>
      </w:r>
      <w:r>
        <w:rPr>
          <w:lang w:val="en-US" w:eastAsia="zh-CN"/>
        </w:rPr>
        <w:tab/>
        <w:t>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n5.</w:t>
      </w:r>
    </w:p>
    <w:p w14:paraId="6D7C0294" w14:textId="77777777" w:rsidR="00D044CC" w:rsidRDefault="00D044CC" w:rsidP="00D044CC">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n5 and </w:t>
      </w:r>
      <w:r>
        <w:rPr>
          <w:rFonts w:hint="eastAsia"/>
          <w:lang w:eastAsia="zh-CN"/>
        </w:rPr>
        <w:t>n77</w:t>
      </w:r>
      <w:r>
        <w:t xml:space="preserve"> might fall in Rx of band n2</w:t>
      </w:r>
      <w:r>
        <w:rPr>
          <w:lang w:val="en-US" w:eastAsia="zh-CN"/>
        </w:rPr>
        <w:t>.</w:t>
      </w:r>
    </w:p>
    <w:p w14:paraId="497BE4AC" w14:textId="77777777" w:rsidR="00D044CC" w:rsidRPr="001D20B4" w:rsidRDefault="00D044CC" w:rsidP="00D044CC">
      <w:pPr>
        <w:rPr>
          <w:lang w:eastAsia="ja-JP"/>
        </w:rPr>
      </w:pPr>
      <w:r>
        <w:rPr>
          <w:lang w:eastAsia="ja-JP"/>
        </w:rPr>
        <w:t xml:space="preserve">For the IMD products produced by Band n2 and n5 UL, the MSD values of the corresponding PC3 CA case can be applied </w:t>
      </w:r>
      <w:bookmarkStart w:id="150" w:name="_Hlk84418472"/>
      <w:r>
        <w:rPr>
          <w:lang w:eastAsia="ja-JP"/>
        </w:rPr>
        <w:t xml:space="preserve">since </w:t>
      </w:r>
      <w:r w:rsidRPr="003C1CA6">
        <w:rPr>
          <w:lang w:eastAsia="ja-JP"/>
        </w:rPr>
        <w:t>this uplink configuration does not support PC2</w:t>
      </w:r>
      <w:bookmarkEnd w:id="150"/>
      <w:r>
        <w:rPr>
          <w:lang w:eastAsia="ja-JP"/>
        </w:rPr>
        <w:t>.</w:t>
      </w:r>
    </w:p>
    <w:p w14:paraId="31006C88" w14:textId="177FC8A3" w:rsidR="00D044CC" w:rsidRDefault="00D044CC" w:rsidP="00D044CC">
      <w:pPr>
        <w:pStyle w:val="Heading4"/>
        <w:tabs>
          <w:tab w:val="left" w:pos="0"/>
        </w:tabs>
        <w:ind w:left="0" w:firstLine="0"/>
        <w:rPr>
          <w:rFonts w:cs="Arial"/>
          <w:szCs w:val="28"/>
          <w:lang w:val="en-US" w:eastAsia="zh-CN"/>
        </w:rPr>
      </w:pPr>
      <w:bookmarkStart w:id="151" w:name="_Toc97546949"/>
      <w:r>
        <w:rPr>
          <w:rFonts w:cs="Arial"/>
        </w:rPr>
        <w:t>6.2.3</w:t>
      </w:r>
      <w:r>
        <w:rPr>
          <w:rFonts w:cs="Arial"/>
          <w:lang w:eastAsia="zh-CN"/>
        </w:rPr>
        <w:t>.1</w:t>
      </w:r>
      <w:r>
        <w:rPr>
          <w:rFonts w:cs="Arial"/>
          <w:lang w:eastAsia="zh-CN"/>
        </w:rPr>
        <w:tab/>
        <w:t>Power class 2 Case</w:t>
      </w:r>
      <w:r>
        <w:rPr>
          <w:rFonts w:cs="Arial"/>
          <w:lang w:val="en-US" w:eastAsia="zh-CN"/>
        </w:rPr>
        <w:t xml:space="preserve"> A</w:t>
      </w:r>
      <w:bookmarkEnd w:id="151"/>
    </w:p>
    <w:p w14:paraId="78507345" w14:textId="0081D063" w:rsidR="00D044CC" w:rsidRDefault="00D044CC" w:rsidP="00D044CC">
      <w:pPr>
        <w:rPr>
          <w:iCs/>
          <w:lang w:eastAsia="zh-CN"/>
        </w:rPr>
      </w:pPr>
      <w:r>
        <w:rPr>
          <w:iCs/>
          <w:lang w:eastAsia="zh-CN"/>
        </w:rPr>
        <w:t xml:space="preserve">The additional MSD due to intermodulation for PC2 CA_n2A-n5A-n77A are defined in Table 6.2.3.1-1. </w:t>
      </w:r>
    </w:p>
    <w:p w14:paraId="4163246A" w14:textId="06BF26B4" w:rsidR="00D044CC" w:rsidRPr="00800672" w:rsidRDefault="00D044CC" w:rsidP="00D044CC">
      <w:pPr>
        <w:pStyle w:val="TH"/>
      </w:pPr>
      <w:r w:rsidRPr="00577923">
        <w:t>Ta</w:t>
      </w:r>
      <w:r w:rsidRPr="00577923">
        <w:rPr>
          <w:szCs w:val="22"/>
        </w:rPr>
        <w:t xml:space="preserve">ble </w:t>
      </w:r>
      <w:r>
        <w:rPr>
          <w:szCs w:val="22"/>
          <w:lang w:val="en-US" w:eastAsia="zh-CN"/>
        </w:rPr>
        <w:t>6.2.3.1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044CC" w14:paraId="43DAF32F" w14:textId="77777777" w:rsidTr="00D044CC">
        <w:trPr>
          <w:trHeight w:val="231"/>
          <w:tblHeader/>
          <w:jc w:val="center"/>
        </w:trPr>
        <w:tc>
          <w:tcPr>
            <w:tcW w:w="1738" w:type="dxa"/>
            <w:tcBorders>
              <w:bottom w:val="single" w:sz="4" w:space="0" w:color="auto"/>
            </w:tcBorders>
            <w:vAlign w:val="center"/>
          </w:tcPr>
          <w:p w14:paraId="1378C436" w14:textId="77777777" w:rsidR="00D044CC" w:rsidRDefault="00D044CC" w:rsidP="00D044CC">
            <w:pPr>
              <w:pStyle w:val="TAH"/>
            </w:pPr>
            <w:r>
              <w:t>NR CA Configuration</w:t>
            </w:r>
          </w:p>
        </w:tc>
        <w:tc>
          <w:tcPr>
            <w:tcW w:w="1146" w:type="dxa"/>
            <w:tcBorders>
              <w:bottom w:val="single" w:sz="4" w:space="0" w:color="auto"/>
            </w:tcBorders>
            <w:vAlign w:val="center"/>
          </w:tcPr>
          <w:p w14:paraId="1B0C0CF5" w14:textId="77777777" w:rsidR="00D044CC" w:rsidRDefault="00D044CC" w:rsidP="00D044CC">
            <w:pPr>
              <w:pStyle w:val="TAH"/>
            </w:pPr>
            <w:r>
              <w:t>NR band</w:t>
            </w:r>
          </w:p>
        </w:tc>
        <w:tc>
          <w:tcPr>
            <w:tcW w:w="1160" w:type="dxa"/>
            <w:tcBorders>
              <w:bottom w:val="single" w:sz="4" w:space="0" w:color="auto"/>
            </w:tcBorders>
            <w:vAlign w:val="center"/>
          </w:tcPr>
          <w:p w14:paraId="3859D577" w14:textId="77777777" w:rsidR="00D044CC" w:rsidRDefault="00D044CC" w:rsidP="00D044CC">
            <w:pPr>
              <w:pStyle w:val="TAH"/>
            </w:pPr>
            <w:r>
              <w:t>UL F</w:t>
            </w:r>
            <w:r>
              <w:rPr>
                <w:vertAlign w:val="subscript"/>
              </w:rPr>
              <w:t>c</w:t>
            </w:r>
            <w:r>
              <w:t xml:space="preserve"> </w:t>
            </w:r>
            <w:r>
              <w:br/>
              <w:t>(MHz)</w:t>
            </w:r>
          </w:p>
        </w:tc>
        <w:tc>
          <w:tcPr>
            <w:tcW w:w="746" w:type="dxa"/>
            <w:tcBorders>
              <w:bottom w:val="single" w:sz="4" w:space="0" w:color="auto"/>
            </w:tcBorders>
            <w:vAlign w:val="center"/>
          </w:tcPr>
          <w:p w14:paraId="695F147D" w14:textId="77777777" w:rsidR="00D044CC" w:rsidRDefault="00D044CC" w:rsidP="00D044CC">
            <w:pPr>
              <w:pStyle w:val="TAH"/>
            </w:pPr>
            <w:r>
              <w:t xml:space="preserve">UL/DL BW </w:t>
            </w:r>
            <w:r>
              <w:br/>
              <w:t>(MHz)</w:t>
            </w:r>
          </w:p>
        </w:tc>
        <w:tc>
          <w:tcPr>
            <w:tcW w:w="877" w:type="dxa"/>
            <w:tcBorders>
              <w:bottom w:val="single" w:sz="4" w:space="0" w:color="auto"/>
            </w:tcBorders>
            <w:vAlign w:val="center"/>
          </w:tcPr>
          <w:p w14:paraId="7FA1EC94" w14:textId="77777777" w:rsidR="00D044CC" w:rsidRDefault="00D044CC" w:rsidP="00D044CC">
            <w:pPr>
              <w:pStyle w:val="TAH"/>
            </w:pPr>
            <w:r>
              <w:t>UL</w:t>
            </w:r>
          </w:p>
          <w:p w14:paraId="01FDDC8F" w14:textId="77777777" w:rsidR="00D044CC" w:rsidRDefault="00D044CC" w:rsidP="00D044CC">
            <w:pPr>
              <w:pStyle w:val="TAH"/>
            </w:pPr>
            <w:r>
              <w:t>L</w:t>
            </w:r>
            <w:r>
              <w:rPr>
                <w:vertAlign w:val="subscript"/>
              </w:rPr>
              <w:t>CRB</w:t>
            </w:r>
          </w:p>
        </w:tc>
        <w:tc>
          <w:tcPr>
            <w:tcW w:w="1299" w:type="dxa"/>
            <w:tcBorders>
              <w:bottom w:val="single" w:sz="4" w:space="0" w:color="auto"/>
            </w:tcBorders>
            <w:vAlign w:val="center"/>
          </w:tcPr>
          <w:p w14:paraId="030317EB" w14:textId="77777777" w:rsidR="00D044CC" w:rsidRDefault="00D044CC" w:rsidP="00D044CC">
            <w:pPr>
              <w:pStyle w:val="TAH"/>
            </w:pPr>
            <w:r>
              <w:t>DL F</w:t>
            </w:r>
            <w:r>
              <w:rPr>
                <w:vertAlign w:val="subscript"/>
              </w:rPr>
              <w:t>c</w:t>
            </w:r>
            <w:r>
              <w:t xml:space="preserve"> (MHz)</w:t>
            </w:r>
          </w:p>
        </w:tc>
        <w:tc>
          <w:tcPr>
            <w:tcW w:w="634" w:type="dxa"/>
            <w:tcBorders>
              <w:bottom w:val="single" w:sz="4" w:space="0" w:color="auto"/>
            </w:tcBorders>
            <w:vAlign w:val="center"/>
          </w:tcPr>
          <w:p w14:paraId="28B94E2B" w14:textId="77777777" w:rsidR="00D044CC" w:rsidRDefault="00D044CC" w:rsidP="00D044CC">
            <w:pPr>
              <w:pStyle w:val="TAH"/>
            </w:pPr>
            <w:r>
              <w:t xml:space="preserve">MSD </w:t>
            </w:r>
            <w:r>
              <w:br/>
              <w:t>(dB)</w:t>
            </w:r>
          </w:p>
        </w:tc>
        <w:tc>
          <w:tcPr>
            <w:tcW w:w="947" w:type="dxa"/>
            <w:tcBorders>
              <w:bottom w:val="single" w:sz="4" w:space="0" w:color="auto"/>
            </w:tcBorders>
            <w:vAlign w:val="center"/>
          </w:tcPr>
          <w:p w14:paraId="67F89025" w14:textId="77777777" w:rsidR="00D044CC" w:rsidRPr="00E520BD" w:rsidRDefault="00D044CC" w:rsidP="00D044CC">
            <w:pPr>
              <w:pStyle w:val="TAH"/>
            </w:pPr>
            <w:r w:rsidRPr="00E520BD">
              <w:t>Duplex mode</w:t>
            </w:r>
          </w:p>
        </w:tc>
        <w:tc>
          <w:tcPr>
            <w:tcW w:w="947" w:type="dxa"/>
            <w:tcBorders>
              <w:bottom w:val="single" w:sz="4" w:space="0" w:color="auto"/>
            </w:tcBorders>
          </w:tcPr>
          <w:p w14:paraId="45BECD68" w14:textId="77777777" w:rsidR="00D044CC" w:rsidRDefault="00D044CC" w:rsidP="00D044CC">
            <w:pPr>
              <w:pStyle w:val="TAH"/>
            </w:pPr>
            <w:r>
              <w:t>IMD order</w:t>
            </w:r>
          </w:p>
        </w:tc>
      </w:tr>
      <w:tr w:rsidR="00D044CC" w:rsidRPr="003E0B8D" w14:paraId="5E5E1F36" w14:textId="77777777" w:rsidTr="00D044CC">
        <w:trPr>
          <w:trHeight w:val="149"/>
          <w:jc w:val="center"/>
        </w:trPr>
        <w:tc>
          <w:tcPr>
            <w:tcW w:w="1738" w:type="dxa"/>
            <w:vMerge w:val="restart"/>
            <w:vAlign w:val="center"/>
          </w:tcPr>
          <w:p w14:paraId="41B03B33" w14:textId="77777777" w:rsidR="00D044CC" w:rsidRPr="003E0B8D" w:rsidRDefault="00D044CC" w:rsidP="00D044CC">
            <w:pPr>
              <w:pStyle w:val="TAC"/>
            </w:pPr>
            <w:r w:rsidRPr="003E0B8D">
              <w:rPr>
                <w:rFonts w:cs="Arial"/>
                <w:szCs w:val="22"/>
                <w:lang w:val="en-US" w:eastAsia="zh-CN"/>
              </w:rPr>
              <w:t>CA_n2A-n5A-n77A</w:t>
            </w:r>
          </w:p>
        </w:tc>
        <w:tc>
          <w:tcPr>
            <w:tcW w:w="1146" w:type="dxa"/>
            <w:vAlign w:val="center"/>
          </w:tcPr>
          <w:p w14:paraId="20DBE74D" w14:textId="77777777" w:rsidR="00D044CC" w:rsidRPr="003E0B8D" w:rsidRDefault="00D044CC" w:rsidP="00D044CC">
            <w:pPr>
              <w:pStyle w:val="TAC"/>
            </w:pPr>
            <w:r w:rsidRPr="003E0B8D">
              <w:t>n2</w:t>
            </w:r>
          </w:p>
        </w:tc>
        <w:tc>
          <w:tcPr>
            <w:tcW w:w="1160" w:type="dxa"/>
            <w:vAlign w:val="center"/>
          </w:tcPr>
          <w:p w14:paraId="2F452B4C" w14:textId="77777777" w:rsidR="00D044CC" w:rsidRPr="003E0B8D" w:rsidRDefault="00D044CC" w:rsidP="00D044CC">
            <w:pPr>
              <w:pStyle w:val="TAC"/>
            </w:pPr>
            <w:r w:rsidRPr="003E0B8D">
              <w:t>1907.5</w:t>
            </w:r>
          </w:p>
        </w:tc>
        <w:tc>
          <w:tcPr>
            <w:tcW w:w="746" w:type="dxa"/>
          </w:tcPr>
          <w:p w14:paraId="0B9AD08A" w14:textId="77777777" w:rsidR="00D044CC" w:rsidRPr="003E0B8D" w:rsidRDefault="00D044CC" w:rsidP="00D044CC">
            <w:pPr>
              <w:pStyle w:val="TAC"/>
            </w:pPr>
            <w:r w:rsidRPr="003E0B8D">
              <w:t>5</w:t>
            </w:r>
          </w:p>
        </w:tc>
        <w:tc>
          <w:tcPr>
            <w:tcW w:w="877" w:type="dxa"/>
          </w:tcPr>
          <w:p w14:paraId="4D3EEE03" w14:textId="77777777" w:rsidR="00D044CC" w:rsidRPr="003E0B8D" w:rsidRDefault="00D044CC" w:rsidP="00D044CC">
            <w:pPr>
              <w:pStyle w:val="TAC"/>
            </w:pPr>
            <w:r w:rsidRPr="003E0B8D">
              <w:t>25</w:t>
            </w:r>
          </w:p>
        </w:tc>
        <w:tc>
          <w:tcPr>
            <w:tcW w:w="1299" w:type="dxa"/>
            <w:vAlign w:val="center"/>
          </w:tcPr>
          <w:p w14:paraId="023DC58E" w14:textId="77777777" w:rsidR="00D044CC" w:rsidRPr="003E0B8D" w:rsidRDefault="00D044CC" w:rsidP="00D044CC">
            <w:pPr>
              <w:pStyle w:val="TAC"/>
            </w:pPr>
            <w:r w:rsidRPr="003E0B8D">
              <w:t>1987.5</w:t>
            </w:r>
          </w:p>
        </w:tc>
        <w:tc>
          <w:tcPr>
            <w:tcW w:w="634" w:type="dxa"/>
          </w:tcPr>
          <w:p w14:paraId="16D0919C" w14:textId="77777777" w:rsidR="00D044CC" w:rsidRPr="003E0B8D" w:rsidRDefault="00D044CC" w:rsidP="00D044CC">
            <w:pPr>
              <w:pStyle w:val="TAC"/>
            </w:pPr>
            <w:r w:rsidRPr="003E0B8D">
              <w:t>N/A</w:t>
            </w:r>
          </w:p>
        </w:tc>
        <w:tc>
          <w:tcPr>
            <w:tcW w:w="947" w:type="dxa"/>
          </w:tcPr>
          <w:p w14:paraId="5A6EC9EA" w14:textId="77777777" w:rsidR="00D044CC" w:rsidRPr="003E0B8D" w:rsidRDefault="00D044CC" w:rsidP="00D044CC">
            <w:pPr>
              <w:pStyle w:val="TAC"/>
            </w:pPr>
            <w:r w:rsidRPr="003E0B8D">
              <w:t>FDD</w:t>
            </w:r>
          </w:p>
        </w:tc>
        <w:tc>
          <w:tcPr>
            <w:tcW w:w="947" w:type="dxa"/>
            <w:vAlign w:val="center"/>
          </w:tcPr>
          <w:p w14:paraId="67450859" w14:textId="77777777" w:rsidR="00D044CC" w:rsidRPr="003E0B8D" w:rsidRDefault="00D044CC" w:rsidP="00D044CC">
            <w:pPr>
              <w:pStyle w:val="TAC"/>
            </w:pPr>
            <w:r w:rsidRPr="003E0B8D">
              <w:t>N/A</w:t>
            </w:r>
          </w:p>
        </w:tc>
      </w:tr>
      <w:tr w:rsidR="00D044CC" w:rsidRPr="003E0B8D" w14:paraId="1527A777" w14:textId="77777777" w:rsidTr="00D044CC">
        <w:trPr>
          <w:trHeight w:val="57"/>
          <w:jc w:val="center"/>
        </w:trPr>
        <w:tc>
          <w:tcPr>
            <w:tcW w:w="1738" w:type="dxa"/>
            <w:vMerge/>
            <w:vAlign w:val="center"/>
          </w:tcPr>
          <w:p w14:paraId="5BE05580" w14:textId="77777777" w:rsidR="00D044CC" w:rsidRPr="003E0B8D" w:rsidRDefault="00D044CC" w:rsidP="00D044CC">
            <w:pPr>
              <w:pStyle w:val="TAC"/>
            </w:pPr>
          </w:p>
        </w:tc>
        <w:tc>
          <w:tcPr>
            <w:tcW w:w="1146" w:type="dxa"/>
            <w:vAlign w:val="center"/>
          </w:tcPr>
          <w:p w14:paraId="483CE525" w14:textId="77777777" w:rsidR="00D044CC" w:rsidRPr="003E0B8D" w:rsidRDefault="00D044CC" w:rsidP="00D044CC">
            <w:pPr>
              <w:pStyle w:val="TAC"/>
            </w:pPr>
            <w:r w:rsidRPr="003E0B8D">
              <w:t>n5</w:t>
            </w:r>
          </w:p>
        </w:tc>
        <w:tc>
          <w:tcPr>
            <w:tcW w:w="1160" w:type="dxa"/>
            <w:vAlign w:val="center"/>
          </w:tcPr>
          <w:p w14:paraId="632F8785" w14:textId="77777777" w:rsidR="00D044CC" w:rsidRPr="003E0B8D" w:rsidRDefault="00D044CC" w:rsidP="00D044CC">
            <w:pPr>
              <w:pStyle w:val="TAC"/>
            </w:pPr>
            <w:r w:rsidRPr="003E0B8D">
              <w:t>842.5</w:t>
            </w:r>
          </w:p>
        </w:tc>
        <w:tc>
          <w:tcPr>
            <w:tcW w:w="746" w:type="dxa"/>
          </w:tcPr>
          <w:p w14:paraId="316ED34E" w14:textId="77777777" w:rsidR="00D044CC" w:rsidRPr="003E0B8D" w:rsidRDefault="00D044CC" w:rsidP="00D044CC">
            <w:pPr>
              <w:pStyle w:val="TAC"/>
            </w:pPr>
            <w:r w:rsidRPr="003E0B8D">
              <w:t>5</w:t>
            </w:r>
          </w:p>
        </w:tc>
        <w:tc>
          <w:tcPr>
            <w:tcW w:w="877" w:type="dxa"/>
          </w:tcPr>
          <w:p w14:paraId="03AD36F3" w14:textId="77777777" w:rsidR="00D044CC" w:rsidRPr="003E0B8D" w:rsidRDefault="00D044CC" w:rsidP="00D044CC">
            <w:pPr>
              <w:pStyle w:val="TAC"/>
            </w:pPr>
            <w:r w:rsidRPr="003E0B8D">
              <w:t>25</w:t>
            </w:r>
          </w:p>
        </w:tc>
        <w:tc>
          <w:tcPr>
            <w:tcW w:w="1299" w:type="dxa"/>
            <w:vAlign w:val="center"/>
          </w:tcPr>
          <w:p w14:paraId="2721B310" w14:textId="77777777" w:rsidR="00D044CC" w:rsidRPr="003E0B8D" w:rsidRDefault="00D044CC" w:rsidP="00D044CC">
            <w:pPr>
              <w:pStyle w:val="TAC"/>
            </w:pPr>
            <w:r w:rsidRPr="003E0B8D">
              <w:t>887.5</w:t>
            </w:r>
          </w:p>
        </w:tc>
        <w:tc>
          <w:tcPr>
            <w:tcW w:w="634" w:type="dxa"/>
          </w:tcPr>
          <w:p w14:paraId="52DF3BC9" w14:textId="77777777" w:rsidR="00D044CC" w:rsidRPr="003E0B8D" w:rsidRDefault="00D044CC" w:rsidP="00D044CC">
            <w:pPr>
              <w:pStyle w:val="TAC"/>
            </w:pPr>
            <w:r>
              <w:t>13.6</w:t>
            </w:r>
          </w:p>
        </w:tc>
        <w:tc>
          <w:tcPr>
            <w:tcW w:w="947" w:type="dxa"/>
          </w:tcPr>
          <w:p w14:paraId="59057917" w14:textId="77777777" w:rsidR="00D044CC" w:rsidRPr="003E0B8D" w:rsidRDefault="00D044CC" w:rsidP="00D044CC">
            <w:pPr>
              <w:pStyle w:val="TAC"/>
            </w:pPr>
            <w:r w:rsidRPr="003E0B8D">
              <w:t>FDD</w:t>
            </w:r>
          </w:p>
        </w:tc>
        <w:tc>
          <w:tcPr>
            <w:tcW w:w="947" w:type="dxa"/>
            <w:vAlign w:val="center"/>
          </w:tcPr>
          <w:p w14:paraId="420356D9" w14:textId="77777777" w:rsidR="00D044CC" w:rsidRPr="009B4740" w:rsidRDefault="00D044CC" w:rsidP="00D044CC">
            <w:pPr>
              <w:pStyle w:val="TAC"/>
              <w:rPr>
                <w:vertAlign w:val="superscript"/>
              </w:rPr>
            </w:pPr>
            <w:r w:rsidRPr="003E0B8D">
              <w:t>IMD5</w:t>
            </w:r>
            <w:r>
              <w:rPr>
                <w:vertAlign w:val="superscript"/>
              </w:rPr>
              <w:t>zz</w:t>
            </w:r>
          </w:p>
        </w:tc>
      </w:tr>
      <w:tr w:rsidR="00D044CC" w:rsidRPr="003E0B8D" w14:paraId="2DE83279" w14:textId="77777777" w:rsidTr="00D044CC">
        <w:trPr>
          <w:trHeight w:val="22"/>
          <w:jc w:val="center"/>
        </w:trPr>
        <w:tc>
          <w:tcPr>
            <w:tcW w:w="1738" w:type="dxa"/>
            <w:vMerge/>
          </w:tcPr>
          <w:p w14:paraId="2D503189" w14:textId="77777777" w:rsidR="00D044CC" w:rsidRPr="003E0B8D" w:rsidRDefault="00D044CC" w:rsidP="00D044CC">
            <w:pPr>
              <w:pStyle w:val="TAC"/>
            </w:pPr>
          </w:p>
        </w:tc>
        <w:tc>
          <w:tcPr>
            <w:tcW w:w="1146" w:type="dxa"/>
            <w:vAlign w:val="center"/>
          </w:tcPr>
          <w:p w14:paraId="78891C2C" w14:textId="77777777" w:rsidR="00D044CC" w:rsidRPr="003E0B8D" w:rsidRDefault="00D044CC" w:rsidP="00D044CC">
            <w:pPr>
              <w:pStyle w:val="TAC"/>
            </w:pPr>
            <w:r w:rsidRPr="003E0B8D">
              <w:t>n77</w:t>
            </w:r>
          </w:p>
        </w:tc>
        <w:tc>
          <w:tcPr>
            <w:tcW w:w="1160" w:type="dxa"/>
            <w:vAlign w:val="center"/>
          </w:tcPr>
          <w:p w14:paraId="3F0AC829" w14:textId="77777777" w:rsidR="00D044CC" w:rsidRPr="003E0B8D" w:rsidRDefault="00D044CC" w:rsidP="00D044CC">
            <w:pPr>
              <w:pStyle w:val="TAC"/>
            </w:pPr>
            <w:r w:rsidRPr="003E0B8D">
              <w:t>3305</w:t>
            </w:r>
          </w:p>
        </w:tc>
        <w:tc>
          <w:tcPr>
            <w:tcW w:w="746" w:type="dxa"/>
          </w:tcPr>
          <w:p w14:paraId="1BAD9042" w14:textId="77777777" w:rsidR="00D044CC" w:rsidRPr="003E0B8D" w:rsidRDefault="00D044CC" w:rsidP="00D044CC">
            <w:pPr>
              <w:pStyle w:val="TAC"/>
            </w:pPr>
            <w:r w:rsidRPr="003E0B8D">
              <w:t>5</w:t>
            </w:r>
          </w:p>
        </w:tc>
        <w:tc>
          <w:tcPr>
            <w:tcW w:w="877" w:type="dxa"/>
          </w:tcPr>
          <w:p w14:paraId="6C83F2C4" w14:textId="77777777" w:rsidR="00D044CC" w:rsidRPr="003E0B8D" w:rsidRDefault="00D044CC" w:rsidP="00D044CC">
            <w:pPr>
              <w:pStyle w:val="TAC"/>
            </w:pPr>
            <w:r w:rsidRPr="003E0B8D">
              <w:t>25</w:t>
            </w:r>
          </w:p>
        </w:tc>
        <w:tc>
          <w:tcPr>
            <w:tcW w:w="1299" w:type="dxa"/>
            <w:vAlign w:val="center"/>
          </w:tcPr>
          <w:p w14:paraId="1D052B49" w14:textId="77777777" w:rsidR="00D044CC" w:rsidRPr="003E0B8D" w:rsidRDefault="00D044CC" w:rsidP="00D044CC">
            <w:pPr>
              <w:pStyle w:val="TAC"/>
            </w:pPr>
            <w:r w:rsidRPr="003E0B8D">
              <w:t>3305</w:t>
            </w:r>
          </w:p>
        </w:tc>
        <w:tc>
          <w:tcPr>
            <w:tcW w:w="634" w:type="dxa"/>
          </w:tcPr>
          <w:p w14:paraId="6A5A6084" w14:textId="77777777" w:rsidR="00D044CC" w:rsidRPr="003E0B8D" w:rsidRDefault="00D044CC" w:rsidP="00D044CC">
            <w:pPr>
              <w:pStyle w:val="TAC"/>
            </w:pPr>
            <w:r w:rsidRPr="003E0B8D">
              <w:t>N/A</w:t>
            </w:r>
          </w:p>
        </w:tc>
        <w:tc>
          <w:tcPr>
            <w:tcW w:w="947" w:type="dxa"/>
          </w:tcPr>
          <w:p w14:paraId="28358F5B" w14:textId="77777777" w:rsidR="00D044CC" w:rsidRPr="003E0B8D" w:rsidRDefault="00D044CC" w:rsidP="00D044CC">
            <w:pPr>
              <w:pStyle w:val="TAC"/>
            </w:pPr>
            <w:r w:rsidRPr="003E0B8D">
              <w:t>TDD</w:t>
            </w:r>
          </w:p>
        </w:tc>
        <w:tc>
          <w:tcPr>
            <w:tcW w:w="947" w:type="dxa"/>
            <w:vAlign w:val="center"/>
          </w:tcPr>
          <w:p w14:paraId="29C96303" w14:textId="77777777" w:rsidR="00D044CC" w:rsidRPr="003E0B8D" w:rsidRDefault="00D044CC" w:rsidP="00D044CC">
            <w:pPr>
              <w:pStyle w:val="TAC"/>
            </w:pPr>
            <w:r w:rsidRPr="003E0B8D">
              <w:t>N/A</w:t>
            </w:r>
          </w:p>
        </w:tc>
      </w:tr>
      <w:tr w:rsidR="00D044CC" w:rsidRPr="003E0B8D" w14:paraId="72F60F05" w14:textId="77777777" w:rsidTr="00D044CC">
        <w:trPr>
          <w:trHeight w:val="22"/>
          <w:jc w:val="center"/>
        </w:trPr>
        <w:tc>
          <w:tcPr>
            <w:tcW w:w="1738" w:type="dxa"/>
            <w:vMerge/>
          </w:tcPr>
          <w:p w14:paraId="3FE51144" w14:textId="77777777" w:rsidR="00D044CC" w:rsidRPr="003E0B8D" w:rsidRDefault="00D044CC" w:rsidP="00D044CC">
            <w:pPr>
              <w:pStyle w:val="TAC"/>
            </w:pPr>
          </w:p>
        </w:tc>
        <w:tc>
          <w:tcPr>
            <w:tcW w:w="1146" w:type="dxa"/>
            <w:vAlign w:val="center"/>
          </w:tcPr>
          <w:p w14:paraId="51D43837" w14:textId="77777777" w:rsidR="00D044CC" w:rsidRPr="003E0B8D" w:rsidRDefault="00D044CC" w:rsidP="00D044CC">
            <w:pPr>
              <w:pStyle w:val="TAC"/>
            </w:pPr>
            <w:r w:rsidRPr="003E0B8D">
              <w:t>n2</w:t>
            </w:r>
          </w:p>
        </w:tc>
        <w:tc>
          <w:tcPr>
            <w:tcW w:w="1160" w:type="dxa"/>
            <w:tcBorders>
              <w:top w:val="single" w:sz="4" w:space="0" w:color="auto"/>
              <w:left w:val="single" w:sz="4" w:space="0" w:color="auto"/>
              <w:bottom w:val="single" w:sz="4" w:space="0" w:color="auto"/>
              <w:right w:val="single" w:sz="4" w:space="0" w:color="auto"/>
            </w:tcBorders>
            <w:vAlign w:val="center"/>
          </w:tcPr>
          <w:p w14:paraId="557D8001" w14:textId="77777777" w:rsidR="00D044CC" w:rsidRPr="003E0B8D" w:rsidRDefault="00D044CC" w:rsidP="00D044CC">
            <w:pPr>
              <w:pStyle w:val="TAC"/>
            </w:pPr>
            <w:r w:rsidRPr="003E0B8D">
              <w:t>1907</w:t>
            </w:r>
          </w:p>
        </w:tc>
        <w:tc>
          <w:tcPr>
            <w:tcW w:w="746" w:type="dxa"/>
          </w:tcPr>
          <w:p w14:paraId="4AA48107" w14:textId="77777777" w:rsidR="00D044CC" w:rsidRPr="003E0B8D" w:rsidRDefault="00D044CC" w:rsidP="00D044CC">
            <w:pPr>
              <w:pStyle w:val="TAC"/>
            </w:pPr>
            <w:r w:rsidRPr="003E0B8D">
              <w:t>5</w:t>
            </w:r>
          </w:p>
        </w:tc>
        <w:tc>
          <w:tcPr>
            <w:tcW w:w="877" w:type="dxa"/>
          </w:tcPr>
          <w:p w14:paraId="23F6BB24"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4B762680" w14:textId="77777777" w:rsidR="00D044CC" w:rsidRPr="003E0B8D" w:rsidRDefault="00D044CC" w:rsidP="00D044CC">
            <w:pPr>
              <w:pStyle w:val="TAC"/>
            </w:pPr>
            <w:r w:rsidRPr="003E0B8D">
              <w:t>1987</w:t>
            </w:r>
          </w:p>
        </w:tc>
        <w:tc>
          <w:tcPr>
            <w:tcW w:w="634" w:type="dxa"/>
          </w:tcPr>
          <w:p w14:paraId="0EAFCED9" w14:textId="77777777" w:rsidR="00D044CC" w:rsidRPr="003E0B8D" w:rsidRDefault="00D044CC" w:rsidP="00D044CC">
            <w:pPr>
              <w:pStyle w:val="TAC"/>
            </w:pPr>
            <w:r>
              <w:t>24.8</w:t>
            </w:r>
          </w:p>
        </w:tc>
        <w:tc>
          <w:tcPr>
            <w:tcW w:w="947" w:type="dxa"/>
          </w:tcPr>
          <w:p w14:paraId="099F2637" w14:textId="77777777" w:rsidR="00D044CC" w:rsidRPr="003E0B8D" w:rsidRDefault="00D044CC" w:rsidP="00D044CC">
            <w:pPr>
              <w:pStyle w:val="TAC"/>
            </w:pPr>
            <w:r w:rsidRPr="003E0B8D">
              <w:t>FDD</w:t>
            </w:r>
          </w:p>
        </w:tc>
        <w:tc>
          <w:tcPr>
            <w:tcW w:w="947" w:type="dxa"/>
            <w:vAlign w:val="center"/>
          </w:tcPr>
          <w:p w14:paraId="3989B51E" w14:textId="77777777" w:rsidR="00D044CC" w:rsidRPr="007F7FBD" w:rsidRDefault="00D044CC" w:rsidP="00D044CC">
            <w:pPr>
              <w:pStyle w:val="TAC"/>
              <w:rPr>
                <w:vertAlign w:val="superscript"/>
              </w:rPr>
            </w:pPr>
            <w:r w:rsidRPr="003E0B8D">
              <w:t>IMD3</w:t>
            </w:r>
            <w:r>
              <w:rPr>
                <w:vertAlign w:val="superscript"/>
              </w:rPr>
              <w:t>zz</w:t>
            </w:r>
          </w:p>
        </w:tc>
      </w:tr>
      <w:tr w:rsidR="00D044CC" w:rsidRPr="003E0B8D" w14:paraId="33E86E47" w14:textId="77777777" w:rsidTr="00D044CC">
        <w:trPr>
          <w:trHeight w:val="22"/>
          <w:jc w:val="center"/>
        </w:trPr>
        <w:tc>
          <w:tcPr>
            <w:tcW w:w="1738" w:type="dxa"/>
            <w:vMerge/>
          </w:tcPr>
          <w:p w14:paraId="64AB2BD3" w14:textId="77777777" w:rsidR="00D044CC" w:rsidRPr="003E0B8D" w:rsidRDefault="00D044CC" w:rsidP="00D044CC">
            <w:pPr>
              <w:pStyle w:val="TAC"/>
            </w:pPr>
          </w:p>
        </w:tc>
        <w:tc>
          <w:tcPr>
            <w:tcW w:w="1146" w:type="dxa"/>
            <w:vAlign w:val="center"/>
          </w:tcPr>
          <w:p w14:paraId="15BD24FB" w14:textId="77777777" w:rsidR="00D044CC" w:rsidRPr="003E0B8D" w:rsidRDefault="00D044CC" w:rsidP="00D044CC">
            <w:pPr>
              <w:pStyle w:val="TAC"/>
            </w:pPr>
            <w:r w:rsidRPr="003E0B8D">
              <w:t>n5</w:t>
            </w:r>
          </w:p>
        </w:tc>
        <w:tc>
          <w:tcPr>
            <w:tcW w:w="1160" w:type="dxa"/>
            <w:tcBorders>
              <w:top w:val="single" w:sz="4" w:space="0" w:color="auto"/>
              <w:left w:val="single" w:sz="4" w:space="0" w:color="auto"/>
              <w:bottom w:val="single" w:sz="4" w:space="0" w:color="auto"/>
              <w:right w:val="single" w:sz="4" w:space="0" w:color="auto"/>
            </w:tcBorders>
            <w:vAlign w:val="center"/>
          </w:tcPr>
          <w:p w14:paraId="1440772B" w14:textId="77777777" w:rsidR="00D044CC" w:rsidRPr="003E0B8D" w:rsidRDefault="00D044CC" w:rsidP="00D044CC">
            <w:pPr>
              <w:pStyle w:val="TAC"/>
            </w:pPr>
            <w:r w:rsidRPr="003E0B8D">
              <w:t>846.5</w:t>
            </w:r>
          </w:p>
        </w:tc>
        <w:tc>
          <w:tcPr>
            <w:tcW w:w="746" w:type="dxa"/>
          </w:tcPr>
          <w:p w14:paraId="08287920" w14:textId="77777777" w:rsidR="00D044CC" w:rsidRPr="003E0B8D" w:rsidRDefault="00D044CC" w:rsidP="00D044CC">
            <w:pPr>
              <w:pStyle w:val="TAC"/>
            </w:pPr>
            <w:r w:rsidRPr="003E0B8D">
              <w:t>5</w:t>
            </w:r>
          </w:p>
        </w:tc>
        <w:tc>
          <w:tcPr>
            <w:tcW w:w="877" w:type="dxa"/>
          </w:tcPr>
          <w:p w14:paraId="13BB8590"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1BFF9CFD" w14:textId="77777777" w:rsidR="00D044CC" w:rsidRPr="003E0B8D" w:rsidRDefault="00D044CC" w:rsidP="00D044CC">
            <w:pPr>
              <w:pStyle w:val="TAC"/>
            </w:pPr>
            <w:r w:rsidRPr="003E0B8D">
              <w:t>891.5</w:t>
            </w:r>
          </w:p>
        </w:tc>
        <w:tc>
          <w:tcPr>
            <w:tcW w:w="634" w:type="dxa"/>
          </w:tcPr>
          <w:p w14:paraId="383647D0" w14:textId="77777777" w:rsidR="00D044CC" w:rsidRPr="003E0B8D" w:rsidRDefault="00D044CC" w:rsidP="00D044CC">
            <w:pPr>
              <w:pStyle w:val="TAC"/>
            </w:pPr>
            <w:r w:rsidRPr="003E0B8D">
              <w:t>N/A</w:t>
            </w:r>
          </w:p>
        </w:tc>
        <w:tc>
          <w:tcPr>
            <w:tcW w:w="947" w:type="dxa"/>
          </w:tcPr>
          <w:p w14:paraId="156DCF5B" w14:textId="77777777" w:rsidR="00D044CC" w:rsidRPr="003E0B8D" w:rsidRDefault="00D044CC" w:rsidP="00D044CC">
            <w:pPr>
              <w:pStyle w:val="TAC"/>
            </w:pPr>
            <w:r w:rsidRPr="003E0B8D">
              <w:t>FDD</w:t>
            </w:r>
          </w:p>
        </w:tc>
        <w:tc>
          <w:tcPr>
            <w:tcW w:w="947" w:type="dxa"/>
            <w:vAlign w:val="center"/>
          </w:tcPr>
          <w:p w14:paraId="30B892E7" w14:textId="77777777" w:rsidR="00D044CC" w:rsidRPr="003E0B8D" w:rsidRDefault="00D044CC" w:rsidP="00D044CC">
            <w:pPr>
              <w:pStyle w:val="TAC"/>
            </w:pPr>
            <w:r w:rsidRPr="003E0B8D">
              <w:t>N/A</w:t>
            </w:r>
          </w:p>
        </w:tc>
      </w:tr>
      <w:tr w:rsidR="00D044CC" w:rsidRPr="003E0B8D" w14:paraId="0E44F0BD" w14:textId="77777777" w:rsidTr="00D044CC">
        <w:trPr>
          <w:trHeight w:val="22"/>
          <w:jc w:val="center"/>
        </w:trPr>
        <w:tc>
          <w:tcPr>
            <w:tcW w:w="1738" w:type="dxa"/>
            <w:vMerge/>
          </w:tcPr>
          <w:p w14:paraId="76DB62C5" w14:textId="77777777" w:rsidR="00D044CC" w:rsidRPr="003E0B8D" w:rsidRDefault="00D044CC" w:rsidP="00D044CC">
            <w:pPr>
              <w:pStyle w:val="TAC"/>
            </w:pPr>
          </w:p>
        </w:tc>
        <w:tc>
          <w:tcPr>
            <w:tcW w:w="1146" w:type="dxa"/>
            <w:vAlign w:val="center"/>
          </w:tcPr>
          <w:p w14:paraId="59691C9F" w14:textId="77777777" w:rsidR="00D044CC" w:rsidRPr="003E0B8D" w:rsidRDefault="00D044CC" w:rsidP="00D044CC">
            <w:pPr>
              <w:pStyle w:val="TAC"/>
            </w:pPr>
            <w:r w:rsidRPr="003E0B8D">
              <w:t>n77</w:t>
            </w:r>
          </w:p>
        </w:tc>
        <w:tc>
          <w:tcPr>
            <w:tcW w:w="1160" w:type="dxa"/>
            <w:tcBorders>
              <w:top w:val="single" w:sz="4" w:space="0" w:color="auto"/>
              <w:left w:val="single" w:sz="4" w:space="0" w:color="auto"/>
              <w:bottom w:val="single" w:sz="4" w:space="0" w:color="auto"/>
              <w:right w:val="single" w:sz="4" w:space="0" w:color="auto"/>
            </w:tcBorders>
            <w:vAlign w:val="center"/>
          </w:tcPr>
          <w:p w14:paraId="307BDFBF" w14:textId="77777777" w:rsidR="00D044CC" w:rsidRPr="003E0B8D" w:rsidRDefault="00D044CC" w:rsidP="00D044CC">
            <w:pPr>
              <w:pStyle w:val="TAC"/>
            </w:pPr>
            <w:r w:rsidRPr="003E0B8D">
              <w:t>3680</w:t>
            </w:r>
          </w:p>
        </w:tc>
        <w:tc>
          <w:tcPr>
            <w:tcW w:w="746" w:type="dxa"/>
          </w:tcPr>
          <w:p w14:paraId="1B437004" w14:textId="77777777" w:rsidR="00D044CC" w:rsidRPr="003E0B8D" w:rsidRDefault="00D044CC" w:rsidP="00D044CC">
            <w:pPr>
              <w:pStyle w:val="TAC"/>
            </w:pPr>
            <w:r w:rsidRPr="003E0B8D">
              <w:t>5</w:t>
            </w:r>
          </w:p>
        </w:tc>
        <w:tc>
          <w:tcPr>
            <w:tcW w:w="877" w:type="dxa"/>
          </w:tcPr>
          <w:p w14:paraId="052D03D4"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2AF87C3D" w14:textId="77777777" w:rsidR="00D044CC" w:rsidRPr="003E0B8D" w:rsidRDefault="00D044CC" w:rsidP="00D044CC">
            <w:pPr>
              <w:pStyle w:val="TAC"/>
            </w:pPr>
            <w:r w:rsidRPr="003E0B8D">
              <w:t>3680</w:t>
            </w:r>
          </w:p>
        </w:tc>
        <w:tc>
          <w:tcPr>
            <w:tcW w:w="634" w:type="dxa"/>
          </w:tcPr>
          <w:p w14:paraId="19C2E7AF" w14:textId="77777777" w:rsidR="00D044CC" w:rsidRPr="003E0B8D" w:rsidRDefault="00D044CC" w:rsidP="00D044CC">
            <w:pPr>
              <w:pStyle w:val="TAC"/>
            </w:pPr>
            <w:r w:rsidRPr="003E0B8D">
              <w:t>N/A</w:t>
            </w:r>
          </w:p>
        </w:tc>
        <w:tc>
          <w:tcPr>
            <w:tcW w:w="947" w:type="dxa"/>
          </w:tcPr>
          <w:p w14:paraId="653EEEE7" w14:textId="77777777" w:rsidR="00D044CC" w:rsidRPr="003E0B8D" w:rsidRDefault="00D044CC" w:rsidP="00D044CC">
            <w:pPr>
              <w:pStyle w:val="TAC"/>
            </w:pPr>
            <w:r w:rsidRPr="003E0B8D">
              <w:t>TDD</w:t>
            </w:r>
          </w:p>
        </w:tc>
        <w:tc>
          <w:tcPr>
            <w:tcW w:w="947" w:type="dxa"/>
            <w:vAlign w:val="center"/>
          </w:tcPr>
          <w:p w14:paraId="3A5FF4F3" w14:textId="77777777" w:rsidR="00D044CC" w:rsidRPr="003E0B8D" w:rsidRDefault="00D044CC" w:rsidP="00D044CC">
            <w:pPr>
              <w:pStyle w:val="TAC"/>
            </w:pPr>
            <w:r w:rsidRPr="003E0B8D">
              <w:t>N/A</w:t>
            </w:r>
          </w:p>
        </w:tc>
      </w:tr>
      <w:tr w:rsidR="00D044CC" w:rsidRPr="003E0B8D" w14:paraId="375083DB" w14:textId="77777777" w:rsidTr="00D044CC">
        <w:trPr>
          <w:trHeight w:val="22"/>
          <w:jc w:val="center"/>
        </w:trPr>
        <w:tc>
          <w:tcPr>
            <w:tcW w:w="9494" w:type="dxa"/>
            <w:gridSpan w:val="9"/>
          </w:tcPr>
          <w:p w14:paraId="05D429B4" w14:textId="77777777" w:rsidR="00D044CC" w:rsidRPr="003E0B8D" w:rsidRDefault="00D044CC" w:rsidP="00D044CC">
            <w:pPr>
              <w:pStyle w:val="TAN"/>
            </w:pPr>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p>
        </w:tc>
      </w:tr>
    </w:tbl>
    <w:p w14:paraId="26DF3B82" w14:textId="77777777" w:rsidR="00D044CC" w:rsidRDefault="00D044CC" w:rsidP="00D044CC">
      <w:pPr>
        <w:rPr>
          <w:color w:val="0070C0"/>
        </w:rPr>
      </w:pPr>
    </w:p>
    <w:p w14:paraId="5CFAA0A0" w14:textId="20E38C97" w:rsidR="00D044CC" w:rsidRDefault="00D044CC" w:rsidP="00D044CC">
      <w:pPr>
        <w:pStyle w:val="Heading4"/>
        <w:ind w:left="0" w:firstLine="0"/>
        <w:rPr>
          <w:lang w:val="en-US" w:eastAsia="zh-CN"/>
        </w:rPr>
      </w:pPr>
      <w:bookmarkStart w:id="152" w:name="_Toc97546950"/>
      <w:r>
        <w:t>6.2.3</w:t>
      </w:r>
      <w:r>
        <w:rPr>
          <w:lang w:eastAsia="zh-CN"/>
        </w:rPr>
        <w:t>.2</w:t>
      </w:r>
      <w:r>
        <w:rPr>
          <w:lang w:eastAsia="zh-CN"/>
        </w:rPr>
        <w:tab/>
        <w:t>Power class 2 Case</w:t>
      </w:r>
      <w:r>
        <w:rPr>
          <w:lang w:val="en-US" w:eastAsia="zh-CN"/>
        </w:rPr>
        <w:t xml:space="preserve"> B</w:t>
      </w:r>
      <w:bookmarkEnd w:id="152"/>
    </w:p>
    <w:p w14:paraId="24435256" w14:textId="7D7F9B1D" w:rsidR="001C054E" w:rsidRDefault="00D044CC" w:rsidP="00D044CC">
      <w:pPr>
        <w:rPr>
          <w:iCs/>
          <w:lang w:eastAsia="zh-CN"/>
        </w:rPr>
      </w:pPr>
      <w:r>
        <w:rPr>
          <w:iCs/>
          <w:lang w:eastAsia="zh-CN"/>
        </w:rPr>
        <w:t>The additional MSD due to intermodulation for PC2 Case B CA_n2A-n5A-n77A are same as the Case A defined in Table 6.2.3.1-1.</w:t>
      </w:r>
    </w:p>
    <w:p w14:paraId="0AF6579E" w14:textId="2B0CF682" w:rsidR="006E6495" w:rsidRPr="004D3578" w:rsidRDefault="006E6495" w:rsidP="006E6495">
      <w:pPr>
        <w:pStyle w:val="Heading2"/>
        <w:rPr>
          <w:lang w:eastAsia="zh-CN"/>
        </w:rPr>
      </w:pPr>
      <w:bookmarkStart w:id="153" w:name="_Toc97546951"/>
      <w:r>
        <w:t>6.3</w:t>
      </w:r>
      <w:r w:rsidRPr="004D3578">
        <w:tab/>
      </w:r>
      <w:r>
        <w:rPr>
          <w:lang w:eastAsia="zh-CN"/>
        </w:rPr>
        <w:t>CA_n2-n12-n77</w:t>
      </w:r>
      <w:bookmarkEnd w:id="153"/>
    </w:p>
    <w:p w14:paraId="278C06E4" w14:textId="29225323" w:rsidR="006E6495" w:rsidRPr="001043CD" w:rsidRDefault="006E6495" w:rsidP="006E6495">
      <w:pPr>
        <w:pStyle w:val="Heading3"/>
        <w:rPr>
          <w:rFonts w:cs="Arial"/>
          <w:szCs w:val="28"/>
          <w:lang w:eastAsia="zh-CN"/>
        </w:rPr>
      </w:pPr>
      <w:bookmarkStart w:id="154" w:name="_Toc97546952"/>
      <w:r>
        <w:rPr>
          <w:rFonts w:cs="Arial"/>
          <w:szCs w:val="28"/>
          <w:lang w:eastAsia="zh-CN"/>
        </w:rPr>
        <w:t>6.3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4"/>
    </w:p>
    <w:p w14:paraId="41F11F09" w14:textId="266A19EE" w:rsidR="006E6495" w:rsidRDefault="006E6495" w:rsidP="006E6495">
      <w:pPr>
        <w:pStyle w:val="TH"/>
        <w:rPr>
          <w:lang w:eastAsia="ja-JP"/>
        </w:rPr>
      </w:pPr>
      <w:r>
        <w:rPr>
          <w:lang w:val="en-US"/>
        </w:rPr>
        <w:t>Table 6.3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7042654"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A407DAD"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234C7"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FBBD0"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50EC6"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4B7A4"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5F635"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B30AC0"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B023C4"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90300" w14:textId="77777777" w:rsidR="006E6495" w:rsidRPr="00D776B5" w:rsidRDefault="006E6495"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4E6F3"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CCADA"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EEC71E"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98D09"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46284"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C45066"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4D28DA"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51E32" w14:textId="77777777" w:rsidR="006E6495" w:rsidRPr="00D776B5" w:rsidRDefault="006E6495" w:rsidP="0027327B">
            <w:pPr>
              <w:pStyle w:val="TAH"/>
            </w:pPr>
            <w:r w:rsidRPr="00D776B5">
              <w:t>Bandwidth combination set</w:t>
            </w:r>
          </w:p>
        </w:tc>
      </w:tr>
      <w:tr w:rsidR="006E6495" w14:paraId="1EE52E0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53F26E6" w14:textId="77777777" w:rsidR="006E6495" w:rsidRDefault="006E6495" w:rsidP="0027327B">
            <w:pPr>
              <w:pStyle w:val="TAC"/>
              <w:rPr>
                <w:color w:val="000000"/>
              </w:rPr>
            </w:pPr>
            <w:r>
              <w:t>CA_n2A-n12A-n77A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C44336" w14:textId="77777777" w:rsidR="006E6495" w:rsidRDefault="006E6495" w:rsidP="0027327B">
            <w:pPr>
              <w:pStyle w:val="TAC"/>
              <w:rPr>
                <w:color w:val="000000"/>
                <w:lang w:val="en-US" w:eastAsia="zh-CN" w:bidi="ar"/>
              </w:rPr>
            </w:pPr>
            <w:r>
              <w:t>CA_n2A-n77A, CA_n12A-n77A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3398B"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D37BE9"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58193"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89569"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888AD"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0432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1CBB4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A898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A28D3"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D165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600DA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9BDE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62959"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CEF30"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90B7B9" w14:textId="77777777" w:rsidR="006E6495" w:rsidRDefault="006E6495" w:rsidP="0027327B">
            <w:pPr>
              <w:pStyle w:val="TAC"/>
            </w:pPr>
            <w:r>
              <w:rPr>
                <w:lang w:val="en-US" w:eastAsia="zh-CN" w:bidi="ar"/>
              </w:rPr>
              <w:t>0</w:t>
            </w:r>
          </w:p>
        </w:tc>
      </w:tr>
      <w:tr w:rsidR="006E6495" w14:paraId="01560E8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922ACD6"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4D6ABB"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044B5F" w14:textId="77777777" w:rsidR="006E6495" w:rsidRDefault="006E6495"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C414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F0D206"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627D8"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3400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BBC49"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306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954A3"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0EC66"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99D0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562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58D1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3166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F6633"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20AB3C" w14:textId="77777777" w:rsidR="006E6495" w:rsidRDefault="006E6495" w:rsidP="0027327B">
            <w:pPr>
              <w:jc w:val="center"/>
              <w:rPr>
                <w:rFonts w:ascii="Arial" w:hAnsi="Arial" w:cs="Arial"/>
                <w:color w:val="000000"/>
                <w:sz w:val="18"/>
                <w:szCs w:val="18"/>
              </w:rPr>
            </w:pPr>
          </w:p>
        </w:tc>
      </w:tr>
      <w:tr w:rsidR="006E6495" w14:paraId="16290759"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D7893C8"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A3CB7"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834B6"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B0A41"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A514CF"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C480D"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05087E"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3A7A9"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3C8BA"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8423D"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2009D"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E7ACD"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9D64E"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2F1AEA"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288622"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AE9B65"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C51C1" w14:textId="77777777" w:rsidR="006E6495" w:rsidRDefault="006E6495" w:rsidP="0027327B">
            <w:pPr>
              <w:jc w:val="center"/>
              <w:rPr>
                <w:rFonts w:ascii="Arial" w:hAnsi="Arial" w:cs="Arial"/>
                <w:color w:val="000000"/>
                <w:sz w:val="18"/>
                <w:szCs w:val="18"/>
              </w:rPr>
            </w:pPr>
          </w:p>
        </w:tc>
      </w:tr>
    </w:tbl>
    <w:p w14:paraId="3F0B9795" w14:textId="77777777" w:rsidR="006E6495" w:rsidRDefault="006E6495" w:rsidP="006E6495">
      <w:pPr>
        <w:rPr>
          <w:sz w:val="16"/>
          <w:szCs w:val="16"/>
          <w:lang w:eastAsia="zh-CN"/>
        </w:rPr>
      </w:pPr>
    </w:p>
    <w:p w14:paraId="3AC2F616" w14:textId="404A260C" w:rsidR="006E6495" w:rsidRPr="001043CD" w:rsidRDefault="006E6495" w:rsidP="006E6495">
      <w:pPr>
        <w:pStyle w:val="Heading3"/>
        <w:rPr>
          <w:lang w:val="en-US" w:eastAsia="zh-CN"/>
        </w:rPr>
      </w:pPr>
      <w:bookmarkStart w:id="155" w:name="_Toc97546953"/>
      <w:r>
        <w:rPr>
          <w:lang w:eastAsia="zh-CN"/>
        </w:rPr>
        <w:t>6.3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55"/>
    </w:p>
    <w:p w14:paraId="6467845B" w14:textId="3016C5C4" w:rsidR="006E6495" w:rsidRDefault="006E6495" w:rsidP="006E6495">
      <w:pPr>
        <w:pStyle w:val="TH"/>
        <w:rPr>
          <w:lang w:eastAsia="zh-CN"/>
        </w:rPr>
      </w:pPr>
      <w:r>
        <w:t>Table 6.3.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2C463921" w14:textId="77777777" w:rsidTr="0027327B">
        <w:trPr>
          <w:trHeight w:val="383"/>
          <w:jc w:val="center"/>
        </w:trPr>
        <w:tc>
          <w:tcPr>
            <w:tcW w:w="1679" w:type="dxa"/>
          </w:tcPr>
          <w:p w14:paraId="724D7325"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20473559"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66D6682D"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A67862D"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0093418C"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6E6495" w:rsidRPr="00530DFD" w14:paraId="6C530140" w14:textId="77777777" w:rsidTr="0027327B">
        <w:trPr>
          <w:trHeight w:val="192"/>
          <w:jc w:val="center"/>
        </w:trPr>
        <w:tc>
          <w:tcPr>
            <w:tcW w:w="1679" w:type="dxa"/>
            <w:vMerge w:val="restart"/>
            <w:vAlign w:val="center"/>
          </w:tcPr>
          <w:p w14:paraId="1D0A7358" w14:textId="77777777" w:rsidR="006E6495" w:rsidRPr="00AE608E" w:rsidRDefault="006E6495"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34F7B978"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1E92FF29"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0853797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567707C"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1C5AE262" w14:textId="77777777" w:rsidTr="0027327B">
        <w:trPr>
          <w:trHeight w:val="192"/>
          <w:jc w:val="center"/>
        </w:trPr>
        <w:tc>
          <w:tcPr>
            <w:tcW w:w="1679" w:type="dxa"/>
            <w:vMerge/>
          </w:tcPr>
          <w:p w14:paraId="4763DF49"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5D79CC75"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24A595A6"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7F6ABF6B"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3D3E5BF7" w14:textId="77777777" w:rsidR="006E6495" w:rsidRPr="002C7612" w:rsidRDefault="006E6495" w:rsidP="0027327B">
            <w:pPr>
              <w:pStyle w:val="TAL"/>
              <w:keepNext w:val="0"/>
              <w:widowControl w:val="0"/>
              <w:jc w:val="both"/>
              <w:rPr>
                <w:rFonts w:cs="Arial"/>
              </w:rPr>
            </w:pPr>
            <w:r w:rsidRPr="002C7612">
              <w:rPr>
                <w:rFonts w:cs="Arial"/>
              </w:rPr>
              <w:t>26dBm</w:t>
            </w:r>
          </w:p>
        </w:tc>
      </w:tr>
    </w:tbl>
    <w:p w14:paraId="65AB804C" w14:textId="77777777" w:rsidR="006E6495" w:rsidRPr="00884AB9" w:rsidRDefault="006E6495" w:rsidP="006E6495">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7F65D45F" w14:textId="4A43D8A2" w:rsidR="006E6495" w:rsidRDefault="006E6495" w:rsidP="006E6495">
      <w:pPr>
        <w:pStyle w:val="TH"/>
        <w:rPr>
          <w:lang w:eastAsia="zh-CN"/>
        </w:rPr>
      </w:pPr>
      <w:r>
        <w:t>Table 6.3.</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5E51F103" w14:textId="77777777" w:rsidTr="0027327B">
        <w:trPr>
          <w:trHeight w:val="383"/>
          <w:jc w:val="center"/>
        </w:trPr>
        <w:tc>
          <w:tcPr>
            <w:tcW w:w="1679" w:type="dxa"/>
          </w:tcPr>
          <w:p w14:paraId="00914EE1"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18BC5B5"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4A2CA4E5"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DBEB8F6"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08CA920F"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6E6495" w:rsidRPr="00530DFD" w14:paraId="5092F2D5" w14:textId="77777777" w:rsidTr="0027327B">
        <w:trPr>
          <w:trHeight w:val="192"/>
          <w:jc w:val="center"/>
        </w:trPr>
        <w:tc>
          <w:tcPr>
            <w:tcW w:w="1679" w:type="dxa"/>
            <w:vMerge w:val="restart"/>
            <w:vAlign w:val="center"/>
          </w:tcPr>
          <w:p w14:paraId="0897D656" w14:textId="77777777" w:rsidR="006E6495" w:rsidRPr="00E95425" w:rsidRDefault="006E6495"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44065757"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425183FD"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4C416384"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3939A4B"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65352748" w14:textId="77777777" w:rsidTr="0027327B">
        <w:trPr>
          <w:trHeight w:val="192"/>
          <w:jc w:val="center"/>
        </w:trPr>
        <w:tc>
          <w:tcPr>
            <w:tcW w:w="1679" w:type="dxa"/>
            <w:vMerge/>
          </w:tcPr>
          <w:p w14:paraId="307AA913"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6CB5139E"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79BE8CCE"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1E2CB725"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347AC71B" w14:textId="77777777" w:rsidR="006E6495" w:rsidRPr="002C7612" w:rsidRDefault="006E6495" w:rsidP="0027327B">
            <w:pPr>
              <w:pStyle w:val="TAL"/>
              <w:keepNext w:val="0"/>
              <w:widowControl w:val="0"/>
              <w:jc w:val="both"/>
              <w:rPr>
                <w:rFonts w:cs="Arial"/>
              </w:rPr>
            </w:pPr>
            <w:r w:rsidRPr="002C7612">
              <w:rPr>
                <w:rFonts w:cs="Arial"/>
              </w:rPr>
              <w:t>26dBm</w:t>
            </w:r>
          </w:p>
        </w:tc>
      </w:tr>
    </w:tbl>
    <w:p w14:paraId="4330D224" w14:textId="77777777" w:rsidR="006E6495" w:rsidRPr="00884AB9" w:rsidRDefault="006E6495" w:rsidP="006E6495">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42FA98E1" w14:textId="6AE4CCD8" w:rsidR="006E6495" w:rsidRPr="00FD4F24" w:rsidRDefault="006E6495" w:rsidP="006E6495">
      <w:pPr>
        <w:pStyle w:val="Heading3"/>
        <w:rPr>
          <w:lang w:eastAsia="zh-CN"/>
        </w:rPr>
      </w:pPr>
      <w:bookmarkStart w:id="156" w:name="_Toc97546954"/>
      <w:r>
        <w:t>6.3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56"/>
    </w:p>
    <w:p w14:paraId="22C7B580" w14:textId="77777777" w:rsidR="006E6495" w:rsidRDefault="006E6495" w:rsidP="006E6495">
      <w:pPr>
        <w:rPr>
          <w:lang w:val="en-US" w:eastAsia="zh-CN"/>
        </w:rPr>
      </w:pPr>
      <w:r>
        <w:t xml:space="preserve">According to the PC3 CA_n2A-n12A-n77A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628AA718" w14:textId="77777777" w:rsidR="006E6495" w:rsidRDefault="006E6495" w:rsidP="006E6495">
      <w:pPr>
        <w:pStyle w:val="B1"/>
      </w:pPr>
      <w:r>
        <w:t>-</w:t>
      </w:r>
      <w:r>
        <w:tab/>
        <w:t>IMD</w:t>
      </w:r>
      <w:r>
        <w:rPr>
          <w:lang w:val="en-US" w:eastAsia="zh-CN"/>
        </w:rPr>
        <w:t>3, IMD4, and IMD5</w:t>
      </w:r>
      <w:r>
        <w:t xml:space="preserve"> products are produced by Band n2 and </w:t>
      </w:r>
      <w:r>
        <w:rPr>
          <w:rFonts w:hint="eastAsia"/>
          <w:lang w:eastAsia="zh-CN"/>
        </w:rPr>
        <w:t>n12</w:t>
      </w:r>
      <w:r>
        <w:t xml:space="preserve"> that might fall in Rx of band n77.</w:t>
      </w:r>
    </w:p>
    <w:p w14:paraId="7C393B60" w14:textId="77777777" w:rsidR="006E6495" w:rsidRDefault="006E6495" w:rsidP="006E6495">
      <w:pPr>
        <w:pStyle w:val="B1"/>
      </w:pPr>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n12.</w:t>
      </w:r>
    </w:p>
    <w:p w14:paraId="3AA7D526" w14:textId="77777777" w:rsidR="006E6495" w:rsidRDefault="006E6495" w:rsidP="006E6495">
      <w:pPr>
        <w:pStyle w:val="B1"/>
        <w:rPr>
          <w:lang w:val="en-US" w:eastAsia="zh-CN"/>
        </w:rPr>
      </w:pPr>
      <w:r>
        <w:t>-</w:t>
      </w:r>
      <w:r>
        <w:tab/>
        <w:t>IMD</w:t>
      </w:r>
      <w:r>
        <w:rPr>
          <w:lang w:val="en-US" w:eastAsia="zh-CN"/>
        </w:rPr>
        <w:t>3 and IMD4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n2</w:t>
      </w:r>
      <w:r>
        <w:rPr>
          <w:lang w:val="en-US" w:eastAsia="zh-CN"/>
        </w:rPr>
        <w:t>.</w:t>
      </w:r>
    </w:p>
    <w:p w14:paraId="53A8F5A2" w14:textId="77777777" w:rsidR="006E6495" w:rsidRPr="001D20B4" w:rsidRDefault="006E6495" w:rsidP="006E6495">
      <w:pPr>
        <w:rPr>
          <w:lang w:eastAsia="ja-JP"/>
        </w:rPr>
      </w:pPr>
      <w:r>
        <w:rPr>
          <w:lang w:eastAsia="ja-JP"/>
        </w:rPr>
        <w:t>For the IMD products produced by Band n2 and n12 UL, the MSD values of the corresponding PC3 CA case can be applied since this uplink configuration does not support PC2.</w:t>
      </w:r>
    </w:p>
    <w:p w14:paraId="13E43819" w14:textId="3F551295" w:rsidR="006E6495" w:rsidRDefault="006E6495" w:rsidP="006E6495">
      <w:pPr>
        <w:pStyle w:val="Heading4"/>
        <w:tabs>
          <w:tab w:val="left" w:pos="0"/>
        </w:tabs>
        <w:ind w:left="0" w:firstLine="0"/>
        <w:rPr>
          <w:rFonts w:cs="Arial"/>
          <w:szCs w:val="28"/>
          <w:lang w:val="en-US" w:eastAsia="zh-CN"/>
        </w:rPr>
      </w:pPr>
      <w:bookmarkStart w:id="157" w:name="_Toc97546955"/>
      <w:r>
        <w:rPr>
          <w:rFonts w:cs="Arial"/>
        </w:rPr>
        <w:t>6.3.3</w:t>
      </w:r>
      <w:r>
        <w:rPr>
          <w:rFonts w:cs="Arial"/>
          <w:lang w:eastAsia="zh-CN"/>
        </w:rPr>
        <w:t>.1</w:t>
      </w:r>
      <w:r>
        <w:rPr>
          <w:rFonts w:cs="Arial"/>
          <w:lang w:eastAsia="zh-CN"/>
        </w:rPr>
        <w:tab/>
        <w:t>Power class 2 Case</w:t>
      </w:r>
      <w:r>
        <w:rPr>
          <w:rFonts w:cs="Arial"/>
          <w:lang w:val="en-US" w:eastAsia="zh-CN"/>
        </w:rPr>
        <w:t xml:space="preserve"> A</w:t>
      </w:r>
      <w:bookmarkEnd w:id="157"/>
    </w:p>
    <w:p w14:paraId="3548CE4E" w14:textId="23EDAB97" w:rsidR="006E6495" w:rsidRDefault="006E6495" w:rsidP="006E6495">
      <w:pPr>
        <w:rPr>
          <w:iCs/>
          <w:lang w:eastAsia="zh-CN"/>
        </w:rPr>
      </w:pPr>
      <w:r>
        <w:rPr>
          <w:iCs/>
          <w:lang w:eastAsia="zh-CN"/>
        </w:rPr>
        <w:t xml:space="preserve">The additional MSD due to intermodulation for PC2 CA_n2A-n12A-n77A are defined in Table 6.3.3.1-1. </w:t>
      </w:r>
    </w:p>
    <w:p w14:paraId="451F5B28" w14:textId="28E1319C" w:rsidR="006E6495" w:rsidRDefault="006E6495" w:rsidP="006E6495">
      <w:pPr>
        <w:pStyle w:val="TH"/>
      </w:pPr>
      <w:r w:rsidRPr="00577923">
        <w:t>Ta</w:t>
      </w:r>
      <w:r w:rsidRPr="00577923">
        <w:rPr>
          <w:szCs w:val="22"/>
        </w:rPr>
        <w:t xml:space="preserve">ble </w:t>
      </w:r>
      <w:r>
        <w:rPr>
          <w:szCs w:val="22"/>
          <w:lang w:val="en-US" w:eastAsia="zh-CN"/>
        </w:rPr>
        <w:t>6.3.3.1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6E6495" w14:paraId="5A7138BF" w14:textId="77777777" w:rsidTr="0027327B">
        <w:trPr>
          <w:trHeight w:val="231"/>
          <w:tblHeader/>
          <w:jc w:val="center"/>
        </w:trPr>
        <w:tc>
          <w:tcPr>
            <w:tcW w:w="1738" w:type="dxa"/>
            <w:tcBorders>
              <w:bottom w:val="single" w:sz="4" w:space="0" w:color="auto"/>
            </w:tcBorders>
            <w:vAlign w:val="center"/>
          </w:tcPr>
          <w:p w14:paraId="5EF8D8AF" w14:textId="77777777" w:rsidR="006E6495" w:rsidRPr="00FF4632" w:rsidRDefault="006E6495" w:rsidP="0027327B">
            <w:pPr>
              <w:pStyle w:val="TAH"/>
            </w:pPr>
            <w:r w:rsidRPr="00FF4632">
              <w:t>NR CA Configuration</w:t>
            </w:r>
          </w:p>
        </w:tc>
        <w:tc>
          <w:tcPr>
            <w:tcW w:w="1146" w:type="dxa"/>
            <w:tcBorders>
              <w:bottom w:val="single" w:sz="4" w:space="0" w:color="auto"/>
            </w:tcBorders>
            <w:vAlign w:val="center"/>
          </w:tcPr>
          <w:p w14:paraId="0B9D9289" w14:textId="77777777" w:rsidR="006E6495" w:rsidRPr="00FF4632" w:rsidRDefault="006E6495" w:rsidP="0027327B">
            <w:pPr>
              <w:pStyle w:val="TAH"/>
            </w:pPr>
            <w:r w:rsidRPr="00FF4632">
              <w:t>NR band</w:t>
            </w:r>
          </w:p>
        </w:tc>
        <w:tc>
          <w:tcPr>
            <w:tcW w:w="1160" w:type="dxa"/>
            <w:tcBorders>
              <w:bottom w:val="single" w:sz="4" w:space="0" w:color="auto"/>
            </w:tcBorders>
            <w:vAlign w:val="center"/>
          </w:tcPr>
          <w:p w14:paraId="370B46E5" w14:textId="77777777" w:rsidR="006E6495" w:rsidRPr="00FF4632" w:rsidRDefault="006E6495"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46AB90B7" w14:textId="77777777" w:rsidR="006E6495" w:rsidRPr="00FF4632" w:rsidRDefault="006E6495" w:rsidP="0027327B">
            <w:pPr>
              <w:pStyle w:val="TAH"/>
            </w:pPr>
            <w:r w:rsidRPr="00FF4632">
              <w:t xml:space="preserve">UL/DL BW </w:t>
            </w:r>
            <w:r w:rsidRPr="00FF4632">
              <w:br/>
              <w:t>(MHz)</w:t>
            </w:r>
          </w:p>
        </w:tc>
        <w:tc>
          <w:tcPr>
            <w:tcW w:w="877" w:type="dxa"/>
            <w:tcBorders>
              <w:bottom w:val="single" w:sz="4" w:space="0" w:color="auto"/>
            </w:tcBorders>
            <w:vAlign w:val="center"/>
          </w:tcPr>
          <w:p w14:paraId="3EDB87EF" w14:textId="77777777" w:rsidR="006E6495" w:rsidRPr="00FF4632" w:rsidRDefault="006E6495" w:rsidP="0027327B">
            <w:pPr>
              <w:pStyle w:val="TAH"/>
            </w:pPr>
            <w:r w:rsidRPr="00FF4632">
              <w:t>UL</w:t>
            </w:r>
          </w:p>
          <w:p w14:paraId="06FAB24C" w14:textId="77777777" w:rsidR="006E6495" w:rsidRPr="00FF4632" w:rsidRDefault="006E6495" w:rsidP="0027327B">
            <w:pPr>
              <w:pStyle w:val="TAH"/>
            </w:pPr>
            <w:r w:rsidRPr="00FF4632">
              <w:t>L</w:t>
            </w:r>
            <w:r w:rsidRPr="00FF4632">
              <w:rPr>
                <w:vertAlign w:val="subscript"/>
              </w:rPr>
              <w:t>CRB</w:t>
            </w:r>
          </w:p>
        </w:tc>
        <w:tc>
          <w:tcPr>
            <w:tcW w:w="1299" w:type="dxa"/>
            <w:tcBorders>
              <w:bottom w:val="single" w:sz="4" w:space="0" w:color="auto"/>
            </w:tcBorders>
            <w:vAlign w:val="center"/>
          </w:tcPr>
          <w:p w14:paraId="5A96B23F" w14:textId="77777777" w:rsidR="006E6495" w:rsidRPr="00FF4632" w:rsidRDefault="006E6495"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62411445" w14:textId="77777777" w:rsidR="006E6495" w:rsidRPr="00FF4632" w:rsidRDefault="006E6495" w:rsidP="0027327B">
            <w:pPr>
              <w:pStyle w:val="TAH"/>
            </w:pPr>
            <w:r w:rsidRPr="00FF4632">
              <w:t xml:space="preserve">MSD </w:t>
            </w:r>
            <w:r w:rsidRPr="00FF4632">
              <w:br/>
              <w:t>(dB)</w:t>
            </w:r>
          </w:p>
        </w:tc>
        <w:tc>
          <w:tcPr>
            <w:tcW w:w="947" w:type="dxa"/>
            <w:tcBorders>
              <w:bottom w:val="single" w:sz="4" w:space="0" w:color="auto"/>
            </w:tcBorders>
            <w:vAlign w:val="center"/>
          </w:tcPr>
          <w:p w14:paraId="75B37ECB" w14:textId="77777777" w:rsidR="006E6495" w:rsidRPr="00FF4632" w:rsidRDefault="006E6495" w:rsidP="0027327B">
            <w:pPr>
              <w:pStyle w:val="TAH"/>
            </w:pPr>
            <w:r w:rsidRPr="00FF4632">
              <w:t>Duplex mode</w:t>
            </w:r>
          </w:p>
        </w:tc>
        <w:tc>
          <w:tcPr>
            <w:tcW w:w="947" w:type="dxa"/>
            <w:tcBorders>
              <w:bottom w:val="single" w:sz="4" w:space="0" w:color="auto"/>
            </w:tcBorders>
          </w:tcPr>
          <w:p w14:paraId="021428E3" w14:textId="77777777" w:rsidR="006E6495" w:rsidRPr="00FF4632" w:rsidRDefault="006E6495" w:rsidP="0027327B">
            <w:pPr>
              <w:pStyle w:val="TAH"/>
            </w:pPr>
            <w:r w:rsidRPr="00FF4632">
              <w:t>IMD order</w:t>
            </w:r>
          </w:p>
        </w:tc>
      </w:tr>
      <w:tr w:rsidR="006E6495" w14:paraId="370C3AC5" w14:textId="77777777" w:rsidTr="0027327B">
        <w:trPr>
          <w:trHeight w:val="149"/>
          <w:jc w:val="center"/>
        </w:trPr>
        <w:tc>
          <w:tcPr>
            <w:tcW w:w="1738" w:type="dxa"/>
            <w:vMerge w:val="restart"/>
            <w:vAlign w:val="center"/>
          </w:tcPr>
          <w:p w14:paraId="449ADEA4" w14:textId="77777777" w:rsidR="006E6495" w:rsidRPr="00FF4632" w:rsidRDefault="006E6495"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12</w:t>
            </w:r>
            <w:r w:rsidRPr="00FF4632">
              <w:rPr>
                <w:rFonts w:cs="Arial"/>
                <w:szCs w:val="22"/>
                <w:lang w:val="en-US" w:eastAsia="zh-CN"/>
              </w:rPr>
              <w:t>A-n77A</w:t>
            </w:r>
          </w:p>
        </w:tc>
        <w:tc>
          <w:tcPr>
            <w:tcW w:w="1146" w:type="dxa"/>
            <w:vAlign w:val="center"/>
          </w:tcPr>
          <w:p w14:paraId="045C0F9A" w14:textId="77777777" w:rsidR="006E6495" w:rsidRPr="00FF4632" w:rsidRDefault="006E6495" w:rsidP="0027327B">
            <w:pPr>
              <w:pStyle w:val="TAC"/>
            </w:pPr>
            <w:r w:rsidRPr="00A0003F">
              <w:t>n2</w:t>
            </w:r>
          </w:p>
        </w:tc>
        <w:tc>
          <w:tcPr>
            <w:tcW w:w="1160" w:type="dxa"/>
            <w:tcBorders>
              <w:top w:val="single" w:sz="4" w:space="0" w:color="auto"/>
              <w:left w:val="single" w:sz="4" w:space="0" w:color="auto"/>
              <w:bottom w:val="single" w:sz="4" w:space="0" w:color="auto"/>
              <w:right w:val="single" w:sz="4" w:space="0" w:color="auto"/>
            </w:tcBorders>
            <w:vAlign w:val="center"/>
          </w:tcPr>
          <w:p w14:paraId="5ACF2823" w14:textId="77777777" w:rsidR="006E6495" w:rsidRPr="00FF4632" w:rsidRDefault="006E6495" w:rsidP="0027327B">
            <w:pPr>
              <w:pStyle w:val="TAC"/>
            </w:pPr>
            <w:r w:rsidRPr="00A0003F">
              <w:t>1880</w:t>
            </w:r>
          </w:p>
        </w:tc>
        <w:tc>
          <w:tcPr>
            <w:tcW w:w="746" w:type="dxa"/>
          </w:tcPr>
          <w:p w14:paraId="5843B276" w14:textId="77777777" w:rsidR="006E6495" w:rsidRPr="00FF4632" w:rsidRDefault="006E6495" w:rsidP="0027327B">
            <w:pPr>
              <w:pStyle w:val="TAC"/>
            </w:pPr>
            <w:r w:rsidRPr="00A0003F">
              <w:t>5</w:t>
            </w:r>
          </w:p>
        </w:tc>
        <w:tc>
          <w:tcPr>
            <w:tcW w:w="877" w:type="dxa"/>
          </w:tcPr>
          <w:p w14:paraId="38223A5A" w14:textId="77777777" w:rsidR="006E6495" w:rsidRPr="00FF4632" w:rsidRDefault="006E6495" w:rsidP="0027327B">
            <w:pPr>
              <w:pStyle w:val="TAC"/>
            </w:pPr>
            <w:r w:rsidRPr="00A0003F">
              <w:t>25</w:t>
            </w:r>
          </w:p>
        </w:tc>
        <w:tc>
          <w:tcPr>
            <w:tcW w:w="1299" w:type="dxa"/>
            <w:tcBorders>
              <w:top w:val="single" w:sz="4" w:space="0" w:color="auto"/>
              <w:left w:val="single" w:sz="4" w:space="0" w:color="auto"/>
              <w:bottom w:val="single" w:sz="4" w:space="0" w:color="auto"/>
              <w:right w:val="single" w:sz="4" w:space="0" w:color="auto"/>
            </w:tcBorders>
            <w:vAlign w:val="center"/>
          </w:tcPr>
          <w:p w14:paraId="14254E3D" w14:textId="77777777" w:rsidR="006E6495" w:rsidRPr="00FF4632" w:rsidRDefault="006E6495" w:rsidP="0027327B">
            <w:pPr>
              <w:pStyle w:val="TAC"/>
            </w:pPr>
            <w:r w:rsidRPr="00A0003F">
              <w:t>1960</w:t>
            </w:r>
          </w:p>
        </w:tc>
        <w:tc>
          <w:tcPr>
            <w:tcW w:w="634" w:type="dxa"/>
          </w:tcPr>
          <w:p w14:paraId="76372ED5" w14:textId="77777777" w:rsidR="006E6495" w:rsidRPr="00FF4632" w:rsidRDefault="006E6495" w:rsidP="0027327B">
            <w:pPr>
              <w:pStyle w:val="TAC"/>
            </w:pPr>
            <w:r>
              <w:t>24,8</w:t>
            </w:r>
          </w:p>
        </w:tc>
        <w:tc>
          <w:tcPr>
            <w:tcW w:w="947" w:type="dxa"/>
          </w:tcPr>
          <w:p w14:paraId="3E0C95D1" w14:textId="77777777" w:rsidR="006E6495" w:rsidRPr="00FF4632" w:rsidRDefault="006E6495" w:rsidP="0027327B">
            <w:pPr>
              <w:pStyle w:val="TAC"/>
            </w:pPr>
            <w:r w:rsidRPr="00A0003F">
              <w:t>FDD</w:t>
            </w:r>
          </w:p>
        </w:tc>
        <w:tc>
          <w:tcPr>
            <w:tcW w:w="947" w:type="dxa"/>
            <w:vAlign w:val="center"/>
          </w:tcPr>
          <w:p w14:paraId="03DC5742" w14:textId="77777777" w:rsidR="006E6495" w:rsidRPr="00FF4632" w:rsidRDefault="006E6495" w:rsidP="0027327B">
            <w:pPr>
              <w:pStyle w:val="TAC"/>
            </w:pPr>
            <w:r w:rsidRPr="00A0003F">
              <w:t>IMD3</w:t>
            </w:r>
            <w:r>
              <w:rPr>
                <w:vertAlign w:val="superscript"/>
              </w:rPr>
              <w:t>yy,zz</w:t>
            </w:r>
          </w:p>
        </w:tc>
      </w:tr>
      <w:tr w:rsidR="006E6495" w14:paraId="52F4F9EF" w14:textId="77777777" w:rsidTr="0027327B">
        <w:trPr>
          <w:trHeight w:val="57"/>
          <w:jc w:val="center"/>
        </w:trPr>
        <w:tc>
          <w:tcPr>
            <w:tcW w:w="1738" w:type="dxa"/>
            <w:vMerge/>
            <w:vAlign w:val="center"/>
          </w:tcPr>
          <w:p w14:paraId="6B376F74" w14:textId="77777777" w:rsidR="006E6495" w:rsidRPr="00FF4632" w:rsidRDefault="006E6495" w:rsidP="0027327B">
            <w:pPr>
              <w:pStyle w:val="TAC"/>
            </w:pPr>
          </w:p>
        </w:tc>
        <w:tc>
          <w:tcPr>
            <w:tcW w:w="1146" w:type="dxa"/>
            <w:vAlign w:val="center"/>
          </w:tcPr>
          <w:p w14:paraId="48BBB7D1" w14:textId="77777777" w:rsidR="006E6495" w:rsidRPr="00FF4632" w:rsidRDefault="006E6495" w:rsidP="0027327B">
            <w:pPr>
              <w:pStyle w:val="TAC"/>
            </w:pPr>
            <w:r w:rsidRPr="00A0003F">
              <w:t>n12</w:t>
            </w:r>
          </w:p>
        </w:tc>
        <w:tc>
          <w:tcPr>
            <w:tcW w:w="1160" w:type="dxa"/>
            <w:tcBorders>
              <w:top w:val="single" w:sz="4" w:space="0" w:color="auto"/>
              <w:left w:val="single" w:sz="4" w:space="0" w:color="auto"/>
              <w:bottom w:val="single" w:sz="4" w:space="0" w:color="auto"/>
              <w:right w:val="single" w:sz="4" w:space="0" w:color="auto"/>
            </w:tcBorders>
            <w:vAlign w:val="center"/>
          </w:tcPr>
          <w:p w14:paraId="64879E5F" w14:textId="77777777" w:rsidR="006E6495" w:rsidRPr="00FF4632" w:rsidRDefault="006E6495" w:rsidP="0027327B">
            <w:pPr>
              <w:pStyle w:val="TAC"/>
            </w:pPr>
            <w:r w:rsidRPr="00A0003F">
              <w:t>707.5</w:t>
            </w:r>
          </w:p>
        </w:tc>
        <w:tc>
          <w:tcPr>
            <w:tcW w:w="746" w:type="dxa"/>
          </w:tcPr>
          <w:p w14:paraId="41D38D5C" w14:textId="77777777" w:rsidR="006E6495" w:rsidRPr="00FF4632" w:rsidRDefault="006E6495" w:rsidP="0027327B">
            <w:pPr>
              <w:pStyle w:val="TAC"/>
            </w:pPr>
            <w:r w:rsidRPr="00A0003F">
              <w:t>5</w:t>
            </w:r>
          </w:p>
        </w:tc>
        <w:tc>
          <w:tcPr>
            <w:tcW w:w="877" w:type="dxa"/>
          </w:tcPr>
          <w:p w14:paraId="6BE2DD02" w14:textId="77777777" w:rsidR="006E6495" w:rsidRPr="00FF4632" w:rsidRDefault="006E6495" w:rsidP="0027327B">
            <w:pPr>
              <w:pStyle w:val="TAC"/>
            </w:pPr>
            <w:r w:rsidRPr="00A0003F">
              <w:t>25</w:t>
            </w:r>
          </w:p>
        </w:tc>
        <w:tc>
          <w:tcPr>
            <w:tcW w:w="1299" w:type="dxa"/>
            <w:tcBorders>
              <w:top w:val="single" w:sz="4" w:space="0" w:color="auto"/>
              <w:left w:val="single" w:sz="4" w:space="0" w:color="auto"/>
              <w:bottom w:val="single" w:sz="4" w:space="0" w:color="auto"/>
              <w:right w:val="single" w:sz="4" w:space="0" w:color="auto"/>
            </w:tcBorders>
            <w:vAlign w:val="center"/>
          </w:tcPr>
          <w:p w14:paraId="794586B7" w14:textId="77777777" w:rsidR="006E6495" w:rsidRPr="00FF4632" w:rsidRDefault="006E6495" w:rsidP="0027327B">
            <w:pPr>
              <w:pStyle w:val="TAC"/>
            </w:pPr>
            <w:r w:rsidRPr="00A0003F">
              <w:t>737.5</w:t>
            </w:r>
          </w:p>
        </w:tc>
        <w:tc>
          <w:tcPr>
            <w:tcW w:w="634" w:type="dxa"/>
          </w:tcPr>
          <w:p w14:paraId="7B4E1762" w14:textId="77777777" w:rsidR="006E6495" w:rsidRPr="00FF4632" w:rsidRDefault="006E6495" w:rsidP="0027327B">
            <w:pPr>
              <w:pStyle w:val="TAC"/>
            </w:pPr>
            <w:r w:rsidRPr="00A0003F">
              <w:t>N/A</w:t>
            </w:r>
          </w:p>
        </w:tc>
        <w:tc>
          <w:tcPr>
            <w:tcW w:w="947" w:type="dxa"/>
          </w:tcPr>
          <w:p w14:paraId="7DE40302" w14:textId="77777777" w:rsidR="006E6495" w:rsidRPr="00FF4632" w:rsidRDefault="006E6495" w:rsidP="0027327B">
            <w:pPr>
              <w:pStyle w:val="TAC"/>
            </w:pPr>
            <w:r w:rsidRPr="00A0003F">
              <w:t>FDD</w:t>
            </w:r>
          </w:p>
        </w:tc>
        <w:tc>
          <w:tcPr>
            <w:tcW w:w="947" w:type="dxa"/>
            <w:vAlign w:val="center"/>
          </w:tcPr>
          <w:p w14:paraId="2F546009" w14:textId="77777777" w:rsidR="006E6495" w:rsidRPr="00FF4632" w:rsidRDefault="006E6495" w:rsidP="0027327B">
            <w:pPr>
              <w:pStyle w:val="TAC"/>
            </w:pPr>
            <w:r w:rsidRPr="00A0003F">
              <w:t>N/A</w:t>
            </w:r>
          </w:p>
        </w:tc>
      </w:tr>
      <w:tr w:rsidR="006E6495" w14:paraId="6D86E368" w14:textId="77777777" w:rsidTr="0027327B">
        <w:trPr>
          <w:trHeight w:val="22"/>
          <w:jc w:val="center"/>
        </w:trPr>
        <w:tc>
          <w:tcPr>
            <w:tcW w:w="1738" w:type="dxa"/>
            <w:vMerge/>
          </w:tcPr>
          <w:p w14:paraId="1B25164D" w14:textId="77777777" w:rsidR="006E6495" w:rsidRPr="00FF4632" w:rsidRDefault="006E6495" w:rsidP="0027327B">
            <w:pPr>
              <w:pStyle w:val="TAC"/>
            </w:pPr>
          </w:p>
        </w:tc>
        <w:tc>
          <w:tcPr>
            <w:tcW w:w="1146" w:type="dxa"/>
            <w:vAlign w:val="center"/>
          </w:tcPr>
          <w:p w14:paraId="78D53E98" w14:textId="77777777" w:rsidR="006E6495" w:rsidRPr="00FF4632" w:rsidRDefault="006E6495" w:rsidP="0027327B">
            <w:pPr>
              <w:pStyle w:val="TAC"/>
            </w:pPr>
            <w:r w:rsidRPr="00A0003F">
              <w:t>n77</w:t>
            </w:r>
          </w:p>
        </w:tc>
        <w:tc>
          <w:tcPr>
            <w:tcW w:w="1160" w:type="dxa"/>
            <w:tcBorders>
              <w:top w:val="single" w:sz="4" w:space="0" w:color="auto"/>
              <w:left w:val="single" w:sz="4" w:space="0" w:color="auto"/>
              <w:bottom w:val="single" w:sz="4" w:space="0" w:color="auto"/>
              <w:right w:val="single" w:sz="4" w:space="0" w:color="auto"/>
            </w:tcBorders>
            <w:vAlign w:val="center"/>
          </w:tcPr>
          <w:p w14:paraId="27CF3705" w14:textId="77777777" w:rsidR="006E6495" w:rsidRPr="00FF4632" w:rsidRDefault="006E6495" w:rsidP="0027327B">
            <w:pPr>
              <w:pStyle w:val="TAC"/>
            </w:pPr>
            <w:r w:rsidRPr="00A0003F">
              <w:t>3375</w:t>
            </w:r>
          </w:p>
        </w:tc>
        <w:tc>
          <w:tcPr>
            <w:tcW w:w="746" w:type="dxa"/>
          </w:tcPr>
          <w:p w14:paraId="537E8093" w14:textId="77777777" w:rsidR="006E6495" w:rsidRPr="00FF4632" w:rsidRDefault="006E6495" w:rsidP="0027327B">
            <w:pPr>
              <w:pStyle w:val="TAC"/>
            </w:pPr>
            <w:r w:rsidRPr="00A0003F">
              <w:t>10</w:t>
            </w:r>
          </w:p>
        </w:tc>
        <w:tc>
          <w:tcPr>
            <w:tcW w:w="877" w:type="dxa"/>
          </w:tcPr>
          <w:p w14:paraId="3717655D" w14:textId="77777777" w:rsidR="006E6495" w:rsidRPr="00FF4632" w:rsidRDefault="006E6495" w:rsidP="0027327B">
            <w:pPr>
              <w:pStyle w:val="TAC"/>
            </w:pPr>
            <w:r w:rsidRPr="00A0003F">
              <w:t>50</w:t>
            </w:r>
          </w:p>
        </w:tc>
        <w:tc>
          <w:tcPr>
            <w:tcW w:w="1299" w:type="dxa"/>
            <w:tcBorders>
              <w:top w:val="single" w:sz="4" w:space="0" w:color="auto"/>
              <w:left w:val="single" w:sz="4" w:space="0" w:color="auto"/>
              <w:bottom w:val="single" w:sz="4" w:space="0" w:color="auto"/>
              <w:right w:val="single" w:sz="4" w:space="0" w:color="auto"/>
            </w:tcBorders>
            <w:vAlign w:val="center"/>
          </w:tcPr>
          <w:p w14:paraId="17987216" w14:textId="77777777" w:rsidR="006E6495" w:rsidRPr="00FF4632" w:rsidRDefault="006E6495" w:rsidP="0027327B">
            <w:pPr>
              <w:pStyle w:val="TAC"/>
            </w:pPr>
            <w:r w:rsidRPr="00A0003F">
              <w:t>3375</w:t>
            </w:r>
          </w:p>
        </w:tc>
        <w:tc>
          <w:tcPr>
            <w:tcW w:w="634" w:type="dxa"/>
          </w:tcPr>
          <w:p w14:paraId="4E5D6C8A" w14:textId="77777777" w:rsidR="006E6495" w:rsidRPr="00FF4632" w:rsidRDefault="006E6495" w:rsidP="0027327B">
            <w:pPr>
              <w:pStyle w:val="TAC"/>
            </w:pPr>
            <w:r w:rsidRPr="00A0003F">
              <w:t>N/A</w:t>
            </w:r>
          </w:p>
        </w:tc>
        <w:tc>
          <w:tcPr>
            <w:tcW w:w="947" w:type="dxa"/>
          </w:tcPr>
          <w:p w14:paraId="7119CCF6" w14:textId="77777777" w:rsidR="006E6495" w:rsidRPr="00FF4632" w:rsidRDefault="006E6495" w:rsidP="0027327B">
            <w:pPr>
              <w:pStyle w:val="TAC"/>
            </w:pPr>
            <w:r w:rsidRPr="00A0003F">
              <w:t>TDD</w:t>
            </w:r>
          </w:p>
        </w:tc>
        <w:tc>
          <w:tcPr>
            <w:tcW w:w="947" w:type="dxa"/>
            <w:vAlign w:val="center"/>
          </w:tcPr>
          <w:p w14:paraId="05D8E99D" w14:textId="77777777" w:rsidR="006E6495" w:rsidRPr="00FF4632" w:rsidRDefault="006E6495" w:rsidP="0027327B">
            <w:pPr>
              <w:pStyle w:val="TAC"/>
            </w:pPr>
            <w:r w:rsidRPr="00A0003F">
              <w:t>N/A</w:t>
            </w:r>
          </w:p>
        </w:tc>
      </w:tr>
      <w:tr w:rsidR="006E6495" w14:paraId="60ECFB84" w14:textId="77777777" w:rsidTr="0027327B">
        <w:trPr>
          <w:trHeight w:val="22"/>
          <w:jc w:val="center"/>
        </w:trPr>
        <w:tc>
          <w:tcPr>
            <w:tcW w:w="9494" w:type="dxa"/>
            <w:gridSpan w:val="9"/>
          </w:tcPr>
          <w:p w14:paraId="6ACEEF89" w14:textId="77777777" w:rsidR="006E6495" w:rsidRDefault="006E6495" w:rsidP="0027327B">
            <w:pPr>
              <w:pStyle w:val="TAN"/>
            </w:pPr>
            <w:r w:rsidRPr="00954A37">
              <w:t xml:space="preserve">NOTE </w:t>
            </w:r>
            <w:r>
              <w:t>YY</w:t>
            </w:r>
            <w:r w:rsidRPr="00954A37">
              <w:t>:</w:t>
            </w:r>
            <w:r w:rsidRPr="00954A37">
              <w:tab/>
              <w:t>This band is subject to IMD4 also which MSD is not specified.</w:t>
            </w:r>
          </w:p>
          <w:p w14:paraId="1FC84432" w14:textId="77777777" w:rsidR="006E6495" w:rsidRPr="00A0003F" w:rsidRDefault="006E6495" w:rsidP="0027327B">
            <w:pPr>
              <w:pStyle w:val="TAN"/>
            </w:pPr>
            <w:r w:rsidRPr="00FF5859">
              <w:rPr>
                <w:lang w:eastAsia="ja-JP"/>
              </w:rPr>
              <w:t xml:space="preserve">NOTE </w:t>
            </w:r>
            <w:r>
              <w:t>ZZ</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tc>
      </w:tr>
    </w:tbl>
    <w:p w14:paraId="7E79F07C" w14:textId="77777777" w:rsidR="006E6495" w:rsidRDefault="006E6495" w:rsidP="006E6495"/>
    <w:p w14:paraId="270BB6B7" w14:textId="3D69C639" w:rsidR="006E6495" w:rsidRDefault="006E6495" w:rsidP="006E6495">
      <w:pPr>
        <w:pStyle w:val="Heading4"/>
        <w:tabs>
          <w:tab w:val="left" w:pos="0"/>
        </w:tabs>
        <w:ind w:left="0" w:firstLine="0"/>
        <w:rPr>
          <w:rFonts w:cs="Arial"/>
          <w:lang w:val="en-US" w:eastAsia="zh-CN"/>
        </w:rPr>
      </w:pPr>
      <w:bookmarkStart w:id="158" w:name="_Toc97546956"/>
      <w:r>
        <w:rPr>
          <w:rFonts w:cs="Arial"/>
        </w:rPr>
        <w:t>6.3.3</w:t>
      </w:r>
      <w:r>
        <w:rPr>
          <w:rFonts w:cs="Arial"/>
          <w:lang w:eastAsia="zh-CN"/>
        </w:rPr>
        <w:t>.2</w:t>
      </w:r>
      <w:r>
        <w:rPr>
          <w:rFonts w:cs="Arial"/>
          <w:lang w:eastAsia="zh-CN"/>
        </w:rPr>
        <w:tab/>
        <w:t>Power class 2 Case</w:t>
      </w:r>
      <w:r>
        <w:rPr>
          <w:rFonts w:cs="Arial"/>
          <w:lang w:val="en-US" w:eastAsia="zh-CN"/>
        </w:rPr>
        <w:t xml:space="preserve"> B</w:t>
      </w:r>
      <w:bookmarkEnd w:id="158"/>
    </w:p>
    <w:p w14:paraId="076D5317" w14:textId="2904EA81" w:rsidR="006E6495" w:rsidRDefault="006E6495" w:rsidP="006E6495">
      <w:pPr>
        <w:rPr>
          <w:iCs/>
          <w:lang w:eastAsia="zh-CN"/>
        </w:rPr>
      </w:pPr>
      <w:r>
        <w:rPr>
          <w:iCs/>
          <w:lang w:eastAsia="zh-CN"/>
        </w:rPr>
        <w:t xml:space="preserve">The additional MSD due to intermodulation for PC2 Case B CA_n2A-n12A-n77A are same as the Case A defined in Table 6.3.3.1-1. </w:t>
      </w:r>
    </w:p>
    <w:p w14:paraId="78D208B8" w14:textId="6673C451" w:rsidR="006E6495" w:rsidRPr="004D3578" w:rsidRDefault="006E6495" w:rsidP="006E6495">
      <w:pPr>
        <w:pStyle w:val="Heading2"/>
        <w:rPr>
          <w:lang w:eastAsia="zh-CN"/>
        </w:rPr>
      </w:pPr>
      <w:bookmarkStart w:id="159" w:name="_Toc97546957"/>
      <w:r>
        <w:t>6.4</w:t>
      </w:r>
      <w:r w:rsidRPr="004D3578">
        <w:tab/>
      </w:r>
      <w:r>
        <w:rPr>
          <w:lang w:eastAsia="zh-CN"/>
        </w:rPr>
        <w:t>CA_n2-n14-n77</w:t>
      </w:r>
      <w:bookmarkEnd w:id="159"/>
    </w:p>
    <w:p w14:paraId="2CA573EE" w14:textId="4E291CCD" w:rsidR="006E6495" w:rsidRPr="001043CD" w:rsidRDefault="006E6495" w:rsidP="006E6495">
      <w:pPr>
        <w:pStyle w:val="Heading3"/>
        <w:rPr>
          <w:rFonts w:cs="Arial"/>
          <w:szCs w:val="28"/>
          <w:lang w:eastAsia="zh-CN"/>
        </w:rPr>
      </w:pPr>
      <w:bookmarkStart w:id="160" w:name="_Toc97546958"/>
      <w:r>
        <w:rPr>
          <w:rFonts w:cs="Arial"/>
          <w:szCs w:val="28"/>
          <w:lang w:eastAsia="zh-CN"/>
        </w:rPr>
        <w:t>6.4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60"/>
    </w:p>
    <w:p w14:paraId="625D3951" w14:textId="3E35ACBB" w:rsidR="006E6495" w:rsidRDefault="006E6495" w:rsidP="006E6495">
      <w:pPr>
        <w:pStyle w:val="TH"/>
        <w:rPr>
          <w:lang w:eastAsia="ja-JP"/>
        </w:rPr>
      </w:pPr>
      <w:r>
        <w:rPr>
          <w:lang w:val="en-US"/>
        </w:rPr>
        <w:t>Table 6.4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85F5FDA"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D6CB9AF"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1C3F92"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FAB71"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0DB01"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7E7DBE"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ACDB2"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A2002D"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DA85F"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611F2D" w14:textId="77777777" w:rsidR="006E6495" w:rsidRPr="00D776B5" w:rsidRDefault="006E6495"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F5D2F2"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A6056"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3E9597"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D8D3C"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0064C"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E60BB"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F1DEF1"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2AACD" w14:textId="77777777" w:rsidR="006E6495" w:rsidRPr="00D776B5" w:rsidRDefault="006E6495" w:rsidP="0027327B">
            <w:pPr>
              <w:pStyle w:val="TAH"/>
            </w:pPr>
            <w:r w:rsidRPr="00D776B5">
              <w:t>Bandwidth combination set</w:t>
            </w:r>
          </w:p>
        </w:tc>
      </w:tr>
      <w:tr w:rsidR="006E6495" w14:paraId="10D2976D"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ECFED1" w14:textId="77777777" w:rsidR="006E6495" w:rsidRDefault="006E6495" w:rsidP="0027327B">
            <w:pPr>
              <w:pStyle w:val="TAC"/>
              <w:rPr>
                <w:color w:val="000000"/>
              </w:rPr>
            </w:pPr>
            <w:r>
              <w:t>CA_n2A-n14A-n77A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882D9" w14:textId="77777777" w:rsidR="006E6495" w:rsidRDefault="006E6495" w:rsidP="0027327B">
            <w:pPr>
              <w:pStyle w:val="TAC"/>
              <w:rPr>
                <w:color w:val="000000"/>
                <w:lang w:val="en-US" w:eastAsia="zh-CN" w:bidi="ar"/>
              </w:rPr>
            </w:pPr>
            <w:r>
              <w:t>CA_n2A-n77A, CA_n14A-n77A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C0A076"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8C2B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B26C8C"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B2C0C"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D5A57F"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3ACA83"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7C11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0786"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4391"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7E121A"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89560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5F1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34D9A"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4F47F"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4872D" w14:textId="77777777" w:rsidR="006E6495" w:rsidRDefault="006E6495" w:rsidP="0027327B">
            <w:pPr>
              <w:pStyle w:val="TAC"/>
            </w:pPr>
            <w:r>
              <w:rPr>
                <w:lang w:val="en-US" w:eastAsia="zh-CN" w:bidi="ar"/>
              </w:rPr>
              <w:t>0</w:t>
            </w:r>
          </w:p>
        </w:tc>
      </w:tr>
      <w:tr w:rsidR="006E6495" w14:paraId="68DDABB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07EE69"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22CBB"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ABBB3" w14:textId="77777777" w:rsidR="006E6495" w:rsidRDefault="006E6495"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FC3F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D4048"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7DF6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832732"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397C2"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1D6A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75859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2A40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ACA1E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CBD53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F5EB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28EF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381CF"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7A123" w14:textId="77777777" w:rsidR="006E6495" w:rsidRDefault="006E6495" w:rsidP="0027327B">
            <w:pPr>
              <w:jc w:val="center"/>
              <w:rPr>
                <w:rFonts w:ascii="Arial" w:hAnsi="Arial" w:cs="Arial"/>
                <w:color w:val="000000"/>
                <w:sz w:val="18"/>
                <w:szCs w:val="18"/>
              </w:rPr>
            </w:pPr>
          </w:p>
        </w:tc>
      </w:tr>
      <w:tr w:rsidR="006E6495" w14:paraId="4C4BE98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B121F98"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2CAF6"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40F073"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551E4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773F8"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8C1B7"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C7468"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A750C"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94133"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271452"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382FA"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048DF4"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6C160"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563C1"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0C1D3"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885E9"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5EF59" w14:textId="77777777" w:rsidR="006E6495" w:rsidRDefault="006E6495" w:rsidP="0027327B">
            <w:pPr>
              <w:jc w:val="center"/>
              <w:rPr>
                <w:rFonts w:ascii="Arial" w:hAnsi="Arial" w:cs="Arial"/>
                <w:color w:val="000000"/>
                <w:sz w:val="18"/>
                <w:szCs w:val="18"/>
              </w:rPr>
            </w:pPr>
          </w:p>
        </w:tc>
      </w:tr>
    </w:tbl>
    <w:p w14:paraId="174B6CE3" w14:textId="77777777" w:rsidR="006E6495" w:rsidRDefault="006E6495" w:rsidP="006E6495">
      <w:pPr>
        <w:rPr>
          <w:sz w:val="16"/>
          <w:szCs w:val="16"/>
          <w:lang w:eastAsia="zh-CN"/>
        </w:rPr>
      </w:pPr>
    </w:p>
    <w:p w14:paraId="439D0FD0" w14:textId="2DB1F335" w:rsidR="006E6495" w:rsidRPr="001043CD" w:rsidRDefault="006E6495" w:rsidP="006E6495">
      <w:pPr>
        <w:pStyle w:val="Heading3"/>
        <w:rPr>
          <w:lang w:val="en-US" w:eastAsia="zh-CN"/>
        </w:rPr>
      </w:pPr>
      <w:bookmarkStart w:id="161" w:name="_Toc97546959"/>
      <w:r>
        <w:rPr>
          <w:lang w:eastAsia="zh-CN"/>
        </w:rPr>
        <w:t>6.4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61"/>
    </w:p>
    <w:p w14:paraId="7B74861C" w14:textId="12277F33" w:rsidR="006E6495" w:rsidRDefault="006E6495" w:rsidP="006E6495">
      <w:pPr>
        <w:pStyle w:val="TH"/>
        <w:rPr>
          <w:lang w:eastAsia="zh-CN"/>
        </w:rPr>
      </w:pPr>
      <w:r>
        <w:t>Table 6.4.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7FFFADEF" w14:textId="77777777" w:rsidTr="0027327B">
        <w:trPr>
          <w:trHeight w:val="383"/>
          <w:jc w:val="center"/>
        </w:trPr>
        <w:tc>
          <w:tcPr>
            <w:tcW w:w="1679" w:type="dxa"/>
          </w:tcPr>
          <w:p w14:paraId="4049E16C"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D59D2CF"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29F94297"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A7C6A34"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72033470"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6E6495" w:rsidRPr="00530DFD" w14:paraId="74E1C6F2" w14:textId="77777777" w:rsidTr="0027327B">
        <w:trPr>
          <w:trHeight w:val="192"/>
          <w:jc w:val="center"/>
        </w:trPr>
        <w:tc>
          <w:tcPr>
            <w:tcW w:w="1679" w:type="dxa"/>
            <w:vMerge w:val="restart"/>
            <w:vAlign w:val="center"/>
          </w:tcPr>
          <w:p w14:paraId="0EC0B6C5" w14:textId="77777777" w:rsidR="006E6495" w:rsidRPr="00AE608E" w:rsidRDefault="006E6495"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12304A4F"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619F68A7"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3B7EB219"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6834459"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15122817" w14:textId="77777777" w:rsidTr="0027327B">
        <w:trPr>
          <w:trHeight w:val="192"/>
          <w:jc w:val="center"/>
        </w:trPr>
        <w:tc>
          <w:tcPr>
            <w:tcW w:w="1679" w:type="dxa"/>
            <w:vMerge/>
          </w:tcPr>
          <w:p w14:paraId="149A3019"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7A33DE0F"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32DAE162"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120530DD"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6C3053F7" w14:textId="77777777" w:rsidR="006E6495" w:rsidRPr="002C7612" w:rsidRDefault="006E6495" w:rsidP="0027327B">
            <w:pPr>
              <w:pStyle w:val="TAL"/>
              <w:keepNext w:val="0"/>
              <w:widowControl w:val="0"/>
              <w:jc w:val="both"/>
              <w:rPr>
                <w:rFonts w:cs="Arial"/>
              </w:rPr>
            </w:pPr>
            <w:r w:rsidRPr="002C7612">
              <w:rPr>
                <w:rFonts w:cs="Arial"/>
              </w:rPr>
              <w:t>26dBm</w:t>
            </w:r>
          </w:p>
        </w:tc>
      </w:tr>
    </w:tbl>
    <w:p w14:paraId="7498A97C" w14:textId="77777777" w:rsidR="006E6495" w:rsidRPr="00884AB9" w:rsidRDefault="006E6495" w:rsidP="006E6495">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1FAADD8E" w14:textId="2468A2F5" w:rsidR="006E6495" w:rsidRDefault="006E6495" w:rsidP="006E6495">
      <w:pPr>
        <w:pStyle w:val="TH"/>
        <w:rPr>
          <w:lang w:eastAsia="zh-CN"/>
        </w:rPr>
      </w:pPr>
      <w:r>
        <w:t>Table 6.4.</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14A69DBF" w14:textId="77777777" w:rsidTr="0027327B">
        <w:trPr>
          <w:trHeight w:val="383"/>
          <w:jc w:val="center"/>
        </w:trPr>
        <w:tc>
          <w:tcPr>
            <w:tcW w:w="1679" w:type="dxa"/>
          </w:tcPr>
          <w:p w14:paraId="79024C73"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83BDCFF"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5B9A2157"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2FDE65D"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217B5CDF"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6E6495" w:rsidRPr="00530DFD" w14:paraId="0DA8700B" w14:textId="77777777" w:rsidTr="0027327B">
        <w:trPr>
          <w:trHeight w:val="192"/>
          <w:jc w:val="center"/>
        </w:trPr>
        <w:tc>
          <w:tcPr>
            <w:tcW w:w="1679" w:type="dxa"/>
            <w:vMerge w:val="restart"/>
            <w:vAlign w:val="center"/>
          </w:tcPr>
          <w:p w14:paraId="56FE6DD8" w14:textId="77777777" w:rsidR="006E6495" w:rsidRPr="00E95425" w:rsidRDefault="006E6495"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79C8DFEA"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2A431C27"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6B9BDFA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55E0018D"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2310D33D" w14:textId="77777777" w:rsidTr="0027327B">
        <w:trPr>
          <w:trHeight w:val="192"/>
          <w:jc w:val="center"/>
        </w:trPr>
        <w:tc>
          <w:tcPr>
            <w:tcW w:w="1679" w:type="dxa"/>
            <w:vMerge/>
          </w:tcPr>
          <w:p w14:paraId="11DF061A"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33F9DE73"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13D7B4CD"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553FD9D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D94DDE2" w14:textId="77777777" w:rsidR="006E6495" w:rsidRPr="002C7612" w:rsidRDefault="006E6495" w:rsidP="0027327B">
            <w:pPr>
              <w:pStyle w:val="TAL"/>
              <w:keepNext w:val="0"/>
              <w:widowControl w:val="0"/>
              <w:jc w:val="both"/>
              <w:rPr>
                <w:rFonts w:cs="Arial"/>
              </w:rPr>
            </w:pPr>
            <w:r w:rsidRPr="002C7612">
              <w:rPr>
                <w:rFonts w:cs="Arial"/>
              </w:rPr>
              <w:t>26dBm</w:t>
            </w:r>
          </w:p>
        </w:tc>
      </w:tr>
    </w:tbl>
    <w:p w14:paraId="57847E1C" w14:textId="77777777" w:rsidR="006E6495" w:rsidRPr="00884AB9" w:rsidRDefault="006E6495" w:rsidP="006E6495">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0E6E5CC" w14:textId="30FE7BD4" w:rsidR="006E6495" w:rsidRPr="00FD4F24" w:rsidRDefault="006E6495" w:rsidP="006E6495">
      <w:pPr>
        <w:pStyle w:val="Heading3"/>
        <w:rPr>
          <w:lang w:eastAsia="zh-CN"/>
        </w:rPr>
      </w:pPr>
      <w:bookmarkStart w:id="162" w:name="_Toc97546960"/>
      <w:r>
        <w:t>6.4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62"/>
    </w:p>
    <w:p w14:paraId="050A6CA0" w14:textId="77777777" w:rsidR="006E6495" w:rsidRDefault="006E6495" w:rsidP="006E6495">
      <w:pPr>
        <w:rPr>
          <w:lang w:val="en-US" w:eastAsia="zh-CN"/>
        </w:rPr>
      </w:pPr>
      <w:r>
        <w:t xml:space="preserve">According to the PC3 CA_n2A-n14A-n77A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BF5DB5C" w14:textId="77777777" w:rsidR="006E6495" w:rsidRDefault="006E6495" w:rsidP="006E6495">
      <w:pPr>
        <w:pStyle w:val="B1"/>
      </w:pPr>
      <w:r>
        <w:t>-</w:t>
      </w:r>
      <w:r>
        <w:tab/>
        <w:t>IMD</w:t>
      </w:r>
      <w:r>
        <w:rPr>
          <w:lang w:val="en-US" w:eastAsia="zh-CN"/>
        </w:rPr>
        <w:t>3 and IMD5</w:t>
      </w:r>
      <w:r>
        <w:t xml:space="preserve"> products are produced by Band n2 and </w:t>
      </w:r>
      <w:r>
        <w:rPr>
          <w:rFonts w:hint="eastAsia"/>
          <w:lang w:eastAsia="zh-CN"/>
        </w:rPr>
        <w:t>n14</w:t>
      </w:r>
      <w:r>
        <w:t xml:space="preserve"> that might fall in Rx of band n77.</w:t>
      </w:r>
    </w:p>
    <w:p w14:paraId="21ED6331" w14:textId="77777777" w:rsidR="006E6495" w:rsidRDefault="006E6495" w:rsidP="006E6495">
      <w:pPr>
        <w:pStyle w:val="B1"/>
      </w:pPr>
      <w:r w:rsidRPr="00CA45B6">
        <w:rPr>
          <w:lang w:val="en-US" w:eastAsia="zh-CN"/>
        </w:rPr>
        <w:t>-</w:t>
      </w:r>
      <w:r w:rsidRPr="00CA45B6">
        <w:rPr>
          <w:lang w:val="en-US" w:eastAsia="zh-CN"/>
        </w:rPr>
        <w:tab/>
        <w:t xml:space="preserve">There are no IMD products </w:t>
      </w:r>
      <w:r w:rsidRPr="00CA45B6">
        <w:t xml:space="preserve">produced </w:t>
      </w:r>
      <w:r w:rsidRPr="00CA45B6">
        <w:rPr>
          <w:rFonts w:hint="eastAsia"/>
          <w:lang w:val="en-US" w:eastAsia="zh-CN"/>
        </w:rPr>
        <w:t xml:space="preserve">by </w:t>
      </w:r>
      <w:r w:rsidRPr="00CA45B6">
        <w:t xml:space="preserve">Band n2 and </w:t>
      </w:r>
      <w:r w:rsidRPr="00CA45B6">
        <w:rPr>
          <w:rFonts w:hint="eastAsia"/>
          <w:lang w:eastAsia="zh-CN"/>
        </w:rPr>
        <w:t>n77</w:t>
      </w:r>
      <w:r w:rsidRPr="00CA45B6">
        <w:t xml:space="preserve"> that might fall in Rx of band n14.</w:t>
      </w:r>
    </w:p>
    <w:p w14:paraId="2B031190" w14:textId="77777777" w:rsidR="006E6495" w:rsidRDefault="006E6495" w:rsidP="006E6495">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n2</w:t>
      </w:r>
      <w:r>
        <w:rPr>
          <w:lang w:val="en-US" w:eastAsia="zh-CN"/>
        </w:rPr>
        <w:t>.</w:t>
      </w:r>
    </w:p>
    <w:p w14:paraId="2FC59515" w14:textId="77777777" w:rsidR="006E6495" w:rsidRPr="001D20B4" w:rsidRDefault="006E6495" w:rsidP="006E6495">
      <w:pPr>
        <w:rPr>
          <w:lang w:eastAsia="ja-JP"/>
        </w:rPr>
      </w:pPr>
      <w:r>
        <w:rPr>
          <w:lang w:eastAsia="ja-JP"/>
        </w:rPr>
        <w:t>For the IMD products produced by Band n2 and n14 UL, the MSD values of the corresponding PC3 CA case can be applied since this uplink configuration does not support PC2.</w:t>
      </w:r>
    </w:p>
    <w:p w14:paraId="49F52351" w14:textId="36580909" w:rsidR="006E6495" w:rsidRDefault="006E6495" w:rsidP="006E6495">
      <w:pPr>
        <w:pStyle w:val="Heading4"/>
        <w:tabs>
          <w:tab w:val="left" w:pos="0"/>
        </w:tabs>
        <w:ind w:left="0" w:firstLine="0"/>
        <w:rPr>
          <w:rFonts w:cs="Arial"/>
          <w:szCs w:val="28"/>
          <w:lang w:val="en-US" w:eastAsia="zh-CN"/>
        </w:rPr>
      </w:pPr>
      <w:bookmarkStart w:id="163" w:name="_Toc97546961"/>
      <w:r>
        <w:rPr>
          <w:rFonts w:cs="Arial"/>
        </w:rPr>
        <w:t>6.4.3</w:t>
      </w:r>
      <w:r>
        <w:rPr>
          <w:rFonts w:cs="Arial"/>
          <w:lang w:eastAsia="zh-CN"/>
        </w:rPr>
        <w:t>.1</w:t>
      </w:r>
      <w:r>
        <w:rPr>
          <w:rFonts w:cs="Arial"/>
          <w:lang w:eastAsia="zh-CN"/>
        </w:rPr>
        <w:tab/>
        <w:t>Power class 2 Case</w:t>
      </w:r>
      <w:r>
        <w:rPr>
          <w:rFonts w:cs="Arial"/>
          <w:lang w:val="en-US" w:eastAsia="zh-CN"/>
        </w:rPr>
        <w:t xml:space="preserve"> A</w:t>
      </w:r>
      <w:bookmarkEnd w:id="163"/>
    </w:p>
    <w:p w14:paraId="5C58A85A" w14:textId="6964D4CD" w:rsidR="006E6495" w:rsidRDefault="006E6495" w:rsidP="006E6495">
      <w:pPr>
        <w:rPr>
          <w:iCs/>
          <w:lang w:eastAsia="zh-CN"/>
        </w:rPr>
      </w:pPr>
      <w:r>
        <w:rPr>
          <w:iCs/>
          <w:lang w:eastAsia="zh-CN"/>
        </w:rPr>
        <w:t xml:space="preserve">The additional MSD due to intermodulation for PC2 CA_n2A-n14A-n77A are defined in Table 6.4.3.1-1. </w:t>
      </w:r>
    </w:p>
    <w:p w14:paraId="503F5AF0" w14:textId="1DE245FC" w:rsidR="006E6495" w:rsidRDefault="006E6495" w:rsidP="006E6495">
      <w:pPr>
        <w:pStyle w:val="TH"/>
      </w:pPr>
      <w:r w:rsidRPr="00577923">
        <w:t>Ta</w:t>
      </w:r>
      <w:r w:rsidRPr="00577923">
        <w:rPr>
          <w:szCs w:val="22"/>
        </w:rPr>
        <w:t xml:space="preserve">ble </w:t>
      </w:r>
      <w:r>
        <w:rPr>
          <w:szCs w:val="22"/>
          <w:lang w:val="en-US" w:eastAsia="zh-CN"/>
        </w:rPr>
        <w:t>6.4.3.1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6E6495" w14:paraId="3E75D8EC" w14:textId="77777777" w:rsidTr="0027327B">
        <w:trPr>
          <w:trHeight w:val="231"/>
          <w:tblHeader/>
          <w:jc w:val="center"/>
        </w:trPr>
        <w:tc>
          <w:tcPr>
            <w:tcW w:w="1738" w:type="dxa"/>
            <w:tcBorders>
              <w:bottom w:val="single" w:sz="4" w:space="0" w:color="auto"/>
            </w:tcBorders>
            <w:vAlign w:val="center"/>
          </w:tcPr>
          <w:p w14:paraId="299085A7" w14:textId="77777777" w:rsidR="006E6495" w:rsidRPr="00FF4632" w:rsidRDefault="006E6495" w:rsidP="0027327B">
            <w:pPr>
              <w:pStyle w:val="TAH"/>
            </w:pPr>
            <w:r w:rsidRPr="00FF4632">
              <w:t>NR CA Configuration</w:t>
            </w:r>
          </w:p>
        </w:tc>
        <w:tc>
          <w:tcPr>
            <w:tcW w:w="1146" w:type="dxa"/>
            <w:tcBorders>
              <w:bottom w:val="single" w:sz="4" w:space="0" w:color="auto"/>
            </w:tcBorders>
            <w:vAlign w:val="center"/>
          </w:tcPr>
          <w:p w14:paraId="286410B1" w14:textId="77777777" w:rsidR="006E6495" w:rsidRPr="00FF4632" w:rsidRDefault="006E6495" w:rsidP="0027327B">
            <w:pPr>
              <w:pStyle w:val="TAH"/>
            </w:pPr>
            <w:r w:rsidRPr="00FF4632">
              <w:t>NR band</w:t>
            </w:r>
          </w:p>
        </w:tc>
        <w:tc>
          <w:tcPr>
            <w:tcW w:w="1160" w:type="dxa"/>
            <w:tcBorders>
              <w:bottom w:val="single" w:sz="4" w:space="0" w:color="auto"/>
            </w:tcBorders>
            <w:vAlign w:val="center"/>
          </w:tcPr>
          <w:p w14:paraId="21E1128C" w14:textId="77777777" w:rsidR="006E6495" w:rsidRPr="00FF4632" w:rsidRDefault="006E6495"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529139D5" w14:textId="77777777" w:rsidR="006E6495" w:rsidRPr="00FF4632" w:rsidRDefault="006E6495" w:rsidP="0027327B">
            <w:pPr>
              <w:pStyle w:val="TAH"/>
            </w:pPr>
            <w:r w:rsidRPr="00FF4632">
              <w:t xml:space="preserve">UL/DL BW </w:t>
            </w:r>
            <w:r w:rsidRPr="00FF4632">
              <w:br/>
              <w:t>(MHz)</w:t>
            </w:r>
          </w:p>
        </w:tc>
        <w:tc>
          <w:tcPr>
            <w:tcW w:w="877" w:type="dxa"/>
            <w:tcBorders>
              <w:bottom w:val="single" w:sz="4" w:space="0" w:color="auto"/>
            </w:tcBorders>
            <w:vAlign w:val="center"/>
          </w:tcPr>
          <w:p w14:paraId="28648A54" w14:textId="77777777" w:rsidR="006E6495" w:rsidRPr="00FF4632" w:rsidRDefault="006E6495" w:rsidP="0027327B">
            <w:pPr>
              <w:pStyle w:val="TAH"/>
            </w:pPr>
            <w:r w:rsidRPr="00FF4632">
              <w:t>UL</w:t>
            </w:r>
          </w:p>
          <w:p w14:paraId="341B8C36" w14:textId="77777777" w:rsidR="006E6495" w:rsidRPr="00FF4632" w:rsidRDefault="006E6495" w:rsidP="0027327B">
            <w:pPr>
              <w:pStyle w:val="TAH"/>
            </w:pPr>
            <w:r w:rsidRPr="00FF4632">
              <w:t>L</w:t>
            </w:r>
            <w:r w:rsidRPr="00FF4632">
              <w:rPr>
                <w:vertAlign w:val="subscript"/>
              </w:rPr>
              <w:t>CRB</w:t>
            </w:r>
          </w:p>
        </w:tc>
        <w:tc>
          <w:tcPr>
            <w:tcW w:w="1299" w:type="dxa"/>
            <w:tcBorders>
              <w:bottom w:val="single" w:sz="4" w:space="0" w:color="auto"/>
            </w:tcBorders>
            <w:vAlign w:val="center"/>
          </w:tcPr>
          <w:p w14:paraId="1FDEC956" w14:textId="77777777" w:rsidR="006E6495" w:rsidRPr="00FF4632" w:rsidRDefault="006E6495"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0DEBA4A" w14:textId="77777777" w:rsidR="006E6495" w:rsidRPr="00FF4632" w:rsidRDefault="006E6495" w:rsidP="0027327B">
            <w:pPr>
              <w:pStyle w:val="TAH"/>
            </w:pPr>
            <w:r w:rsidRPr="00FF4632">
              <w:t xml:space="preserve">MSD </w:t>
            </w:r>
            <w:r w:rsidRPr="00FF4632">
              <w:br/>
              <w:t>(dB)</w:t>
            </w:r>
          </w:p>
        </w:tc>
        <w:tc>
          <w:tcPr>
            <w:tcW w:w="947" w:type="dxa"/>
            <w:tcBorders>
              <w:bottom w:val="single" w:sz="4" w:space="0" w:color="auto"/>
            </w:tcBorders>
            <w:vAlign w:val="center"/>
          </w:tcPr>
          <w:p w14:paraId="3B9D7EC0" w14:textId="77777777" w:rsidR="006E6495" w:rsidRPr="00FF4632" w:rsidRDefault="006E6495" w:rsidP="0027327B">
            <w:pPr>
              <w:pStyle w:val="TAH"/>
            </w:pPr>
            <w:r w:rsidRPr="00FF4632">
              <w:t>Duplex mode</w:t>
            </w:r>
          </w:p>
        </w:tc>
        <w:tc>
          <w:tcPr>
            <w:tcW w:w="947" w:type="dxa"/>
            <w:tcBorders>
              <w:bottom w:val="single" w:sz="4" w:space="0" w:color="auto"/>
            </w:tcBorders>
          </w:tcPr>
          <w:p w14:paraId="24146BBC" w14:textId="77777777" w:rsidR="006E6495" w:rsidRPr="00FF4632" w:rsidRDefault="006E6495" w:rsidP="0027327B">
            <w:pPr>
              <w:pStyle w:val="TAH"/>
            </w:pPr>
            <w:r w:rsidRPr="00FF4632">
              <w:t>IMD order</w:t>
            </w:r>
          </w:p>
        </w:tc>
      </w:tr>
      <w:tr w:rsidR="006E6495" w14:paraId="7F94D330" w14:textId="77777777" w:rsidTr="0027327B">
        <w:trPr>
          <w:trHeight w:val="149"/>
          <w:jc w:val="center"/>
        </w:trPr>
        <w:tc>
          <w:tcPr>
            <w:tcW w:w="1738" w:type="dxa"/>
            <w:vMerge w:val="restart"/>
            <w:vAlign w:val="center"/>
          </w:tcPr>
          <w:p w14:paraId="4A0FB677" w14:textId="77777777" w:rsidR="006E6495" w:rsidRPr="00FF4632" w:rsidRDefault="006E6495"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14</w:t>
            </w:r>
            <w:r w:rsidRPr="00FF4632">
              <w:rPr>
                <w:rFonts w:cs="Arial"/>
                <w:szCs w:val="22"/>
                <w:lang w:val="en-US" w:eastAsia="zh-CN"/>
              </w:rPr>
              <w:t>A-n77A</w:t>
            </w:r>
          </w:p>
        </w:tc>
        <w:tc>
          <w:tcPr>
            <w:tcW w:w="1146" w:type="dxa"/>
            <w:vAlign w:val="center"/>
          </w:tcPr>
          <w:p w14:paraId="57D7E02D" w14:textId="77777777" w:rsidR="006E6495" w:rsidRPr="00FF4632" w:rsidRDefault="006E6495" w:rsidP="0027327B">
            <w:pPr>
              <w:pStyle w:val="TAC"/>
            </w:pPr>
            <w:r w:rsidRPr="00A145CC">
              <w:t>n2</w:t>
            </w:r>
          </w:p>
        </w:tc>
        <w:tc>
          <w:tcPr>
            <w:tcW w:w="1160" w:type="dxa"/>
            <w:tcBorders>
              <w:top w:val="single" w:sz="4" w:space="0" w:color="auto"/>
              <w:left w:val="single" w:sz="4" w:space="0" w:color="auto"/>
              <w:bottom w:val="single" w:sz="4" w:space="0" w:color="auto"/>
              <w:right w:val="single" w:sz="4" w:space="0" w:color="auto"/>
            </w:tcBorders>
            <w:vAlign w:val="center"/>
          </w:tcPr>
          <w:p w14:paraId="0FBFFC3C" w14:textId="77777777" w:rsidR="006E6495" w:rsidRPr="00FF4632" w:rsidRDefault="006E6495" w:rsidP="0027327B">
            <w:pPr>
              <w:pStyle w:val="TAC"/>
            </w:pPr>
            <w:r w:rsidRPr="00567854">
              <w:t>1874</w:t>
            </w:r>
          </w:p>
        </w:tc>
        <w:tc>
          <w:tcPr>
            <w:tcW w:w="746" w:type="dxa"/>
          </w:tcPr>
          <w:p w14:paraId="533C5420" w14:textId="77777777" w:rsidR="006E6495" w:rsidRPr="00FF4632" w:rsidRDefault="006E6495" w:rsidP="0027327B">
            <w:pPr>
              <w:pStyle w:val="TAC"/>
            </w:pPr>
            <w:r w:rsidRPr="00567854">
              <w:t>5</w:t>
            </w:r>
          </w:p>
        </w:tc>
        <w:tc>
          <w:tcPr>
            <w:tcW w:w="877" w:type="dxa"/>
          </w:tcPr>
          <w:p w14:paraId="4C7430A8" w14:textId="77777777" w:rsidR="006E6495" w:rsidRPr="00FF4632" w:rsidRDefault="006E6495" w:rsidP="0027327B">
            <w:pPr>
              <w:pStyle w:val="TAC"/>
            </w:pPr>
            <w:r w:rsidRPr="00567854">
              <w:t>25</w:t>
            </w:r>
          </w:p>
        </w:tc>
        <w:tc>
          <w:tcPr>
            <w:tcW w:w="1299" w:type="dxa"/>
            <w:tcBorders>
              <w:top w:val="single" w:sz="4" w:space="0" w:color="auto"/>
              <w:left w:val="single" w:sz="4" w:space="0" w:color="auto"/>
              <w:bottom w:val="single" w:sz="4" w:space="0" w:color="auto"/>
              <w:right w:val="single" w:sz="4" w:space="0" w:color="auto"/>
            </w:tcBorders>
            <w:vAlign w:val="center"/>
          </w:tcPr>
          <w:p w14:paraId="207B7F7D" w14:textId="77777777" w:rsidR="006E6495" w:rsidRPr="00FF4632" w:rsidRDefault="006E6495" w:rsidP="0027327B">
            <w:pPr>
              <w:pStyle w:val="TAC"/>
            </w:pPr>
            <w:r w:rsidRPr="00567854">
              <w:t>1954</w:t>
            </w:r>
          </w:p>
        </w:tc>
        <w:tc>
          <w:tcPr>
            <w:tcW w:w="634" w:type="dxa"/>
          </w:tcPr>
          <w:p w14:paraId="3CD6ABD0" w14:textId="77777777" w:rsidR="006E6495" w:rsidRPr="00FF4632" w:rsidRDefault="006E6495" w:rsidP="0027327B">
            <w:pPr>
              <w:pStyle w:val="TAC"/>
            </w:pPr>
            <w:r>
              <w:t>24.8</w:t>
            </w:r>
          </w:p>
        </w:tc>
        <w:tc>
          <w:tcPr>
            <w:tcW w:w="947" w:type="dxa"/>
          </w:tcPr>
          <w:p w14:paraId="128A1665" w14:textId="77777777" w:rsidR="006E6495" w:rsidRPr="00FF4632" w:rsidRDefault="006E6495" w:rsidP="0027327B">
            <w:pPr>
              <w:pStyle w:val="TAC"/>
            </w:pPr>
            <w:r w:rsidRPr="00A145CC">
              <w:t>FDD</w:t>
            </w:r>
          </w:p>
        </w:tc>
        <w:tc>
          <w:tcPr>
            <w:tcW w:w="947" w:type="dxa"/>
            <w:vAlign w:val="center"/>
          </w:tcPr>
          <w:p w14:paraId="5689CD46" w14:textId="77777777" w:rsidR="006E6495" w:rsidRPr="00FF4632" w:rsidRDefault="006E6495" w:rsidP="0027327B">
            <w:pPr>
              <w:pStyle w:val="TAC"/>
            </w:pPr>
            <w:r w:rsidRPr="00A145CC">
              <w:t>IMD3</w:t>
            </w:r>
          </w:p>
        </w:tc>
      </w:tr>
      <w:tr w:rsidR="006E6495" w14:paraId="49A52A3B" w14:textId="77777777" w:rsidTr="0027327B">
        <w:trPr>
          <w:trHeight w:val="57"/>
          <w:jc w:val="center"/>
        </w:trPr>
        <w:tc>
          <w:tcPr>
            <w:tcW w:w="1738" w:type="dxa"/>
            <w:vMerge/>
            <w:vAlign w:val="center"/>
          </w:tcPr>
          <w:p w14:paraId="0B76D3B3" w14:textId="77777777" w:rsidR="006E6495" w:rsidRPr="00FF4632" w:rsidRDefault="006E6495" w:rsidP="0027327B">
            <w:pPr>
              <w:pStyle w:val="TAC"/>
            </w:pPr>
          </w:p>
        </w:tc>
        <w:tc>
          <w:tcPr>
            <w:tcW w:w="1146" w:type="dxa"/>
            <w:vAlign w:val="center"/>
          </w:tcPr>
          <w:p w14:paraId="68A425DC" w14:textId="77777777" w:rsidR="006E6495" w:rsidRPr="00FF4632" w:rsidRDefault="006E6495" w:rsidP="0027327B">
            <w:pPr>
              <w:pStyle w:val="TAC"/>
            </w:pPr>
            <w:r w:rsidRPr="00A145CC">
              <w:t>n14</w:t>
            </w:r>
          </w:p>
        </w:tc>
        <w:tc>
          <w:tcPr>
            <w:tcW w:w="1160" w:type="dxa"/>
            <w:tcBorders>
              <w:top w:val="single" w:sz="4" w:space="0" w:color="auto"/>
              <w:left w:val="single" w:sz="4" w:space="0" w:color="auto"/>
              <w:bottom w:val="single" w:sz="4" w:space="0" w:color="auto"/>
              <w:right w:val="single" w:sz="4" w:space="0" w:color="auto"/>
            </w:tcBorders>
            <w:vAlign w:val="center"/>
          </w:tcPr>
          <w:p w14:paraId="7C4D4CB9" w14:textId="77777777" w:rsidR="006E6495" w:rsidRPr="00FF4632" w:rsidRDefault="006E6495" w:rsidP="0027327B">
            <w:pPr>
              <w:pStyle w:val="TAC"/>
            </w:pPr>
            <w:r w:rsidRPr="00567854">
              <w:t>793</w:t>
            </w:r>
          </w:p>
        </w:tc>
        <w:tc>
          <w:tcPr>
            <w:tcW w:w="746" w:type="dxa"/>
          </w:tcPr>
          <w:p w14:paraId="3C855350" w14:textId="77777777" w:rsidR="006E6495" w:rsidRPr="00FF4632" w:rsidRDefault="006E6495" w:rsidP="0027327B">
            <w:pPr>
              <w:pStyle w:val="TAC"/>
            </w:pPr>
            <w:r w:rsidRPr="00567854">
              <w:t>5</w:t>
            </w:r>
          </w:p>
        </w:tc>
        <w:tc>
          <w:tcPr>
            <w:tcW w:w="877" w:type="dxa"/>
          </w:tcPr>
          <w:p w14:paraId="61D9F283" w14:textId="77777777" w:rsidR="006E6495" w:rsidRPr="00FF4632" w:rsidRDefault="006E6495" w:rsidP="0027327B">
            <w:pPr>
              <w:pStyle w:val="TAC"/>
            </w:pPr>
            <w:r w:rsidRPr="00567854">
              <w:t>25</w:t>
            </w:r>
          </w:p>
        </w:tc>
        <w:tc>
          <w:tcPr>
            <w:tcW w:w="1299" w:type="dxa"/>
            <w:tcBorders>
              <w:top w:val="single" w:sz="4" w:space="0" w:color="auto"/>
              <w:left w:val="single" w:sz="4" w:space="0" w:color="auto"/>
              <w:bottom w:val="single" w:sz="4" w:space="0" w:color="auto"/>
              <w:right w:val="single" w:sz="4" w:space="0" w:color="auto"/>
            </w:tcBorders>
            <w:vAlign w:val="center"/>
          </w:tcPr>
          <w:p w14:paraId="01396C40" w14:textId="77777777" w:rsidR="006E6495" w:rsidRPr="00FF4632" w:rsidRDefault="006E6495" w:rsidP="0027327B">
            <w:pPr>
              <w:pStyle w:val="TAC"/>
            </w:pPr>
            <w:r w:rsidRPr="00567854">
              <w:t>763</w:t>
            </w:r>
          </w:p>
        </w:tc>
        <w:tc>
          <w:tcPr>
            <w:tcW w:w="634" w:type="dxa"/>
          </w:tcPr>
          <w:p w14:paraId="12FA92DE" w14:textId="77777777" w:rsidR="006E6495" w:rsidRPr="00FF4632" w:rsidRDefault="006E6495" w:rsidP="0027327B">
            <w:pPr>
              <w:pStyle w:val="TAC"/>
            </w:pPr>
            <w:r w:rsidRPr="00A145CC">
              <w:t>N/A</w:t>
            </w:r>
          </w:p>
        </w:tc>
        <w:tc>
          <w:tcPr>
            <w:tcW w:w="947" w:type="dxa"/>
          </w:tcPr>
          <w:p w14:paraId="31E10A4B" w14:textId="77777777" w:rsidR="006E6495" w:rsidRPr="00FF4632" w:rsidRDefault="006E6495" w:rsidP="0027327B">
            <w:pPr>
              <w:pStyle w:val="TAC"/>
            </w:pPr>
            <w:r w:rsidRPr="00A145CC">
              <w:t>FDD</w:t>
            </w:r>
          </w:p>
        </w:tc>
        <w:tc>
          <w:tcPr>
            <w:tcW w:w="947" w:type="dxa"/>
            <w:vAlign w:val="center"/>
          </w:tcPr>
          <w:p w14:paraId="2154B4B4" w14:textId="77777777" w:rsidR="006E6495" w:rsidRPr="00FF4632" w:rsidRDefault="006E6495" w:rsidP="0027327B">
            <w:pPr>
              <w:pStyle w:val="TAC"/>
            </w:pPr>
            <w:r w:rsidRPr="00A145CC">
              <w:t>N/A</w:t>
            </w:r>
          </w:p>
        </w:tc>
      </w:tr>
      <w:tr w:rsidR="006E6495" w14:paraId="5E614A9B" w14:textId="77777777" w:rsidTr="0027327B">
        <w:trPr>
          <w:trHeight w:val="22"/>
          <w:jc w:val="center"/>
        </w:trPr>
        <w:tc>
          <w:tcPr>
            <w:tcW w:w="1738" w:type="dxa"/>
            <w:vMerge/>
          </w:tcPr>
          <w:p w14:paraId="6051EA8B" w14:textId="77777777" w:rsidR="006E6495" w:rsidRPr="00FF4632" w:rsidRDefault="006E6495" w:rsidP="0027327B">
            <w:pPr>
              <w:pStyle w:val="TAC"/>
            </w:pPr>
          </w:p>
        </w:tc>
        <w:tc>
          <w:tcPr>
            <w:tcW w:w="1146" w:type="dxa"/>
            <w:vAlign w:val="center"/>
          </w:tcPr>
          <w:p w14:paraId="419FB535" w14:textId="77777777" w:rsidR="006E6495" w:rsidRPr="00FF4632" w:rsidRDefault="006E6495" w:rsidP="0027327B">
            <w:pPr>
              <w:pStyle w:val="TAC"/>
            </w:pPr>
            <w:r w:rsidRPr="00A145CC">
              <w:t>n77</w:t>
            </w:r>
          </w:p>
        </w:tc>
        <w:tc>
          <w:tcPr>
            <w:tcW w:w="1160" w:type="dxa"/>
            <w:tcBorders>
              <w:top w:val="single" w:sz="4" w:space="0" w:color="auto"/>
              <w:left w:val="single" w:sz="4" w:space="0" w:color="auto"/>
              <w:bottom w:val="single" w:sz="4" w:space="0" w:color="auto"/>
              <w:right w:val="single" w:sz="4" w:space="0" w:color="auto"/>
            </w:tcBorders>
            <w:vAlign w:val="center"/>
          </w:tcPr>
          <w:p w14:paraId="26F77C82" w14:textId="77777777" w:rsidR="006E6495" w:rsidRPr="00FF4632" w:rsidRDefault="006E6495" w:rsidP="0027327B">
            <w:pPr>
              <w:pStyle w:val="TAC"/>
            </w:pPr>
            <w:r w:rsidRPr="00567854">
              <w:t>3540</w:t>
            </w:r>
          </w:p>
        </w:tc>
        <w:tc>
          <w:tcPr>
            <w:tcW w:w="746" w:type="dxa"/>
          </w:tcPr>
          <w:p w14:paraId="7F706149" w14:textId="77777777" w:rsidR="006E6495" w:rsidRPr="00FF4632" w:rsidRDefault="006E6495" w:rsidP="0027327B">
            <w:pPr>
              <w:pStyle w:val="TAC"/>
            </w:pPr>
            <w:r w:rsidRPr="00567854">
              <w:t>10</w:t>
            </w:r>
          </w:p>
        </w:tc>
        <w:tc>
          <w:tcPr>
            <w:tcW w:w="877" w:type="dxa"/>
          </w:tcPr>
          <w:p w14:paraId="15513A76" w14:textId="77777777" w:rsidR="006E6495" w:rsidRPr="00FF4632" w:rsidRDefault="006E6495" w:rsidP="0027327B">
            <w:pPr>
              <w:pStyle w:val="TAC"/>
            </w:pPr>
            <w:r w:rsidRPr="00567854">
              <w:t>50</w:t>
            </w:r>
          </w:p>
        </w:tc>
        <w:tc>
          <w:tcPr>
            <w:tcW w:w="1299" w:type="dxa"/>
            <w:tcBorders>
              <w:top w:val="single" w:sz="4" w:space="0" w:color="auto"/>
              <w:left w:val="single" w:sz="4" w:space="0" w:color="auto"/>
              <w:bottom w:val="single" w:sz="4" w:space="0" w:color="auto"/>
              <w:right w:val="single" w:sz="4" w:space="0" w:color="auto"/>
            </w:tcBorders>
            <w:vAlign w:val="center"/>
          </w:tcPr>
          <w:p w14:paraId="683C8DF7" w14:textId="77777777" w:rsidR="006E6495" w:rsidRPr="00FF4632" w:rsidRDefault="006E6495" w:rsidP="0027327B">
            <w:pPr>
              <w:pStyle w:val="TAC"/>
            </w:pPr>
            <w:r w:rsidRPr="00567854">
              <w:t>3540</w:t>
            </w:r>
          </w:p>
        </w:tc>
        <w:tc>
          <w:tcPr>
            <w:tcW w:w="634" w:type="dxa"/>
          </w:tcPr>
          <w:p w14:paraId="761F3968" w14:textId="77777777" w:rsidR="006E6495" w:rsidRPr="00FF4632" w:rsidRDefault="006E6495" w:rsidP="0027327B">
            <w:pPr>
              <w:pStyle w:val="TAC"/>
            </w:pPr>
            <w:r w:rsidRPr="00A145CC">
              <w:t>N/A</w:t>
            </w:r>
          </w:p>
        </w:tc>
        <w:tc>
          <w:tcPr>
            <w:tcW w:w="947" w:type="dxa"/>
          </w:tcPr>
          <w:p w14:paraId="26EA5494" w14:textId="77777777" w:rsidR="006E6495" w:rsidRPr="00FF4632" w:rsidRDefault="006E6495" w:rsidP="0027327B">
            <w:pPr>
              <w:pStyle w:val="TAC"/>
            </w:pPr>
            <w:r w:rsidRPr="00A145CC">
              <w:t>TDD</w:t>
            </w:r>
          </w:p>
        </w:tc>
        <w:tc>
          <w:tcPr>
            <w:tcW w:w="947" w:type="dxa"/>
            <w:vAlign w:val="center"/>
          </w:tcPr>
          <w:p w14:paraId="06BB66BE" w14:textId="77777777" w:rsidR="006E6495" w:rsidRPr="00FF4632" w:rsidRDefault="006E6495" w:rsidP="0027327B">
            <w:pPr>
              <w:pStyle w:val="TAC"/>
            </w:pPr>
            <w:r w:rsidRPr="00A145CC">
              <w:t>N/A</w:t>
            </w:r>
          </w:p>
        </w:tc>
      </w:tr>
    </w:tbl>
    <w:p w14:paraId="5578165E" w14:textId="77777777" w:rsidR="006E6495" w:rsidRDefault="006E6495" w:rsidP="006E6495"/>
    <w:p w14:paraId="7AFEE9DD" w14:textId="7D044D8A" w:rsidR="006E6495" w:rsidRDefault="006E6495" w:rsidP="006E6495">
      <w:pPr>
        <w:pStyle w:val="Heading4"/>
        <w:tabs>
          <w:tab w:val="left" w:pos="0"/>
        </w:tabs>
        <w:ind w:left="0" w:firstLine="0"/>
        <w:rPr>
          <w:rFonts w:cs="Arial"/>
          <w:lang w:val="en-US" w:eastAsia="zh-CN"/>
        </w:rPr>
      </w:pPr>
      <w:bookmarkStart w:id="164" w:name="_Toc97546962"/>
      <w:r>
        <w:rPr>
          <w:rFonts w:cs="Arial"/>
        </w:rPr>
        <w:t>6.4.3</w:t>
      </w:r>
      <w:r>
        <w:rPr>
          <w:rFonts w:cs="Arial"/>
          <w:lang w:eastAsia="zh-CN"/>
        </w:rPr>
        <w:t>.2</w:t>
      </w:r>
      <w:r>
        <w:rPr>
          <w:rFonts w:cs="Arial"/>
          <w:lang w:eastAsia="zh-CN"/>
        </w:rPr>
        <w:tab/>
        <w:t>Power class 2 Case</w:t>
      </w:r>
      <w:r>
        <w:rPr>
          <w:rFonts w:cs="Arial"/>
          <w:lang w:val="en-US" w:eastAsia="zh-CN"/>
        </w:rPr>
        <w:t xml:space="preserve"> B</w:t>
      </w:r>
      <w:bookmarkEnd w:id="164"/>
    </w:p>
    <w:p w14:paraId="205EBBB2" w14:textId="3F8B72BE" w:rsidR="006E6495" w:rsidRDefault="006E6495" w:rsidP="006E6495">
      <w:pPr>
        <w:rPr>
          <w:iCs/>
          <w:lang w:eastAsia="zh-CN"/>
        </w:rPr>
      </w:pPr>
      <w:r>
        <w:rPr>
          <w:iCs/>
          <w:lang w:eastAsia="zh-CN"/>
        </w:rPr>
        <w:t xml:space="preserve">The additional MSD due to intermodulation for PC2 Case B CA_n2A-n14A-n77A are same as the Case A defined in Table 6.4.3.1-1. </w:t>
      </w:r>
    </w:p>
    <w:p w14:paraId="5714BE91" w14:textId="4B7F5782" w:rsidR="00534B2F" w:rsidRPr="004D3578" w:rsidRDefault="00534B2F" w:rsidP="00534B2F">
      <w:pPr>
        <w:pStyle w:val="Heading2"/>
        <w:rPr>
          <w:lang w:eastAsia="zh-CN"/>
        </w:rPr>
      </w:pPr>
      <w:bookmarkStart w:id="165" w:name="_Toc97546963"/>
      <w:r>
        <w:t>6.5</w:t>
      </w:r>
      <w:r w:rsidRPr="004D3578">
        <w:tab/>
      </w:r>
      <w:r>
        <w:rPr>
          <w:lang w:eastAsia="zh-CN"/>
        </w:rPr>
        <w:t>CA_n2-n30-n77</w:t>
      </w:r>
      <w:bookmarkEnd w:id="165"/>
    </w:p>
    <w:p w14:paraId="51DFB3C4" w14:textId="176B789E" w:rsidR="00534B2F" w:rsidRPr="001043CD" w:rsidRDefault="00534B2F" w:rsidP="00534B2F">
      <w:pPr>
        <w:pStyle w:val="Heading3"/>
        <w:rPr>
          <w:rFonts w:cs="Arial"/>
          <w:szCs w:val="28"/>
          <w:lang w:eastAsia="zh-CN"/>
        </w:rPr>
      </w:pPr>
      <w:bookmarkStart w:id="166" w:name="_Toc97546964"/>
      <w:r>
        <w:rPr>
          <w:rFonts w:cs="Arial"/>
          <w:szCs w:val="28"/>
          <w:lang w:eastAsia="zh-CN"/>
        </w:rPr>
        <w:t>6.5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66"/>
    </w:p>
    <w:p w14:paraId="0E00400C" w14:textId="1BBAB124" w:rsidR="00534B2F" w:rsidRDefault="00534B2F" w:rsidP="00534B2F">
      <w:pPr>
        <w:pStyle w:val="TH"/>
        <w:rPr>
          <w:lang w:eastAsia="ja-JP"/>
        </w:rPr>
      </w:pPr>
      <w:r>
        <w:rPr>
          <w:lang w:val="en-US"/>
        </w:rPr>
        <w:t>Table 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34B2F" w14:paraId="199DBCAB"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AA5B7AB" w14:textId="77777777" w:rsidR="00534B2F" w:rsidRPr="00D776B5" w:rsidRDefault="00534B2F"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3F484" w14:textId="77777777" w:rsidR="00534B2F" w:rsidRPr="00D776B5" w:rsidRDefault="00534B2F"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4813D1" w14:textId="77777777" w:rsidR="00534B2F" w:rsidRPr="00D776B5" w:rsidRDefault="00534B2F"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04AE" w14:textId="77777777" w:rsidR="00534B2F" w:rsidRPr="00D776B5" w:rsidRDefault="00534B2F"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196A31" w14:textId="77777777" w:rsidR="00534B2F" w:rsidRPr="00D776B5" w:rsidRDefault="00534B2F"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BB19E" w14:textId="77777777" w:rsidR="00534B2F" w:rsidRPr="00D776B5" w:rsidRDefault="00534B2F"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A9CFBF" w14:textId="77777777" w:rsidR="00534B2F" w:rsidRPr="00D776B5" w:rsidRDefault="00534B2F"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38197" w14:textId="77777777" w:rsidR="00534B2F" w:rsidRPr="00D776B5" w:rsidRDefault="00534B2F"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F6854" w14:textId="77777777" w:rsidR="00534B2F" w:rsidRPr="00D776B5" w:rsidRDefault="00534B2F"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23CB4" w14:textId="77777777" w:rsidR="00534B2F" w:rsidRPr="00D776B5" w:rsidRDefault="00534B2F"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F853C" w14:textId="77777777" w:rsidR="00534B2F" w:rsidRPr="00D776B5" w:rsidRDefault="00534B2F"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36F8FA" w14:textId="77777777" w:rsidR="00534B2F" w:rsidRPr="00D776B5" w:rsidRDefault="00534B2F"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A9923" w14:textId="77777777" w:rsidR="00534B2F" w:rsidRPr="00D776B5" w:rsidRDefault="00534B2F"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1B98B" w14:textId="77777777" w:rsidR="00534B2F" w:rsidRPr="00D776B5" w:rsidRDefault="00534B2F"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7DD91" w14:textId="77777777" w:rsidR="00534B2F" w:rsidRPr="00D776B5" w:rsidRDefault="00534B2F"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8BD5DF" w14:textId="77777777" w:rsidR="00534B2F" w:rsidRPr="00D776B5" w:rsidRDefault="00534B2F"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8AFD1" w14:textId="77777777" w:rsidR="00534B2F" w:rsidRPr="00D776B5" w:rsidRDefault="00534B2F" w:rsidP="0027327B">
            <w:pPr>
              <w:pStyle w:val="TAH"/>
            </w:pPr>
            <w:r w:rsidRPr="00D776B5">
              <w:t>Bandwidth combination set</w:t>
            </w:r>
          </w:p>
        </w:tc>
      </w:tr>
      <w:tr w:rsidR="00534B2F" w14:paraId="4782EA6C"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35BBA7F" w14:textId="77777777" w:rsidR="00534B2F" w:rsidRDefault="00534B2F" w:rsidP="0027327B">
            <w:pPr>
              <w:pStyle w:val="TAC"/>
              <w:rPr>
                <w:color w:val="000000"/>
              </w:rPr>
            </w:pPr>
            <w:r>
              <w:t>CA_n2A-n30A-n77A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0E73D4" w14:textId="77777777" w:rsidR="00534B2F" w:rsidRDefault="00534B2F" w:rsidP="0027327B">
            <w:pPr>
              <w:pStyle w:val="TAC"/>
              <w:rPr>
                <w:color w:val="000000"/>
                <w:lang w:val="en-US" w:eastAsia="zh-CN" w:bidi="ar"/>
              </w:rPr>
            </w:pPr>
            <w:r>
              <w:t>CA_n2A-n77A,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7E4FC1" w14:textId="77777777" w:rsidR="00534B2F" w:rsidRDefault="00534B2F"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65A62"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863A94"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82212C" w14:textId="77777777" w:rsidR="00534B2F" w:rsidRDefault="00534B2F"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F73EB" w14:textId="77777777" w:rsidR="00534B2F" w:rsidRDefault="00534B2F"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EDD89"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95781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2D8B83"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DE30D"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C47F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32555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1507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798961"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980A07" w14:textId="77777777" w:rsidR="00534B2F" w:rsidRDefault="00534B2F"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C5ACCB" w14:textId="77777777" w:rsidR="00534B2F" w:rsidRDefault="00534B2F" w:rsidP="0027327B">
            <w:pPr>
              <w:pStyle w:val="TAC"/>
            </w:pPr>
            <w:r>
              <w:rPr>
                <w:lang w:val="en-US" w:eastAsia="zh-CN" w:bidi="ar"/>
              </w:rPr>
              <w:t>0</w:t>
            </w:r>
          </w:p>
        </w:tc>
      </w:tr>
      <w:tr w:rsidR="00534B2F" w14:paraId="63BADAC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46802AF"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BB810"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10F209" w14:textId="77777777" w:rsidR="00534B2F" w:rsidRDefault="00534B2F"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223443"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BC4E1"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FCE41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67BCE"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84B95"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83A03"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668FB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A3EE17"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F1D260"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0ADF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BF2875"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800C23"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E6951" w14:textId="77777777" w:rsidR="00534B2F" w:rsidRDefault="00534B2F"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FB10A8" w14:textId="77777777" w:rsidR="00534B2F" w:rsidRDefault="00534B2F" w:rsidP="0027327B">
            <w:pPr>
              <w:jc w:val="center"/>
              <w:rPr>
                <w:rFonts w:ascii="Arial" w:hAnsi="Arial" w:cs="Arial"/>
                <w:color w:val="000000"/>
                <w:sz w:val="18"/>
                <w:szCs w:val="18"/>
              </w:rPr>
            </w:pPr>
          </w:p>
        </w:tc>
      </w:tr>
      <w:tr w:rsidR="00534B2F" w14:paraId="30066BA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26773F6"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D86748"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FEF07F" w14:textId="77777777" w:rsidR="00534B2F" w:rsidRDefault="00534B2F"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D32F2"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783CAA"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C1BEE" w14:textId="77777777" w:rsidR="00534B2F" w:rsidRDefault="00534B2F"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82898" w14:textId="77777777" w:rsidR="00534B2F" w:rsidRDefault="00534B2F"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8A0C5B" w14:textId="77777777" w:rsidR="00534B2F" w:rsidRDefault="00534B2F"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907A8" w14:textId="77777777" w:rsidR="00534B2F" w:rsidRDefault="00534B2F"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7709A" w14:textId="77777777" w:rsidR="00534B2F" w:rsidRDefault="00534B2F"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7A31B" w14:textId="77777777" w:rsidR="00534B2F" w:rsidRDefault="00534B2F"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91083" w14:textId="77777777" w:rsidR="00534B2F" w:rsidRDefault="00534B2F"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B32ED" w14:textId="77777777" w:rsidR="00534B2F" w:rsidRDefault="00534B2F"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D96ED" w14:textId="77777777" w:rsidR="00534B2F" w:rsidRDefault="00534B2F"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63BA12" w14:textId="77777777" w:rsidR="00534B2F" w:rsidRDefault="00534B2F"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E61251" w14:textId="77777777" w:rsidR="00534B2F" w:rsidRDefault="00534B2F"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5975BC" w14:textId="77777777" w:rsidR="00534B2F" w:rsidRDefault="00534B2F" w:rsidP="0027327B">
            <w:pPr>
              <w:jc w:val="center"/>
              <w:rPr>
                <w:rFonts w:ascii="Arial" w:hAnsi="Arial" w:cs="Arial"/>
                <w:color w:val="000000"/>
                <w:sz w:val="18"/>
                <w:szCs w:val="18"/>
              </w:rPr>
            </w:pPr>
          </w:p>
        </w:tc>
      </w:tr>
    </w:tbl>
    <w:p w14:paraId="015C2ADA" w14:textId="77777777" w:rsidR="00534B2F" w:rsidRDefault="00534B2F" w:rsidP="00534B2F">
      <w:pPr>
        <w:rPr>
          <w:sz w:val="16"/>
          <w:szCs w:val="16"/>
          <w:lang w:eastAsia="zh-CN"/>
        </w:rPr>
      </w:pPr>
    </w:p>
    <w:p w14:paraId="47E4B07B" w14:textId="46622760" w:rsidR="00534B2F" w:rsidRPr="001043CD" w:rsidRDefault="00534B2F" w:rsidP="00534B2F">
      <w:pPr>
        <w:pStyle w:val="Heading3"/>
        <w:rPr>
          <w:lang w:val="en-US" w:eastAsia="zh-CN"/>
        </w:rPr>
      </w:pPr>
      <w:bookmarkStart w:id="167" w:name="_Toc97546965"/>
      <w:r>
        <w:rPr>
          <w:lang w:eastAsia="zh-CN"/>
        </w:rPr>
        <w:t>6.5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67"/>
    </w:p>
    <w:p w14:paraId="2B533CDF" w14:textId="4FB44177" w:rsidR="00534B2F" w:rsidRDefault="00534B2F" w:rsidP="00534B2F">
      <w:pPr>
        <w:pStyle w:val="TH"/>
        <w:rPr>
          <w:lang w:eastAsia="zh-CN"/>
        </w:rPr>
      </w:pPr>
      <w:r>
        <w:t>Table 6.5.</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34B2F" w:rsidRPr="00530DFD" w14:paraId="524FF2FA" w14:textId="77777777" w:rsidTr="0027327B">
        <w:trPr>
          <w:trHeight w:val="383"/>
          <w:jc w:val="center"/>
        </w:trPr>
        <w:tc>
          <w:tcPr>
            <w:tcW w:w="1679" w:type="dxa"/>
          </w:tcPr>
          <w:p w14:paraId="33530251" w14:textId="77777777" w:rsidR="00534B2F" w:rsidRPr="00EC6D89" w:rsidRDefault="00534B2F" w:rsidP="0027327B">
            <w:pPr>
              <w:pStyle w:val="TAH"/>
              <w:rPr>
                <w:lang w:val="en-US" w:eastAsia="zh-CN"/>
              </w:rPr>
            </w:pPr>
            <w:r w:rsidRPr="00B0188E">
              <w:rPr>
                <w:lang w:val="en-US" w:eastAsia="zh-CN"/>
              </w:rPr>
              <w:t>Uplink CA configuration</w:t>
            </w:r>
          </w:p>
        </w:tc>
        <w:tc>
          <w:tcPr>
            <w:tcW w:w="2045" w:type="dxa"/>
            <w:shd w:val="clear" w:color="auto" w:fill="auto"/>
          </w:tcPr>
          <w:p w14:paraId="128CA5F6" w14:textId="77777777" w:rsidR="00534B2F" w:rsidRPr="00530DFD" w:rsidRDefault="00534B2F"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38C77B40" w14:textId="77777777" w:rsidR="00534B2F" w:rsidRPr="00530DFD" w:rsidRDefault="00534B2F"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7D01885"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65499116"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534B2F" w:rsidRPr="00530DFD" w14:paraId="175AB150" w14:textId="77777777" w:rsidTr="0027327B">
        <w:trPr>
          <w:trHeight w:val="192"/>
          <w:jc w:val="center"/>
        </w:trPr>
        <w:tc>
          <w:tcPr>
            <w:tcW w:w="1679" w:type="dxa"/>
            <w:vMerge w:val="restart"/>
            <w:vAlign w:val="center"/>
          </w:tcPr>
          <w:p w14:paraId="60292F91" w14:textId="77777777" w:rsidR="00534B2F" w:rsidRPr="00AE608E" w:rsidRDefault="00534B2F"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2712CA35" w14:textId="77777777" w:rsidR="00534B2F" w:rsidRPr="002C7612" w:rsidRDefault="00534B2F" w:rsidP="0027327B">
            <w:pPr>
              <w:pStyle w:val="TAL"/>
              <w:keepNext w:val="0"/>
              <w:widowControl w:val="0"/>
              <w:jc w:val="both"/>
              <w:rPr>
                <w:rFonts w:cs="Arial"/>
              </w:rPr>
            </w:pPr>
            <w:r w:rsidRPr="002C7612">
              <w:rPr>
                <w:rFonts w:cs="Arial"/>
              </w:rPr>
              <w:t>Case a</w:t>
            </w:r>
          </w:p>
        </w:tc>
        <w:tc>
          <w:tcPr>
            <w:tcW w:w="1641" w:type="dxa"/>
            <w:shd w:val="clear" w:color="auto" w:fill="auto"/>
          </w:tcPr>
          <w:p w14:paraId="16E428C0"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49FC0AE4"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653AAF0F" w14:textId="77777777" w:rsidR="00534B2F" w:rsidRPr="002C7612" w:rsidRDefault="00534B2F" w:rsidP="0027327B">
            <w:pPr>
              <w:pStyle w:val="TAL"/>
              <w:keepNext w:val="0"/>
              <w:widowControl w:val="0"/>
              <w:jc w:val="both"/>
              <w:rPr>
                <w:rFonts w:cs="Arial"/>
              </w:rPr>
            </w:pPr>
            <w:r w:rsidRPr="002C7612">
              <w:rPr>
                <w:rFonts w:cs="Arial"/>
              </w:rPr>
              <w:t>23dBm</w:t>
            </w:r>
          </w:p>
        </w:tc>
      </w:tr>
      <w:tr w:rsidR="00534B2F" w:rsidRPr="00530DFD" w14:paraId="3ED38F95" w14:textId="77777777" w:rsidTr="0027327B">
        <w:trPr>
          <w:trHeight w:val="192"/>
          <w:jc w:val="center"/>
        </w:trPr>
        <w:tc>
          <w:tcPr>
            <w:tcW w:w="1679" w:type="dxa"/>
            <w:vMerge/>
          </w:tcPr>
          <w:p w14:paraId="0D50FBE5" w14:textId="77777777" w:rsidR="00534B2F" w:rsidRPr="00AE608E" w:rsidRDefault="00534B2F" w:rsidP="0027327B">
            <w:pPr>
              <w:pStyle w:val="TAL"/>
              <w:keepNext w:val="0"/>
              <w:widowControl w:val="0"/>
              <w:jc w:val="both"/>
              <w:rPr>
                <w:rFonts w:cs="Arial"/>
                <w:kern w:val="2"/>
                <w:szCs w:val="18"/>
                <w:lang w:val="en-US" w:eastAsia="zh-CN"/>
              </w:rPr>
            </w:pPr>
          </w:p>
        </w:tc>
        <w:tc>
          <w:tcPr>
            <w:tcW w:w="2045" w:type="dxa"/>
            <w:shd w:val="clear" w:color="auto" w:fill="auto"/>
          </w:tcPr>
          <w:p w14:paraId="76DC2BA6" w14:textId="77777777" w:rsidR="00534B2F" w:rsidRPr="002C7612" w:rsidRDefault="00534B2F" w:rsidP="0027327B">
            <w:pPr>
              <w:pStyle w:val="TAL"/>
              <w:keepNext w:val="0"/>
              <w:widowControl w:val="0"/>
              <w:jc w:val="both"/>
              <w:rPr>
                <w:rFonts w:cs="Arial"/>
              </w:rPr>
            </w:pPr>
            <w:r w:rsidRPr="002C7612">
              <w:rPr>
                <w:rFonts w:cs="Arial"/>
              </w:rPr>
              <w:t>Case b</w:t>
            </w:r>
          </w:p>
        </w:tc>
        <w:tc>
          <w:tcPr>
            <w:tcW w:w="1641" w:type="dxa"/>
            <w:shd w:val="clear" w:color="auto" w:fill="auto"/>
          </w:tcPr>
          <w:p w14:paraId="778366A1"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07051AEA"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69E63030" w14:textId="77777777" w:rsidR="00534B2F" w:rsidRPr="002C7612" w:rsidRDefault="00534B2F" w:rsidP="0027327B">
            <w:pPr>
              <w:pStyle w:val="TAL"/>
              <w:keepNext w:val="0"/>
              <w:widowControl w:val="0"/>
              <w:jc w:val="both"/>
              <w:rPr>
                <w:rFonts w:cs="Arial"/>
              </w:rPr>
            </w:pPr>
            <w:r w:rsidRPr="002C7612">
              <w:rPr>
                <w:rFonts w:cs="Arial"/>
              </w:rPr>
              <w:t>26dBm</w:t>
            </w:r>
          </w:p>
        </w:tc>
      </w:tr>
    </w:tbl>
    <w:p w14:paraId="5538216B" w14:textId="77777777" w:rsidR="00534B2F" w:rsidRPr="00884AB9" w:rsidRDefault="00534B2F" w:rsidP="00534B2F">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6566DAFD" w14:textId="2BC1540E" w:rsidR="00534B2F" w:rsidRDefault="00534B2F" w:rsidP="00534B2F">
      <w:pPr>
        <w:pStyle w:val="TH"/>
        <w:rPr>
          <w:lang w:eastAsia="zh-CN"/>
        </w:rPr>
      </w:pPr>
      <w:r>
        <w:t>Table 6.5.</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34B2F" w:rsidRPr="00530DFD" w14:paraId="2015774A" w14:textId="77777777" w:rsidTr="0027327B">
        <w:trPr>
          <w:trHeight w:val="383"/>
          <w:jc w:val="center"/>
        </w:trPr>
        <w:tc>
          <w:tcPr>
            <w:tcW w:w="1679" w:type="dxa"/>
          </w:tcPr>
          <w:p w14:paraId="35EC02F0" w14:textId="77777777" w:rsidR="00534B2F" w:rsidRPr="00EC6D89" w:rsidRDefault="00534B2F" w:rsidP="0027327B">
            <w:pPr>
              <w:pStyle w:val="TAH"/>
              <w:rPr>
                <w:lang w:val="en-US" w:eastAsia="zh-CN"/>
              </w:rPr>
            </w:pPr>
            <w:r w:rsidRPr="00B0188E">
              <w:rPr>
                <w:lang w:val="en-US" w:eastAsia="zh-CN"/>
              </w:rPr>
              <w:t>Uplink CA configuration</w:t>
            </w:r>
          </w:p>
        </w:tc>
        <w:tc>
          <w:tcPr>
            <w:tcW w:w="2045" w:type="dxa"/>
            <w:shd w:val="clear" w:color="auto" w:fill="auto"/>
          </w:tcPr>
          <w:p w14:paraId="3A3981A9" w14:textId="77777777" w:rsidR="00534B2F" w:rsidRPr="00530DFD" w:rsidRDefault="00534B2F"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B300D61" w14:textId="77777777" w:rsidR="00534B2F" w:rsidRPr="00530DFD" w:rsidRDefault="00534B2F"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D7E2C0A"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3C6C4164"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534B2F" w:rsidRPr="00530DFD" w14:paraId="464A7FF1" w14:textId="77777777" w:rsidTr="0027327B">
        <w:trPr>
          <w:trHeight w:val="192"/>
          <w:jc w:val="center"/>
        </w:trPr>
        <w:tc>
          <w:tcPr>
            <w:tcW w:w="1679" w:type="dxa"/>
            <w:vMerge w:val="restart"/>
            <w:vAlign w:val="center"/>
          </w:tcPr>
          <w:p w14:paraId="728E232D" w14:textId="77777777" w:rsidR="00534B2F" w:rsidRPr="00E95425" w:rsidRDefault="00534B2F"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E8789F" w14:textId="77777777" w:rsidR="00534B2F" w:rsidRPr="002C7612" w:rsidRDefault="00534B2F" w:rsidP="0027327B">
            <w:pPr>
              <w:pStyle w:val="TAL"/>
              <w:keepNext w:val="0"/>
              <w:widowControl w:val="0"/>
              <w:jc w:val="both"/>
              <w:rPr>
                <w:rFonts w:cs="Arial"/>
              </w:rPr>
            </w:pPr>
            <w:r w:rsidRPr="002C7612">
              <w:rPr>
                <w:rFonts w:cs="Arial"/>
              </w:rPr>
              <w:t>Case a</w:t>
            </w:r>
          </w:p>
        </w:tc>
        <w:tc>
          <w:tcPr>
            <w:tcW w:w="1641" w:type="dxa"/>
            <w:shd w:val="clear" w:color="auto" w:fill="auto"/>
          </w:tcPr>
          <w:p w14:paraId="5E684E97"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629BE719"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11FD87AC" w14:textId="77777777" w:rsidR="00534B2F" w:rsidRPr="002C7612" w:rsidRDefault="00534B2F" w:rsidP="0027327B">
            <w:pPr>
              <w:pStyle w:val="TAL"/>
              <w:keepNext w:val="0"/>
              <w:widowControl w:val="0"/>
              <w:jc w:val="both"/>
              <w:rPr>
                <w:rFonts w:cs="Arial"/>
              </w:rPr>
            </w:pPr>
            <w:r w:rsidRPr="002C7612">
              <w:rPr>
                <w:rFonts w:cs="Arial"/>
              </w:rPr>
              <w:t>23dBm</w:t>
            </w:r>
          </w:p>
        </w:tc>
      </w:tr>
      <w:tr w:rsidR="00534B2F" w:rsidRPr="00530DFD" w14:paraId="7A8199FE" w14:textId="77777777" w:rsidTr="0027327B">
        <w:trPr>
          <w:trHeight w:val="192"/>
          <w:jc w:val="center"/>
        </w:trPr>
        <w:tc>
          <w:tcPr>
            <w:tcW w:w="1679" w:type="dxa"/>
            <w:vMerge/>
          </w:tcPr>
          <w:p w14:paraId="331B0BB4" w14:textId="77777777" w:rsidR="00534B2F" w:rsidRPr="00AE608E" w:rsidRDefault="00534B2F" w:rsidP="0027327B">
            <w:pPr>
              <w:pStyle w:val="TAL"/>
              <w:keepNext w:val="0"/>
              <w:widowControl w:val="0"/>
              <w:jc w:val="both"/>
              <w:rPr>
                <w:rFonts w:cs="Arial"/>
                <w:kern w:val="2"/>
                <w:szCs w:val="18"/>
                <w:lang w:val="en-US" w:eastAsia="zh-CN"/>
              </w:rPr>
            </w:pPr>
          </w:p>
        </w:tc>
        <w:tc>
          <w:tcPr>
            <w:tcW w:w="2045" w:type="dxa"/>
            <w:shd w:val="clear" w:color="auto" w:fill="auto"/>
          </w:tcPr>
          <w:p w14:paraId="2F9CD959" w14:textId="77777777" w:rsidR="00534B2F" w:rsidRPr="002C7612" w:rsidRDefault="00534B2F" w:rsidP="0027327B">
            <w:pPr>
              <w:pStyle w:val="TAL"/>
              <w:keepNext w:val="0"/>
              <w:widowControl w:val="0"/>
              <w:jc w:val="both"/>
              <w:rPr>
                <w:rFonts w:cs="Arial"/>
              </w:rPr>
            </w:pPr>
            <w:r w:rsidRPr="002C7612">
              <w:rPr>
                <w:rFonts w:cs="Arial"/>
              </w:rPr>
              <w:t>Case b</w:t>
            </w:r>
          </w:p>
        </w:tc>
        <w:tc>
          <w:tcPr>
            <w:tcW w:w="1641" w:type="dxa"/>
            <w:shd w:val="clear" w:color="auto" w:fill="auto"/>
          </w:tcPr>
          <w:p w14:paraId="2F4B06D2"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6C5177CF"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0C6E3205" w14:textId="77777777" w:rsidR="00534B2F" w:rsidRPr="002C7612" w:rsidRDefault="00534B2F" w:rsidP="0027327B">
            <w:pPr>
              <w:pStyle w:val="TAL"/>
              <w:keepNext w:val="0"/>
              <w:widowControl w:val="0"/>
              <w:jc w:val="both"/>
              <w:rPr>
                <w:rFonts w:cs="Arial"/>
              </w:rPr>
            </w:pPr>
            <w:r w:rsidRPr="002C7612">
              <w:rPr>
                <w:rFonts w:cs="Arial"/>
              </w:rPr>
              <w:t>26dBm</w:t>
            </w:r>
          </w:p>
        </w:tc>
      </w:tr>
    </w:tbl>
    <w:p w14:paraId="58FD9D9B" w14:textId="77777777" w:rsidR="00534B2F" w:rsidRPr="00884AB9" w:rsidRDefault="00534B2F" w:rsidP="00534B2F">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49438B9" w14:textId="29882AE0" w:rsidR="00534B2F" w:rsidRPr="00FD4F24" w:rsidRDefault="00534B2F" w:rsidP="00534B2F">
      <w:pPr>
        <w:pStyle w:val="Heading3"/>
        <w:rPr>
          <w:lang w:eastAsia="zh-CN"/>
        </w:rPr>
      </w:pPr>
      <w:bookmarkStart w:id="168" w:name="_Toc97546966"/>
      <w:r>
        <w:t>6.5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68"/>
    </w:p>
    <w:p w14:paraId="1550DCE3" w14:textId="77777777" w:rsidR="00534B2F" w:rsidRDefault="00534B2F" w:rsidP="00534B2F">
      <w:pPr>
        <w:rPr>
          <w:lang w:val="en-US" w:eastAsia="zh-CN"/>
        </w:rPr>
      </w:pPr>
      <w:r>
        <w:t xml:space="preserve">According to the PC3 CA_n2A-n30A-n77A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5A36B579" w14:textId="77777777" w:rsidR="00534B2F" w:rsidRDefault="00534B2F" w:rsidP="00534B2F">
      <w:pPr>
        <w:pStyle w:val="B1"/>
      </w:pPr>
      <w:r>
        <w:t>-</w:t>
      </w:r>
      <w:r>
        <w:tab/>
        <w:t>IMD</w:t>
      </w:r>
      <w:r>
        <w:rPr>
          <w:lang w:val="en-US" w:eastAsia="zh-CN"/>
        </w:rPr>
        <w:t xml:space="preserve">2 and IMD4 </w:t>
      </w:r>
      <w:r>
        <w:t xml:space="preserve">products are produced by Band n2 and </w:t>
      </w:r>
      <w:r>
        <w:rPr>
          <w:rFonts w:hint="eastAsia"/>
          <w:lang w:eastAsia="zh-CN"/>
        </w:rPr>
        <w:t>n30</w:t>
      </w:r>
      <w:r>
        <w:t xml:space="preserve"> that might fall in Rx of band n77.</w:t>
      </w:r>
    </w:p>
    <w:p w14:paraId="7FDCC7F5" w14:textId="77777777" w:rsidR="00534B2F" w:rsidRDefault="00534B2F" w:rsidP="00534B2F">
      <w:pPr>
        <w:pStyle w:val="B1"/>
      </w:pPr>
      <w:r>
        <w:rPr>
          <w:lang w:val="en-US" w:eastAsia="zh-CN"/>
        </w:rPr>
        <w:t>-</w:t>
      </w:r>
      <w:r>
        <w:rPr>
          <w:lang w:val="en-US" w:eastAsia="zh-CN"/>
        </w:rPr>
        <w:tab/>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n30.</w:t>
      </w:r>
    </w:p>
    <w:p w14:paraId="53EFFC83" w14:textId="77777777" w:rsidR="00534B2F" w:rsidRDefault="00534B2F" w:rsidP="00534B2F">
      <w:pPr>
        <w:pStyle w:val="B1"/>
        <w:rPr>
          <w:lang w:val="en-US" w:eastAsia="zh-CN"/>
        </w:rPr>
      </w:pPr>
      <w:r>
        <w:t>-</w:t>
      </w:r>
      <w:r>
        <w:tab/>
        <w:t>IMD</w:t>
      </w:r>
      <w:r>
        <w:rPr>
          <w:lang w:val="en-US" w:eastAsia="zh-CN"/>
        </w:rPr>
        <w:t>4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n2</w:t>
      </w:r>
      <w:r>
        <w:rPr>
          <w:lang w:val="en-US" w:eastAsia="zh-CN"/>
        </w:rPr>
        <w:t>.</w:t>
      </w:r>
    </w:p>
    <w:p w14:paraId="38B706D5" w14:textId="77777777" w:rsidR="00534B2F" w:rsidRPr="001D20B4" w:rsidRDefault="00534B2F" w:rsidP="00534B2F">
      <w:pPr>
        <w:rPr>
          <w:lang w:eastAsia="ja-JP"/>
        </w:rPr>
      </w:pPr>
      <w:r>
        <w:rPr>
          <w:lang w:eastAsia="ja-JP"/>
        </w:rPr>
        <w:t>For the IMD products produced by Band n2 and n30 UL, the MSD values of the corresponding PC3 CA case can be applied since this uplink configuration does not support PC2.</w:t>
      </w:r>
    </w:p>
    <w:p w14:paraId="608DD9AA" w14:textId="567177A7" w:rsidR="00534B2F" w:rsidRDefault="00534B2F" w:rsidP="00534B2F">
      <w:pPr>
        <w:pStyle w:val="Heading4"/>
        <w:tabs>
          <w:tab w:val="left" w:pos="0"/>
        </w:tabs>
        <w:ind w:left="0" w:firstLine="0"/>
        <w:rPr>
          <w:rFonts w:cs="Arial"/>
          <w:szCs w:val="28"/>
          <w:lang w:val="en-US" w:eastAsia="zh-CN"/>
        </w:rPr>
      </w:pPr>
      <w:bookmarkStart w:id="169" w:name="_Toc97546967"/>
      <w:r>
        <w:rPr>
          <w:rFonts w:cs="Arial"/>
        </w:rPr>
        <w:t>6.5.3</w:t>
      </w:r>
      <w:r>
        <w:rPr>
          <w:rFonts w:cs="Arial"/>
          <w:lang w:eastAsia="zh-CN"/>
        </w:rPr>
        <w:t>.1</w:t>
      </w:r>
      <w:r>
        <w:rPr>
          <w:rFonts w:cs="Arial"/>
          <w:lang w:eastAsia="zh-CN"/>
        </w:rPr>
        <w:tab/>
        <w:t>Power class 2 Case</w:t>
      </w:r>
      <w:r>
        <w:rPr>
          <w:rFonts w:cs="Arial"/>
          <w:lang w:val="en-US" w:eastAsia="zh-CN"/>
        </w:rPr>
        <w:t xml:space="preserve"> A</w:t>
      </w:r>
      <w:bookmarkEnd w:id="169"/>
    </w:p>
    <w:p w14:paraId="3CE4491E" w14:textId="06A93E28" w:rsidR="00534B2F" w:rsidRDefault="00534B2F" w:rsidP="00534B2F">
      <w:pPr>
        <w:rPr>
          <w:iCs/>
          <w:lang w:eastAsia="zh-CN"/>
        </w:rPr>
      </w:pPr>
      <w:r>
        <w:rPr>
          <w:iCs/>
          <w:lang w:eastAsia="zh-CN"/>
        </w:rPr>
        <w:t xml:space="preserve">The additional MSD due to intermodulation for PC2 CA_n2A-n30A-n77A are defined in Table 6.5.3.1-1. </w:t>
      </w:r>
    </w:p>
    <w:p w14:paraId="1CD5CF21" w14:textId="6B4D00D6" w:rsidR="00534B2F" w:rsidRDefault="00534B2F" w:rsidP="00534B2F">
      <w:pPr>
        <w:pStyle w:val="TH"/>
      </w:pPr>
      <w:r w:rsidRPr="00577923">
        <w:t>Ta</w:t>
      </w:r>
      <w:r w:rsidRPr="00577923">
        <w:rPr>
          <w:szCs w:val="22"/>
        </w:rPr>
        <w:t xml:space="preserve">ble </w:t>
      </w:r>
      <w:r>
        <w:rPr>
          <w:szCs w:val="22"/>
          <w:lang w:val="en-US" w:eastAsia="zh-CN"/>
        </w:rPr>
        <w:t>6.5.3.1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534B2F" w14:paraId="35B112B9" w14:textId="77777777" w:rsidTr="0027327B">
        <w:trPr>
          <w:trHeight w:val="231"/>
          <w:tblHeader/>
          <w:jc w:val="center"/>
        </w:trPr>
        <w:tc>
          <w:tcPr>
            <w:tcW w:w="1738" w:type="dxa"/>
            <w:tcBorders>
              <w:bottom w:val="single" w:sz="4" w:space="0" w:color="auto"/>
            </w:tcBorders>
            <w:vAlign w:val="center"/>
          </w:tcPr>
          <w:p w14:paraId="5177E68D" w14:textId="77777777" w:rsidR="00534B2F" w:rsidRPr="00FF4632" w:rsidRDefault="00534B2F" w:rsidP="0027327B">
            <w:pPr>
              <w:pStyle w:val="TAH"/>
            </w:pPr>
            <w:r w:rsidRPr="00FF4632">
              <w:t>NR CA Configuration</w:t>
            </w:r>
          </w:p>
        </w:tc>
        <w:tc>
          <w:tcPr>
            <w:tcW w:w="1146" w:type="dxa"/>
            <w:tcBorders>
              <w:bottom w:val="single" w:sz="4" w:space="0" w:color="auto"/>
            </w:tcBorders>
            <w:vAlign w:val="center"/>
          </w:tcPr>
          <w:p w14:paraId="7FD48696" w14:textId="77777777" w:rsidR="00534B2F" w:rsidRPr="00FF4632" w:rsidRDefault="00534B2F" w:rsidP="0027327B">
            <w:pPr>
              <w:pStyle w:val="TAH"/>
            </w:pPr>
            <w:r w:rsidRPr="00FF4632">
              <w:t>NR band</w:t>
            </w:r>
          </w:p>
        </w:tc>
        <w:tc>
          <w:tcPr>
            <w:tcW w:w="1160" w:type="dxa"/>
            <w:tcBorders>
              <w:bottom w:val="single" w:sz="4" w:space="0" w:color="auto"/>
            </w:tcBorders>
            <w:vAlign w:val="center"/>
          </w:tcPr>
          <w:p w14:paraId="173C20C1" w14:textId="77777777" w:rsidR="00534B2F" w:rsidRPr="00FF4632" w:rsidRDefault="00534B2F"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8C1541E" w14:textId="77777777" w:rsidR="00534B2F" w:rsidRPr="00FF4632" w:rsidRDefault="00534B2F" w:rsidP="0027327B">
            <w:pPr>
              <w:pStyle w:val="TAH"/>
            </w:pPr>
            <w:r w:rsidRPr="00FF4632">
              <w:t xml:space="preserve">UL/DL BW </w:t>
            </w:r>
            <w:r w:rsidRPr="00FF4632">
              <w:br/>
              <w:t>(MHz)</w:t>
            </w:r>
          </w:p>
        </w:tc>
        <w:tc>
          <w:tcPr>
            <w:tcW w:w="877" w:type="dxa"/>
            <w:tcBorders>
              <w:bottom w:val="single" w:sz="4" w:space="0" w:color="auto"/>
            </w:tcBorders>
            <w:vAlign w:val="center"/>
          </w:tcPr>
          <w:p w14:paraId="2BC4F218" w14:textId="77777777" w:rsidR="00534B2F" w:rsidRPr="00FF4632" w:rsidRDefault="00534B2F" w:rsidP="0027327B">
            <w:pPr>
              <w:pStyle w:val="TAH"/>
            </w:pPr>
            <w:r w:rsidRPr="00FF4632">
              <w:t>UL</w:t>
            </w:r>
          </w:p>
          <w:p w14:paraId="3D884B79" w14:textId="77777777" w:rsidR="00534B2F" w:rsidRPr="00FF4632" w:rsidRDefault="00534B2F" w:rsidP="0027327B">
            <w:pPr>
              <w:pStyle w:val="TAH"/>
            </w:pPr>
            <w:r w:rsidRPr="00FF4632">
              <w:t>L</w:t>
            </w:r>
            <w:r w:rsidRPr="00FF4632">
              <w:rPr>
                <w:vertAlign w:val="subscript"/>
              </w:rPr>
              <w:t>CRB</w:t>
            </w:r>
          </w:p>
        </w:tc>
        <w:tc>
          <w:tcPr>
            <w:tcW w:w="1299" w:type="dxa"/>
            <w:tcBorders>
              <w:bottom w:val="single" w:sz="4" w:space="0" w:color="auto"/>
            </w:tcBorders>
            <w:vAlign w:val="center"/>
          </w:tcPr>
          <w:p w14:paraId="30C4491C" w14:textId="77777777" w:rsidR="00534B2F" w:rsidRPr="00FF4632" w:rsidRDefault="00534B2F"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75357D14" w14:textId="77777777" w:rsidR="00534B2F" w:rsidRPr="00FF4632" w:rsidRDefault="00534B2F" w:rsidP="0027327B">
            <w:pPr>
              <w:pStyle w:val="TAH"/>
            </w:pPr>
            <w:r w:rsidRPr="00FF4632">
              <w:t xml:space="preserve">MSD </w:t>
            </w:r>
            <w:r w:rsidRPr="00FF4632">
              <w:br/>
              <w:t>(dB)</w:t>
            </w:r>
          </w:p>
        </w:tc>
        <w:tc>
          <w:tcPr>
            <w:tcW w:w="947" w:type="dxa"/>
            <w:tcBorders>
              <w:bottom w:val="single" w:sz="4" w:space="0" w:color="auto"/>
            </w:tcBorders>
            <w:vAlign w:val="center"/>
          </w:tcPr>
          <w:p w14:paraId="200C542A" w14:textId="77777777" w:rsidR="00534B2F" w:rsidRPr="00FF4632" w:rsidRDefault="00534B2F" w:rsidP="0027327B">
            <w:pPr>
              <w:pStyle w:val="TAH"/>
            </w:pPr>
            <w:r w:rsidRPr="00FF4632">
              <w:t>Duplex mode</w:t>
            </w:r>
          </w:p>
        </w:tc>
        <w:tc>
          <w:tcPr>
            <w:tcW w:w="947" w:type="dxa"/>
            <w:tcBorders>
              <w:bottom w:val="single" w:sz="4" w:space="0" w:color="auto"/>
            </w:tcBorders>
          </w:tcPr>
          <w:p w14:paraId="14059851" w14:textId="77777777" w:rsidR="00534B2F" w:rsidRPr="00FF4632" w:rsidRDefault="00534B2F" w:rsidP="0027327B">
            <w:pPr>
              <w:pStyle w:val="TAH"/>
            </w:pPr>
            <w:r w:rsidRPr="00FF4632">
              <w:t>IMD order</w:t>
            </w:r>
          </w:p>
        </w:tc>
      </w:tr>
      <w:tr w:rsidR="00534B2F" w14:paraId="5437C514" w14:textId="77777777" w:rsidTr="0027327B">
        <w:trPr>
          <w:trHeight w:val="149"/>
          <w:jc w:val="center"/>
        </w:trPr>
        <w:tc>
          <w:tcPr>
            <w:tcW w:w="1738" w:type="dxa"/>
            <w:vMerge w:val="restart"/>
            <w:vAlign w:val="center"/>
          </w:tcPr>
          <w:p w14:paraId="65281EFE" w14:textId="77777777" w:rsidR="00534B2F" w:rsidRPr="00FF4632" w:rsidRDefault="00534B2F"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4F39E3AB" w14:textId="77777777" w:rsidR="00534B2F" w:rsidRPr="00FF4632" w:rsidRDefault="00534B2F" w:rsidP="0027327B">
            <w:pPr>
              <w:pStyle w:val="TAC"/>
            </w:pPr>
            <w:r w:rsidRPr="004F227F">
              <w:t>n2</w:t>
            </w:r>
          </w:p>
        </w:tc>
        <w:tc>
          <w:tcPr>
            <w:tcW w:w="1160" w:type="dxa"/>
            <w:vAlign w:val="center"/>
          </w:tcPr>
          <w:p w14:paraId="7ADFF873" w14:textId="77777777" w:rsidR="00534B2F" w:rsidRPr="00FF4632" w:rsidRDefault="00534B2F" w:rsidP="0027327B">
            <w:pPr>
              <w:pStyle w:val="TAC"/>
            </w:pPr>
            <w:r w:rsidRPr="004F227F">
              <w:t>1906</w:t>
            </w:r>
          </w:p>
        </w:tc>
        <w:tc>
          <w:tcPr>
            <w:tcW w:w="746" w:type="dxa"/>
          </w:tcPr>
          <w:p w14:paraId="7D4B521A" w14:textId="77777777" w:rsidR="00534B2F" w:rsidRPr="00FF4632" w:rsidRDefault="00534B2F" w:rsidP="0027327B">
            <w:pPr>
              <w:pStyle w:val="TAC"/>
            </w:pPr>
            <w:r w:rsidRPr="004F227F">
              <w:t>5</w:t>
            </w:r>
          </w:p>
        </w:tc>
        <w:tc>
          <w:tcPr>
            <w:tcW w:w="877" w:type="dxa"/>
          </w:tcPr>
          <w:p w14:paraId="4D99B93D" w14:textId="77777777" w:rsidR="00534B2F" w:rsidRPr="00FF4632" w:rsidRDefault="00534B2F" w:rsidP="0027327B">
            <w:pPr>
              <w:pStyle w:val="TAC"/>
            </w:pPr>
            <w:r w:rsidRPr="004F227F">
              <w:t>25</w:t>
            </w:r>
          </w:p>
        </w:tc>
        <w:tc>
          <w:tcPr>
            <w:tcW w:w="1299" w:type="dxa"/>
            <w:vAlign w:val="center"/>
          </w:tcPr>
          <w:p w14:paraId="1D643480" w14:textId="77777777" w:rsidR="00534B2F" w:rsidRPr="00FF4632" w:rsidRDefault="00534B2F" w:rsidP="0027327B">
            <w:pPr>
              <w:pStyle w:val="TAC"/>
            </w:pPr>
            <w:r w:rsidRPr="004F227F">
              <w:t>1986</w:t>
            </w:r>
          </w:p>
        </w:tc>
        <w:tc>
          <w:tcPr>
            <w:tcW w:w="634" w:type="dxa"/>
          </w:tcPr>
          <w:p w14:paraId="283ED616" w14:textId="77777777" w:rsidR="00534B2F" w:rsidRPr="002B768F" w:rsidRDefault="00534B2F" w:rsidP="0027327B">
            <w:pPr>
              <w:pStyle w:val="TAC"/>
              <w:rPr>
                <w:highlight w:val="yellow"/>
              </w:rPr>
            </w:pPr>
            <w:r w:rsidRPr="00012523">
              <w:t>19.3</w:t>
            </w:r>
          </w:p>
        </w:tc>
        <w:tc>
          <w:tcPr>
            <w:tcW w:w="947" w:type="dxa"/>
          </w:tcPr>
          <w:p w14:paraId="0DA7DDB1" w14:textId="77777777" w:rsidR="00534B2F" w:rsidRPr="00FF4632" w:rsidRDefault="00534B2F" w:rsidP="0027327B">
            <w:pPr>
              <w:pStyle w:val="TAC"/>
            </w:pPr>
            <w:r w:rsidRPr="004F227F">
              <w:t>FDD</w:t>
            </w:r>
          </w:p>
        </w:tc>
        <w:tc>
          <w:tcPr>
            <w:tcW w:w="947" w:type="dxa"/>
            <w:vAlign w:val="center"/>
          </w:tcPr>
          <w:p w14:paraId="7BF07EA7" w14:textId="77777777" w:rsidR="00534B2F" w:rsidRPr="00FF4632" w:rsidRDefault="00534B2F" w:rsidP="0027327B">
            <w:pPr>
              <w:pStyle w:val="TAC"/>
            </w:pPr>
            <w:r w:rsidRPr="004F227F">
              <w:t>IMD4</w:t>
            </w:r>
            <w:r>
              <w:rPr>
                <w:vertAlign w:val="superscript"/>
              </w:rPr>
              <w:t>zz</w:t>
            </w:r>
          </w:p>
        </w:tc>
      </w:tr>
      <w:tr w:rsidR="00534B2F" w14:paraId="4A5182CC" w14:textId="77777777" w:rsidTr="0027327B">
        <w:trPr>
          <w:trHeight w:val="57"/>
          <w:jc w:val="center"/>
        </w:trPr>
        <w:tc>
          <w:tcPr>
            <w:tcW w:w="1738" w:type="dxa"/>
            <w:vMerge/>
            <w:vAlign w:val="center"/>
          </w:tcPr>
          <w:p w14:paraId="7A906635" w14:textId="77777777" w:rsidR="00534B2F" w:rsidRPr="00FF4632" w:rsidRDefault="00534B2F" w:rsidP="0027327B">
            <w:pPr>
              <w:pStyle w:val="TAC"/>
            </w:pPr>
          </w:p>
        </w:tc>
        <w:tc>
          <w:tcPr>
            <w:tcW w:w="1146" w:type="dxa"/>
            <w:vAlign w:val="center"/>
          </w:tcPr>
          <w:p w14:paraId="10ADE635" w14:textId="77777777" w:rsidR="00534B2F" w:rsidRPr="00FF4632" w:rsidRDefault="00534B2F" w:rsidP="0027327B">
            <w:pPr>
              <w:pStyle w:val="TAC"/>
            </w:pPr>
            <w:r w:rsidRPr="004F227F">
              <w:t>n30</w:t>
            </w:r>
          </w:p>
        </w:tc>
        <w:tc>
          <w:tcPr>
            <w:tcW w:w="1160" w:type="dxa"/>
            <w:vAlign w:val="center"/>
          </w:tcPr>
          <w:p w14:paraId="7A6548E8" w14:textId="77777777" w:rsidR="00534B2F" w:rsidRPr="00FF4632" w:rsidRDefault="00534B2F" w:rsidP="0027327B">
            <w:pPr>
              <w:pStyle w:val="TAC"/>
            </w:pPr>
            <w:r w:rsidRPr="004F227F">
              <w:t>2312</w:t>
            </w:r>
          </w:p>
        </w:tc>
        <w:tc>
          <w:tcPr>
            <w:tcW w:w="746" w:type="dxa"/>
          </w:tcPr>
          <w:p w14:paraId="1AAADB54" w14:textId="77777777" w:rsidR="00534B2F" w:rsidRPr="00FF4632" w:rsidRDefault="00534B2F" w:rsidP="0027327B">
            <w:pPr>
              <w:pStyle w:val="TAC"/>
            </w:pPr>
            <w:r w:rsidRPr="004F227F">
              <w:t>5</w:t>
            </w:r>
          </w:p>
        </w:tc>
        <w:tc>
          <w:tcPr>
            <w:tcW w:w="877" w:type="dxa"/>
          </w:tcPr>
          <w:p w14:paraId="27ACE07C" w14:textId="77777777" w:rsidR="00534B2F" w:rsidRPr="00FF4632" w:rsidRDefault="00534B2F" w:rsidP="0027327B">
            <w:pPr>
              <w:pStyle w:val="TAC"/>
            </w:pPr>
            <w:r w:rsidRPr="004F227F">
              <w:t>25</w:t>
            </w:r>
          </w:p>
        </w:tc>
        <w:tc>
          <w:tcPr>
            <w:tcW w:w="1299" w:type="dxa"/>
            <w:vAlign w:val="center"/>
          </w:tcPr>
          <w:p w14:paraId="2E2CCD04" w14:textId="77777777" w:rsidR="00534B2F" w:rsidRPr="00FF4632" w:rsidRDefault="00534B2F" w:rsidP="0027327B">
            <w:pPr>
              <w:pStyle w:val="TAC"/>
            </w:pPr>
            <w:r w:rsidRPr="004F227F">
              <w:t>2357</w:t>
            </w:r>
          </w:p>
        </w:tc>
        <w:tc>
          <w:tcPr>
            <w:tcW w:w="634" w:type="dxa"/>
          </w:tcPr>
          <w:p w14:paraId="07C1CF60" w14:textId="77777777" w:rsidR="00534B2F" w:rsidRPr="00FF4632" w:rsidRDefault="00534B2F" w:rsidP="0027327B">
            <w:pPr>
              <w:pStyle w:val="TAC"/>
            </w:pPr>
            <w:r w:rsidRPr="004F227F">
              <w:t>N/A</w:t>
            </w:r>
          </w:p>
        </w:tc>
        <w:tc>
          <w:tcPr>
            <w:tcW w:w="947" w:type="dxa"/>
          </w:tcPr>
          <w:p w14:paraId="313D3CD7" w14:textId="77777777" w:rsidR="00534B2F" w:rsidRPr="00FF4632" w:rsidRDefault="00534B2F" w:rsidP="0027327B">
            <w:pPr>
              <w:pStyle w:val="TAC"/>
            </w:pPr>
            <w:r w:rsidRPr="004F227F">
              <w:t>FDD</w:t>
            </w:r>
          </w:p>
        </w:tc>
        <w:tc>
          <w:tcPr>
            <w:tcW w:w="947" w:type="dxa"/>
            <w:vAlign w:val="center"/>
          </w:tcPr>
          <w:p w14:paraId="1553C8F8" w14:textId="77777777" w:rsidR="00534B2F" w:rsidRPr="00FF4632" w:rsidRDefault="00534B2F" w:rsidP="0027327B">
            <w:pPr>
              <w:pStyle w:val="TAC"/>
            </w:pPr>
            <w:r w:rsidRPr="004F227F">
              <w:t>N/A</w:t>
            </w:r>
          </w:p>
        </w:tc>
      </w:tr>
      <w:tr w:rsidR="00534B2F" w14:paraId="06346FF6" w14:textId="77777777" w:rsidTr="0027327B">
        <w:trPr>
          <w:trHeight w:val="22"/>
          <w:jc w:val="center"/>
        </w:trPr>
        <w:tc>
          <w:tcPr>
            <w:tcW w:w="1738" w:type="dxa"/>
            <w:vMerge/>
          </w:tcPr>
          <w:p w14:paraId="3413A87F" w14:textId="77777777" w:rsidR="00534B2F" w:rsidRPr="00FF4632" w:rsidRDefault="00534B2F" w:rsidP="0027327B">
            <w:pPr>
              <w:pStyle w:val="TAC"/>
            </w:pPr>
          </w:p>
        </w:tc>
        <w:tc>
          <w:tcPr>
            <w:tcW w:w="1146" w:type="dxa"/>
            <w:vAlign w:val="center"/>
          </w:tcPr>
          <w:p w14:paraId="7133E88D" w14:textId="77777777" w:rsidR="00534B2F" w:rsidRPr="00FF4632" w:rsidRDefault="00534B2F" w:rsidP="0027327B">
            <w:pPr>
              <w:pStyle w:val="TAC"/>
            </w:pPr>
            <w:r w:rsidRPr="004F227F">
              <w:t>n77</w:t>
            </w:r>
          </w:p>
        </w:tc>
        <w:tc>
          <w:tcPr>
            <w:tcW w:w="1160" w:type="dxa"/>
            <w:vAlign w:val="center"/>
          </w:tcPr>
          <w:p w14:paraId="6F6D4FF2" w14:textId="77777777" w:rsidR="00534B2F" w:rsidRPr="00FF4632" w:rsidRDefault="00534B2F" w:rsidP="0027327B">
            <w:pPr>
              <w:pStyle w:val="TAC"/>
            </w:pPr>
            <w:r w:rsidRPr="004F227F">
              <w:t>3305</w:t>
            </w:r>
          </w:p>
        </w:tc>
        <w:tc>
          <w:tcPr>
            <w:tcW w:w="746" w:type="dxa"/>
          </w:tcPr>
          <w:p w14:paraId="4FA0F851" w14:textId="77777777" w:rsidR="00534B2F" w:rsidRPr="00FF4632" w:rsidRDefault="00534B2F" w:rsidP="0027327B">
            <w:pPr>
              <w:pStyle w:val="TAC"/>
            </w:pPr>
            <w:r w:rsidRPr="004F227F">
              <w:t>10</w:t>
            </w:r>
          </w:p>
        </w:tc>
        <w:tc>
          <w:tcPr>
            <w:tcW w:w="877" w:type="dxa"/>
          </w:tcPr>
          <w:p w14:paraId="6D630993" w14:textId="77777777" w:rsidR="00534B2F" w:rsidRPr="00FF4632" w:rsidRDefault="00534B2F" w:rsidP="0027327B">
            <w:pPr>
              <w:pStyle w:val="TAC"/>
            </w:pPr>
            <w:r w:rsidRPr="004F227F">
              <w:t>50</w:t>
            </w:r>
          </w:p>
        </w:tc>
        <w:tc>
          <w:tcPr>
            <w:tcW w:w="1299" w:type="dxa"/>
            <w:vAlign w:val="center"/>
          </w:tcPr>
          <w:p w14:paraId="0B73378E" w14:textId="77777777" w:rsidR="00534B2F" w:rsidRPr="00FF4632" w:rsidRDefault="00534B2F" w:rsidP="0027327B">
            <w:pPr>
              <w:pStyle w:val="TAC"/>
            </w:pPr>
            <w:r w:rsidRPr="004F227F">
              <w:t>3305</w:t>
            </w:r>
          </w:p>
        </w:tc>
        <w:tc>
          <w:tcPr>
            <w:tcW w:w="634" w:type="dxa"/>
          </w:tcPr>
          <w:p w14:paraId="5E26EC78" w14:textId="77777777" w:rsidR="00534B2F" w:rsidRPr="00FF4632" w:rsidRDefault="00534B2F" w:rsidP="0027327B">
            <w:pPr>
              <w:pStyle w:val="TAC"/>
            </w:pPr>
            <w:r w:rsidRPr="004F227F">
              <w:t>N/A</w:t>
            </w:r>
          </w:p>
        </w:tc>
        <w:tc>
          <w:tcPr>
            <w:tcW w:w="947" w:type="dxa"/>
          </w:tcPr>
          <w:p w14:paraId="164AA60A" w14:textId="77777777" w:rsidR="00534B2F" w:rsidRPr="00FF4632" w:rsidRDefault="00534B2F" w:rsidP="0027327B">
            <w:pPr>
              <w:pStyle w:val="TAC"/>
            </w:pPr>
            <w:r w:rsidRPr="004F227F">
              <w:t>TDD</w:t>
            </w:r>
          </w:p>
        </w:tc>
        <w:tc>
          <w:tcPr>
            <w:tcW w:w="947" w:type="dxa"/>
            <w:vAlign w:val="center"/>
          </w:tcPr>
          <w:p w14:paraId="48D09D6E" w14:textId="77777777" w:rsidR="00534B2F" w:rsidRPr="00FF4632" w:rsidRDefault="00534B2F" w:rsidP="0027327B">
            <w:pPr>
              <w:pStyle w:val="TAC"/>
            </w:pPr>
            <w:r w:rsidRPr="004F227F">
              <w:t>N/A</w:t>
            </w:r>
          </w:p>
        </w:tc>
      </w:tr>
      <w:tr w:rsidR="00534B2F" w14:paraId="03C16254" w14:textId="77777777" w:rsidTr="0027327B">
        <w:trPr>
          <w:trHeight w:val="22"/>
          <w:jc w:val="center"/>
        </w:trPr>
        <w:tc>
          <w:tcPr>
            <w:tcW w:w="1738" w:type="dxa"/>
            <w:vMerge/>
          </w:tcPr>
          <w:p w14:paraId="24B7F288" w14:textId="77777777" w:rsidR="00534B2F" w:rsidRPr="00FF4632" w:rsidRDefault="00534B2F" w:rsidP="0027327B">
            <w:pPr>
              <w:pStyle w:val="TAC"/>
            </w:pPr>
          </w:p>
        </w:tc>
        <w:tc>
          <w:tcPr>
            <w:tcW w:w="1146" w:type="dxa"/>
            <w:vAlign w:val="center"/>
          </w:tcPr>
          <w:p w14:paraId="3FE00DCB" w14:textId="77777777" w:rsidR="00534B2F" w:rsidRPr="00FF4632" w:rsidRDefault="00534B2F" w:rsidP="0027327B">
            <w:pPr>
              <w:pStyle w:val="TAC"/>
            </w:pPr>
            <w:r w:rsidRPr="004F227F">
              <w:t>n2</w:t>
            </w:r>
          </w:p>
        </w:tc>
        <w:tc>
          <w:tcPr>
            <w:tcW w:w="1160" w:type="dxa"/>
            <w:tcBorders>
              <w:top w:val="single" w:sz="4" w:space="0" w:color="auto"/>
              <w:left w:val="single" w:sz="4" w:space="0" w:color="auto"/>
              <w:bottom w:val="single" w:sz="4" w:space="0" w:color="auto"/>
              <w:right w:val="single" w:sz="4" w:space="0" w:color="auto"/>
            </w:tcBorders>
            <w:vAlign w:val="center"/>
          </w:tcPr>
          <w:p w14:paraId="117DFC0A" w14:textId="77777777" w:rsidR="00534B2F" w:rsidRPr="00FF4632" w:rsidRDefault="00534B2F" w:rsidP="0027327B">
            <w:pPr>
              <w:pStyle w:val="TAC"/>
            </w:pPr>
            <w:r w:rsidRPr="004F227F">
              <w:t>1905</w:t>
            </w:r>
          </w:p>
        </w:tc>
        <w:tc>
          <w:tcPr>
            <w:tcW w:w="746" w:type="dxa"/>
          </w:tcPr>
          <w:p w14:paraId="293AD690" w14:textId="77777777" w:rsidR="00534B2F" w:rsidRPr="00FF4632" w:rsidRDefault="00534B2F" w:rsidP="0027327B">
            <w:pPr>
              <w:pStyle w:val="TAC"/>
            </w:pPr>
            <w:r w:rsidRPr="004F227F">
              <w:t>5</w:t>
            </w:r>
          </w:p>
        </w:tc>
        <w:tc>
          <w:tcPr>
            <w:tcW w:w="877" w:type="dxa"/>
          </w:tcPr>
          <w:p w14:paraId="51461E5D" w14:textId="77777777" w:rsidR="00534B2F" w:rsidRPr="00FF4632" w:rsidRDefault="00534B2F" w:rsidP="0027327B">
            <w:pPr>
              <w:pStyle w:val="TAC"/>
            </w:pPr>
            <w:r w:rsidRPr="004F227F">
              <w:t>25</w:t>
            </w:r>
          </w:p>
        </w:tc>
        <w:tc>
          <w:tcPr>
            <w:tcW w:w="1299" w:type="dxa"/>
            <w:tcBorders>
              <w:top w:val="single" w:sz="4" w:space="0" w:color="auto"/>
              <w:left w:val="single" w:sz="4" w:space="0" w:color="auto"/>
              <w:bottom w:val="single" w:sz="4" w:space="0" w:color="auto"/>
              <w:right w:val="single" w:sz="4" w:space="0" w:color="auto"/>
            </w:tcBorders>
            <w:vAlign w:val="center"/>
          </w:tcPr>
          <w:p w14:paraId="0A07BDA4" w14:textId="77777777" w:rsidR="00534B2F" w:rsidRPr="00FF4632" w:rsidRDefault="00534B2F" w:rsidP="0027327B">
            <w:pPr>
              <w:pStyle w:val="TAC"/>
            </w:pPr>
            <w:r w:rsidRPr="004F227F">
              <w:t>1985</w:t>
            </w:r>
          </w:p>
        </w:tc>
        <w:tc>
          <w:tcPr>
            <w:tcW w:w="634" w:type="dxa"/>
          </w:tcPr>
          <w:p w14:paraId="6602E69C" w14:textId="77777777" w:rsidR="00534B2F" w:rsidRPr="00FF4632" w:rsidRDefault="00534B2F" w:rsidP="0027327B">
            <w:pPr>
              <w:pStyle w:val="TAC"/>
            </w:pPr>
            <w:r w:rsidRPr="004F227F">
              <w:t>N/A</w:t>
            </w:r>
          </w:p>
        </w:tc>
        <w:tc>
          <w:tcPr>
            <w:tcW w:w="947" w:type="dxa"/>
          </w:tcPr>
          <w:p w14:paraId="1855EB0E" w14:textId="77777777" w:rsidR="00534B2F" w:rsidRPr="00FF4632" w:rsidRDefault="00534B2F" w:rsidP="0027327B">
            <w:pPr>
              <w:pStyle w:val="TAC"/>
            </w:pPr>
            <w:r w:rsidRPr="004F227F">
              <w:t>FDD</w:t>
            </w:r>
          </w:p>
        </w:tc>
        <w:tc>
          <w:tcPr>
            <w:tcW w:w="947" w:type="dxa"/>
            <w:vAlign w:val="center"/>
          </w:tcPr>
          <w:p w14:paraId="33273FA5" w14:textId="77777777" w:rsidR="00534B2F" w:rsidRPr="00FF4632" w:rsidRDefault="00534B2F" w:rsidP="0027327B">
            <w:pPr>
              <w:pStyle w:val="TAC"/>
            </w:pPr>
            <w:r w:rsidRPr="004F227F">
              <w:t>N/A</w:t>
            </w:r>
          </w:p>
        </w:tc>
      </w:tr>
      <w:tr w:rsidR="00534B2F" w14:paraId="425BC7B6" w14:textId="77777777" w:rsidTr="0027327B">
        <w:trPr>
          <w:trHeight w:val="22"/>
          <w:jc w:val="center"/>
        </w:trPr>
        <w:tc>
          <w:tcPr>
            <w:tcW w:w="1738" w:type="dxa"/>
            <w:vMerge/>
          </w:tcPr>
          <w:p w14:paraId="2CE5EBA3" w14:textId="77777777" w:rsidR="00534B2F" w:rsidRPr="00FF4632" w:rsidRDefault="00534B2F" w:rsidP="0027327B">
            <w:pPr>
              <w:pStyle w:val="TAC"/>
            </w:pPr>
          </w:p>
        </w:tc>
        <w:tc>
          <w:tcPr>
            <w:tcW w:w="1146" w:type="dxa"/>
            <w:vAlign w:val="center"/>
          </w:tcPr>
          <w:p w14:paraId="0B8D8BC2" w14:textId="77777777" w:rsidR="00534B2F" w:rsidRPr="00FF4632" w:rsidRDefault="00534B2F" w:rsidP="0027327B">
            <w:pPr>
              <w:pStyle w:val="TAC"/>
            </w:pPr>
            <w:r w:rsidRPr="004F227F">
              <w:t>n30</w:t>
            </w:r>
          </w:p>
        </w:tc>
        <w:tc>
          <w:tcPr>
            <w:tcW w:w="1160" w:type="dxa"/>
            <w:tcBorders>
              <w:top w:val="single" w:sz="4" w:space="0" w:color="auto"/>
              <w:left w:val="single" w:sz="4" w:space="0" w:color="auto"/>
              <w:bottom w:val="single" w:sz="4" w:space="0" w:color="auto"/>
              <w:right w:val="single" w:sz="4" w:space="0" w:color="auto"/>
            </w:tcBorders>
            <w:vAlign w:val="center"/>
          </w:tcPr>
          <w:p w14:paraId="50374627" w14:textId="77777777" w:rsidR="00534B2F" w:rsidRPr="00FF4632" w:rsidRDefault="00534B2F" w:rsidP="0027327B">
            <w:pPr>
              <w:pStyle w:val="TAC"/>
            </w:pPr>
            <w:r w:rsidRPr="004F227F">
              <w:t>2309</w:t>
            </w:r>
          </w:p>
        </w:tc>
        <w:tc>
          <w:tcPr>
            <w:tcW w:w="746" w:type="dxa"/>
          </w:tcPr>
          <w:p w14:paraId="738B143E" w14:textId="77777777" w:rsidR="00534B2F" w:rsidRPr="00FF4632" w:rsidRDefault="00534B2F" w:rsidP="0027327B">
            <w:pPr>
              <w:pStyle w:val="TAC"/>
            </w:pPr>
            <w:r w:rsidRPr="004F227F">
              <w:t>5</w:t>
            </w:r>
          </w:p>
        </w:tc>
        <w:tc>
          <w:tcPr>
            <w:tcW w:w="877" w:type="dxa"/>
          </w:tcPr>
          <w:p w14:paraId="399472B4" w14:textId="77777777" w:rsidR="00534B2F" w:rsidRPr="00FF4632" w:rsidRDefault="00534B2F" w:rsidP="0027327B">
            <w:pPr>
              <w:pStyle w:val="TAC"/>
            </w:pPr>
            <w:r w:rsidRPr="004F227F">
              <w:t>25</w:t>
            </w:r>
          </w:p>
        </w:tc>
        <w:tc>
          <w:tcPr>
            <w:tcW w:w="1299" w:type="dxa"/>
            <w:tcBorders>
              <w:top w:val="single" w:sz="4" w:space="0" w:color="auto"/>
              <w:left w:val="single" w:sz="4" w:space="0" w:color="auto"/>
              <w:bottom w:val="single" w:sz="4" w:space="0" w:color="auto"/>
              <w:right w:val="single" w:sz="4" w:space="0" w:color="auto"/>
            </w:tcBorders>
            <w:vAlign w:val="center"/>
          </w:tcPr>
          <w:p w14:paraId="0F0137B0" w14:textId="77777777" w:rsidR="00534B2F" w:rsidRPr="00FF4632" w:rsidRDefault="00534B2F" w:rsidP="0027327B">
            <w:pPr>
              <w:pStyle w:val="TAC"/>
            </w:pPr>
            <w:r w:rsidRPr="004F227F">
              <w:t>2354</w:t>
            </w:r>
          </w:p>
        </w:tc>
        <w:tc>
          <w:tcPr>
            <w:tcW w:w="634" w:type="dxa"/>
          </w:tcPr>
          <w:p w14:paraId="3CC21BAD" w14:textId="77777777" w:rsidR="00534B2F" w:rsidRPr="00FF4632" w:rsidRDefault="00534B2F" w:rsidP="0027327B">
            <w:pPr>
              <w:pStyle w:val="TAC"/>
            </w:pPr>
            <w:r>
              <w:t>22.2</w:t>
            </w:r>
          </w:p>
        </w:tc>
        <w:tc>
          <w:tcPr>
            <w:tcW w:w="947" w:type="dxa"/>
          </w:tcPr>
          <w:p w14:paraId="7DAC9349" w14:textId="77777777" w:rsidR="00534B2F" w:rsidRPr="00FF4632" w:rsidRDefault="00534B2F" w:rsidP="0027327B">
            <w:pPr>
              <w:pStyle w:val="TAC"/>
            </w:pPr>
            <w:r w:rsidRPr="004F227F">
              <w:t>FDD</w:t>
            </w:r>
          </w:p>
        </w:tc>
        <w:tc>
          <w:tcPr>
            <w:tcW w:w="947" w:type="dxa"/>
            <w:vAlign w:val="center"/>
          </w:tcPr>
          <w:p w14:paraId="609B56BF" w14:textId="77777777" w:rsidR="00534B2F" w:rsidRPr="00FF4632" w:rsidRDefault="00534B2F" w:rsidP="0027327B">
            <w:pPr>
              <w:pStyle w:val="TAC"/>
            </w:pPr>
            <w:r w:rsidRPr="004F227F">
              <w:t>IMD4</w:t>
            </w:r>
            <w:r>
              <w:rPr>
                <w:vertAlign w:val="superscript"/>
              </w:rPr>
              <w:t>zz</w:t>
            </w:r>
          </w:p>
        </w:tc>
      </w:tr>
      <w:tr w:rsidR="00534B2F" w14:paraId="13BE087B" w14:textId="77777777" w:rsidTr="0027327B">
        <w:trPr>
          <w:trHeight w:val="22"/>
          <w:jc w:val="center"/>
        </w:trPr>
        <w:tc>
          <w:tcPr>
            <w:tcW w:w="1738" w:type="dxa"/>
            <w:vMerge/>
          </w:tcPr>
          <w:p w14:paraId="5609614A" w14:textId="77777777" w:rsidR="00534B2F" w:rsidRPr="00FF4632" w:rsidRDefault="00534B2F" w:rsidP="0027327B">
            <w:pPr>
              <w:pStyle w:val="TAC"/>
            </w:pPr>
          </w:p>
        </w:tc>
        <w:tc>
          <w:tcPr>
            <w:tcW w:w="1146" w:type="dxa"/>
            <w:vAlign w:val="center"/>
          </w:tcPr>
          <w:p w14:paraId="40E63B5C" w14:textId="77777777" w:rsidR="00534B2F" w:rsidRPr="00FF4632" w:rsidRDefault="00534B2F" w:rsidP="0027327B">
            <w:pPr>
              <w:pStyle w:val="TAC"/>
            </w:pPr>
            <w:r w:rsidRPr="004F227F">
              <w:t>n77</w:t>
            </w:r>
          </w:p>
        </w:tc>
        <w:tc>
          <w:tcPr>
            <w:tcW w:w="1160" w:type="dxa"/>
            <w:tcBorders>
              <w:top w:val="single" w:sz="4" w:space="0" w:color="auto"/>
              <w:left w:val="single" w:sz="4" w:space="0" w:color="auto"/>
              <w:bottom w:val="single" w:sz="4" w:space="0" w:color="auto"/>
              <w:right w:val="single" w:sz="4" w:space="0" w:color="auto"/>
            </w:tcBorders>
            <w:vAlign w:val="center"/>
          </w:tcPr>
          <w:p w14:paraId="5B800C57" w14:textId="77777777" w:rsidR="00534B2F" w:rsidRPr="00FF4632" w:rsidRDefault="00534B2F" w:rsidP="0027327B">
            <w:pPr>
              <w:pStyle w:val="TAC"/>
            </w:pPr>
            <w:r w:rsidRPr="004F227F">
              <w:t>3361</w:t>
            </w:r>
          </w:p>
        </w:tc>
        <w:tc>
          <w:tcPr>
            <w:tcW w:w="746" w:type="dxa"/>
          </w:tcPr>
          <w:p w14:paraId="5A66503A" w14:textId="77777777" w:rsidR="00534B2F" w:rsidRPr="00FF4632" w:rsidRDefault="00534B2F" w:rsidP="0027327B">
            <w:pPr>
              <w:pStyle w:val="TAC"/>
            </w:pPr>
            <w:r w:rsidRPr="004F227F">
              <w:t>10</w:t>
            </w:r>
          </w:p>
        </w:tc>
        <w:tc>
          <w:tcPr>
            <w:tcW w:w="877" w:type="dxa"/>
          </w:tcPr>
          <w:p w14:paraId="2220AD1E" w14:textId="77777777" w:rsidR="00534B2F" w:rsidRPr="00FF4632" w:rsidRDefault="00534B2F" w:rsidP="0027327B">
            <w:pPr>
              <w:pStyle w:val="TAC"/>
            </w:pPr>
            <w:r w:rsidRPr="004F227F">
              <w:t>50</w:t>
            </w:r>
          </w:p>
        </w:tc>
        <w:tc>
          <w:tcPr>
            <w:tcW w:w="1299" w:type="dxa"/>
            <w:tcBorders>
              <w:top w:val="single" w:sz="4" w:space="0" w:color="auto"/>
              <w:left w:val="single" w:sz="4" w:space="0" w:color="auto"/>
              <w:bottom w:val="single" w:sz="4" w:space="0" w:color="auto"/>
              <w:right w:val="single" w:sz="4" w:space="0" w:color="auto"/>
            </w:tcBorders>
            <w:vAlign w:val="center"/>
          </w:tcPr>
          <w:p w14:paraId="5A9E2EE4" w14:textId="77777777" w:rsidR="00534B2F" w:rsidRPr="00FF4632" w:rsidRDefault="00534B2F" w:rsidP="0027327B">
            <w:pPr>
              <w:pStyle w:val="TAC"/>
            </w:pPr>
            <w:r w:rsidRPr="004F227F">
              <w:t>3361</w:t>
            </w:r>
          </w:p>
        </w:tc>
        <w:tc>
          <w:tcPr>
            <w:tcW w:w="634" w:type="dxa"/>
          </w:tcPr>
          <w:p w14:paraId="0179B640" w14:textId="77777777" w:rsidR="00534B2F" w:rsidRPr="00FF4632" w:rsidRDefault="00534B2F" w:rsidP="0027327B">
            <w:pPr>
              <w:pStyle w:val="TAC"/>
            </w:pPr>
            <w:r w:rsidRPr="004F227F">
              <w:t>N/A</w:t>
            </w:r>
          </w:p>
        </w:tc>
        <w:tc>
          <w:tcPr>
            <w:tcW w:w="947" w:type="dxa"/>
          </w:tcPr>
          <w:p w14:paraId="35516B6D" w14:textId="77777777" w:rsidR="00534B2F" w:rsidRPr="00FF4632" w:rsidRDefault="00534B2F" w:rsidP="0027327B">
            <w:pPr>
              <w:pStyle w:val="TAC"/>
            </w:pPr>
            <w:r w:rsidRPr="004F227F">
              <w:t>TDD</w:t>
            </w:r>
          </w:p>
        </w:tc>
        <w:tc>
          <w:tcPr>
            <w:tcW w:w="947" w:type="dxa"/>
            <w:vAlign w:val="center"/>
          </w:tcPr>
          <w:p w14:paraId="0F92F497" w14:textId="77777777" w:rsidR="00534B2F" w:rsidRPr="00FF4632" w:rsidRDefault="00534B2F" w:rsidP="0027327B">
            <w:pPr>
              <w:pStyle w:val="TAC"/>
            </w:pPr>
            <w:r w:rsidRPr="004F227F">
              <w:t>N/A</w:t>
            </w:r>
          </w:p>
        </w:tc>
      </w:tr>
      <w:tr w:rsidR="00534B2F" w14:paraId="34B09C47" w14:textId="77777777" w:rsidTr="0027327B">
        <w:trPr>
          <w:trHeight w:val="22"/>
          <w:jc w:val="center"/>
        </w:trPr>
        <w:tc>
          <w:tcPr>
            <w:tcW w:w="1738" w:type="dxa"/>
            <w:vMerge/>
          </w:tcPr>
          <w:p w14:paraId="7C581AAD" w14:textId="77777777" w:rsidR="00534B2F" w:rsidRPr="00FF4632" w:rsidRDefault="00534B2F" w:rsidP="0027327B">
            <w:pPr>
              <w:pStyle w:val="TAC"/>
            </w:pPr>
          </w:p>
        </w:tc>
        <w:tc>
          <w:tcPr>
            <w:tcW w:w="1146" w:type="dxa"/>
            <w:vAlign w:val="center"/>
          </w:tcPr>
          <w:p w14:paraId="5B046C0C" w14:textId="77777777" w:rsidR="00534B2F" w:rsidRPr="004F227F" w:rsidRDefault="00534B2F" w:rsidP="0027327B">
            <w:pPr>
              <w:pStyle w:val="TAC"/>
            </w:pPr>
            <w:r w:rsidRPr="004F227F">
              <w:t>n2</w:t>
            </w:r>
          </w:p>
        </w:tc>
        <w:tc>
          <w:tcPr>
            <w:tcW w:w="1160" w:type="dxa"/>
            <w:tcBorders>
              <w:top w:val="single" w:sz="4" w:space="0" w:color="auto"/>
              <w:left w:val="single" w:sz="4" w:space="0" w:color="auto"/>
              <w:bottom w:val="single" w:sz="4" w:space="0" w:color="auto"/>
              <w:right w:val="single" w:sz="4" w:space="0" w:color="auto"/>
            </w:tcBorders>
            <w:vAlign w:val="center"/>
          </w:tcPr>
          <w:p w14:paraId="53B20111" w14:textId="77777777" w:rsidR="00534B2F" w:rsidRPr="004F227F" w:rsidRDefault="00534B2F" w:rsidP="0027327B">
            <w:pPr>
              <w:pStyle w:val="TAC"/>
            </w:pPr>
            <w:r w:rsidRPr="00FC5F2A">
              <w:t>1860</w:t>
            </w:r>
          </w:p>
        </w:tc>
        <w:tc>
          <w:tcPr>
            <w:tcW w:w="746" w:type="dxa"/>
          </w:tcPr>
          <w:p w14:paraId="6EDFDAEA" w14:textId="77777777" w:rsidR="00534B2F" w:rsidRPr="004F227F" w:rsidRDefault="00534B2F" w:rsidP="0027327B">
            <w:pPr>
              <w:pStyle w:val="TAC"/>
            </w:pPr>
            <w:r w:rsidRPr="00FC5F2A">
              <w:t>5</w:t>
            </w:r>
          </w:p>
        </w:tc>
        <w:tc>
          <w:tcPr>
            <w:tcW w:w="877" w:type="dxa"/>
          </w:tcPr>
          <w:p w14:paraId="1CDE38DF" w14:textId="77777777" w:rsidR="00534B2F" w:rsidRPr="004F227F" w:rsidRDefault="00534B2F" w:rsidP="0027327B">
            <w:pPr>
              <w:pStyle w:val="TAC"/>
            </w:pPr>
            <w:r w:rsidRPr="00FC5F2A">
              <w:t>25</w:t>
            </w:r>
          </w:p>
        </w:tc>
        <w:tc>
          <w:tcPr>
            <w:tcW w:w="1299" w:type="dxa"/>
            <w:tcBorders>
              <w:top w:val="single" w:sz="4" w:space="0" w:color="auto"/>
              <w:left w:val="single" w:sz="4" w:space="0" w:color="auto"/>
              <w:bottom w:val="single" w:sz="4" w:space="0" w:color="auto"/>
              <w:right w:val="single" w:sz="4" w:space="0" w:color="auto"/>
            </w:tcBorders>
            <w:vAlign w:val="center"/>
          </w:tcPr>
          <w:p w14:paraId="14389237" w14:textId="77777777" w:rsidR="00534B2F" w:rsidRPr="004F227F" w:rsidRDefault="00534B2F" w:rsidP="0027327B">
            <w:pPr>
              <w:pStyle w:val="TAC"/>
            </w:pPr>
            <w:r w:rsidRPr="00FC5F2A">
              <w:t>1940</w:t>
            </w:r>
          </w:p>
        </w:tc>
        <w:tc>
          <w:tcPr>
            <w:tcW w:w="634" w:type="dxa"/>
          </w:tcPr>
          <w:p w14:paraId="594DFB3B" w14:textId="77777777" w:rsidR="00534B2F" w:rsidRPr="004F227F" w:rsidRDefault="00534B2F" w:rsidP="0027327B">
            <w:pPr>
              <w:pStyle w:val="TAC"/>
            </w:pPr>
            <w:r w:rsidRPr="00FC5F2A">
              <w:t>N/A</w:t>
            </w:r>
          </w:p>
        </w:tc>
        <w:tc>
          <w:tcPr>
            <w:tcW w:w="947" w:type="dxa"/>
          </w:tcPr>
          <w:p w14:paraId="1FABE991" w14:textId="77777777" w:rsidR="00534B2F" w:rsidRPr="004F227F" w:rsidRDefault="00534B2F" w:rsidP="0027327B">
            <w:pPr>
              <w:pStyle w:val="TAC"/>
            </w:pPr>
            <w:r w:rsidRPr="004F227F">
              <w:t>FDD</w:t>
            </w:r>
          </w:p>
        </w:tc>
        <w:tc>
          <w:tcPr>
            <w:tcW w:w="947" w:type="dxa"/>
            <w:vAlign w:val="center"/>
          </w:tcPr>
          <w:p w14:paraId="212C1F11" w14:textId="77777777" w:rsidR="00534B2F" w:rsidRPr="004F227F" w:rsidRDefault="00534B2F" w:rsidP="0027327B">
            <w:pPr>
              <w:pStyle w:val="TAC"/>
            </w:pPr>
            <w:r w:rsidRPr="00FC5F2A">
              <w:t>N/A</w:t>
            </w:r>
          </w:p>
        </w:tc>
      </w:tr>
      <w:tr w:rsidR="00534B2F" w14:paraId="22DDFB6F" w14:textId="77777777" w:rsidTr="0027327B">
        <w:trPr>
          <w:trHeight w:val="22"/>
          <w:jc w:val="center"/>
        </w:trPr>
        <w:tc>
          <w:tcPr>
            <w:tcW w:w="1738" w:type="dxa"/>
            <w:vMerge/>
          </w:tcPr>
          <w:p w14:paraId="7668261B" w14:textId="77777777" w:rsidR="00534B2F" w:rsidRPr="00FF4632" w:rsidRDefault="00534B2F" w:rsidP="0027327B">
            <w:pPr>
              <w:pStyle w:val="TAC"/>
            </w:pPr>
          </w:p>
        </w:tc>
        <w:tc>
          <w:tcPr>
            <w:tcW w:w="1146" w:type="dxa"/>
            <w:vAlign w:val="center"/>
          </w:tcPr>
          <w:p w14:paraId="148AE39B" w14:textId="77777777" w:rsidR="00534B2F" w:rsidRPr="004F227F" w:rsidRDefault="00534B2F" w:rsidP="0027327B">
            <w:pPr>
              <w:pStyle w:val="TAC"/>
            </w:pPr>
            <w:r w:rsidRPr="004F227F">
              <w:t>n30</w:t>
            </w:r>
          </w:p>
        </w:tc>
        <w:tc>
          <w:tcPr>
            <w:tcW w:w="1160" w:type="dxa"/>
            <w:tcBorders>
              <w:top w:val="single" w:sz="4" w:space="0" w:color="auto"/>
              <w:left w:val="single" w:sz="4" w:space="0" w:color="auto"/>
              <w:bottom w:val="single" w:sz="4" w:space="0" w:color="auto"/>
              <w:right w:val="single" w:sz="4" w:space="0" w:color="auto"/>
            </w:tcBorders>
            <w:vAlign w:val="center"/>
          </w:tcPr>
          <w:p w14:paraId="2F4A6649" w14:textId="77777777" w:rsidR="00534B2F" w:rsidRPr="004F227F" w:rsidRDefault="00534B2F" w:rsidP="0027327B">
            <w:pPr>
              <w:pStyle w:val="TAC"/>
            </w:pPr>
            <w:r w:rsidRPr="00FC5F2A">
              <w:t>2309</w:t>
            </w:r>
          </w:p>
        </w:tc>
        <w:tc>
          <w:tcPr>
            <w:tcW w:w="746" w:type="dxa"/>
          </w:tcPr>
          <w:p w14:paraId="5442C21B" w14:textId="77777777" w:rsidR="00534B2F" w:rsidRPr="004F227F" w:rsidRDefault="00534B2F" w:rsidP="0027327B">
            <w:pPr>
              <w:pStyle w:val="TAC"/>
            </w:pPr>
            <w:r w:rsidRPr="00FC5F2A">
              <w:t>5</w:t>
            </w:r>
          </w:p>
        </w:tc>
        <w:tc>
          <w:tcPr>
            <w:tcW w:w="877" w:type="dxa"/>
          </w:tcPr>
          <w:p w14:paraId="201D5981" w14:textId="77777777" w:rsidR="00534B2F" w:rsidRPr="004F227F" w:rsidRDefault="00534B2F" w:rsidP="0027327B">
            <w:pPr>
              <w:pStyle w:val="TAC"/>
            </w:pPr>
            <w:r w:rsidRPr="00FC5F2A">
              <w:t>25</w:t>
            </w:r>
          </w:p>
        </w:tc>
        <w:tc>
          <w:tcPr>
            <w:tcW w:w="1299" w:type="dxa"/>
            <w:tcBorders>
              <w:top w:val="single" w:sz="4" w:space="0" w:color="auto"/>
              <w:left w:val="single" w:sz="4" w:space="0" w:color="auto"/>
              <w:bottom w:val="single" w:sz="4" w:space="0" w:color="auto"/>
              <w:right w:val="single" w:sz="4" w:space="0" w:color="auto"/>
            </w:tcBorders>
            <w:vAlign w:val="center"/>
          </w:tcPr>
          <w:p w14:paraId="20FF7F95" w14:textId="77777777" w:rsidR="00534B2F" w:rsidRPr="004F227F" w:rsidRDefault="00534B2F" w:rsidP="0027327B">
            <w:pPr>
              <w:pStyle w:val="TAC"/>
            </w:pPr>
            <w:r w:rsidRPr="00FC5F2A">
              <w:t>2354</w:t>
            </w:r>
          </w:p>
        </w:tc>
        <w:tc>
          <w:tcPr>
            <w:tcW w:w="634" w:type="dxa"/>
          </w:tcPr>
          <w:p w14:paraId="04CE492E" w14:textId="77777777" w:rsidR="00534B2F" w:rsidRPr="004F227F" w:rsidRDefault="00534B2F" w:rsidP="0027327B">
            <w:pPr>
              <w:pStyle w:val="TAC"/>
            </w:pPr>
            <w:r>
              <w:t>12.9</w:t>
            </w:r>
          </w:p>
        </w:tc>
        <w:tc>
          <w:tcPr>
            <w:tcW w:w="947" w:type="dxa"/>
          </w:tcPr>
          <w:p w14:paraId="78DA1936" w14:textId="77777777" w:rsidR="00534B2F" w:rsidRPr="004F227F" w:rsidRDefault="00534B2F" w:rsidP="0027327B">
            <w:pPr>
              <w:pStyle w:val="TAC"/>
            </w:pPr>
            <w:r w:rsidRPr="004F227F">
              <w:t>FDD</w:t>
            </w:r>
          </w:p>
        </w:tc>
        <w:tc>
          <w:tcPr>
            <w:tcW w:w="947" w:type="dxa"/>
            <w:vAlign w:val="center"/>
          </w:tcPr>
          <w:p w14:paraId="620632F6" w14:textId="77777777" w:rsidR="00534B2F" w:rsidRPr="004F227F" w:rsidRDefault="00534B2F" w:rsidP="0027327B">
            <w:pPr>
              <w:pStyle w:val="TAC"/>
            </w:pPr>
            <w:r w:rsidRPr="00FC5F2A">
              <w:t>IMD5</w:t>
            </w:r>
          </w:p>
        </w:tc>
      </w:tr>
      <w:tr w:rsidR="00534B2F" w14:paraId="417BEBA2" w14:textId="77777777" w:rsidTr="0027327B">
        <w:trPr>
          <w:trHeight w:val="22"/>
          <w:jc w:val="center"/>
        </w:trPr>
        <w:tc>
          <w:tcPr>
            <w:tcW w:w="1738" w:type="dxa"/>
            <w:vMerge/>
          </w:tcPr>
          <w:p w14:paraId="390392AA" w14:textId="77777777" w:rsidR="00534B2F" w:rsidRPr="00FF4632" w:rsidRDefault="00534B2F" w:rsidP="0027327B">
            <w:pPr>
              <w:pStyle w:val="TAC"/>
            </w:pPr>
          </w:p>
        </w:tc>
        <w:tc>
          <w:tcPr>
            <w:tcW w:w="1146" w:type="dxa"/>
            <w:vAlign w:val="center"/>
          </w:tcPr>
          <w:p w14:paraId="591E4638" w14:textId="77777777" w:rsidR="00534B2F" w:rsidRPr="004F227F" w:rsidRDefault="00534B2F" w:rsidP="0027327B">
            <w:pPr>
              <w:pStyle w:val="TAC"/>
            </w:pPr>
            <w:r w:rsidRPr="004F227F">
              <w:t>n77</w:t>
            </w:r>
          </w:p>
        </w:tc>
        <w:tc>
          <w:tcPr>
            <w:tcW w:w="1160" w:type="dxa"/>
            <w:tcBorders>
              <w:top w:val="single" w:sz="4" w:space="0" w:color="auto"/>
              <w:left w:val="single" w:sz="4" w:space="0" w:color="auto"/>
              <w:bottom w:val="single" w:sz="4" w:space="0" w:color="auto"/>
              <w:right w:val="single" w:sz="4" w:space="0" w:color="auto"/>
            </w:tcBorders>
            <w:vAlign w:val="center"/>
          </w:tcPr>
          <w:p w14:paraId="7978B09A" w14:textId="77777777" w:rsidR="00534B2F" w:rsidRPr="004F227F" w:rsidRDefault="00534B2F" w:rsidP="0027327B">
            <w:pPr>
              <w:pStyle w:val="TAC"/>
            </w:pPr>
            <w:r w:rsidRPr="00FC5F2A">
              <w:t>3967</w:t>
            </w:r>
          </w:p>
        </w:tc>
        <w:tc>
          <w:tcPr>
            <w:tcW w:w="746" w:type="dxa"/>
          </w:tcPr>
          <w:p w14:paraId="261BF11E" w14:textId="77777777" w:rsidR="00534B2F" w:rsidRPr="004F227F" w:rsidRDefault="00534B2F" w:rsidP="0027327B">
            <w:pPr>
              <w:pStyle w:val="TAC"/>
            </w:pPr>
            <w:r w:rsidRPr="00FC5F2A">
              <w:t>10</w:t>
            </w:r>
          </w:p>
        </w:tc>
        <w:tc>
          <w:tcPr>
            <w:tcW w:w="877" w:type="dxa"/>
          </w:tcPr>
          <w:p w14:paraId="18FDD867" w14:textId="77777777" w:rsidR="00534B2F" w:rsidRPr="004F227F" w:rsidRDefault="00534B2F" w:rsidP="0027327B">
            <w:pPr>
              <w:pStyle w:val="TAC"/>
            </w:pPr>
            <w:r w:rsidRPr="00FC5F2A">
              <w:t>50</w:t>
            </w:r>
          </w:p>
        </w:tc>
        <w:tc>
          <w:tcPr>
            <w:tcW w:w="1299" w:type="dxa"/>
            <w:tcBorders>
              <w:top w:val="single" w:sz="4" w:space="0" w:color="auto"/>
              <w:left w:val="single" w:sz="4" w:space="0" w:color="auto"/>
              <w:bottom w:val="single" w:sz="4" w:space="0" w:color="auto"/>
              <w:right w:val="single" w:sz="4" w:space="0" w:color="auto"/>
            </w:tcBorders>
            <w:vAlign w:val="center"/>
          </w:tcPr>
          <w:p w14:paraId="5D63AC5A" w14:textId="77777777" w:rsidR="00534B2F" w:rsidRPr="004F227F" w:rsidRDefault="00534B2F" w:rsidP="0027327B">
            <w:pPr>
              <w:pStyle w:val="TAC"/>
            </w:pPr>
            <w:r w:rsidRPr="00FC5F2A">
              <w:t>3967</w:t>
            </w:r>
          </w:p>
        </w:tc>
        <w:tc>
          <w:tcPr>
            <w:tcW w:w="634" w:type="dxa"/>
          </w:tcPr>
          <w:p w14:paraId="53D7D6BB" w14:textId="77777777" w:rsidR="00534B2F" w:rsidRPr="004F227F" w:rsidRDefault="00534B2F" w:rsidP="0027327B">
            <w:pPr>
              <w:pStyle w:val="TAC"/>
            </w:pPr>
            <w:r w:rsidRPr="00FC5F2A">
              <w:t>N/A</w:t>
            </w:r>
          </w:p>
        </w:tc>
        <w:tc>
          <w:tcPr>
            <w:tcW w:w="947" w:type="dxa"/>
          </w:tcPr>
          <w:p w14:paraId="1A559C34" w14:textId="77777777" w:rsidR="00534B2F" w:rsidRPr="004F227F" w:rsidRDefault="00534B2F" w:rsidP="0027327B">
            <w:pPr>
              <w:pStyle w:val="TAC"/>
            </w:pPr>
            <w:r w:rsidRPr="004F227F">
              <w:t>TDD</w:t>
            </w:r>
          </w:p>
        </w:tc>
        <w:tc>
          <w:tcPr>
            <w:tcW w:w="947" w:type="dxa"/>
            <w:vAlign w:val="center"/>
          </w:tcPr>
          <w:p w14:paraId="61562951" w14:textId="77777777" w:rsidR="00534B2F" w:rsidRPr="004F227F" w:rsidRDefault="00534B2F" w:rsidP="0027327B">
            <w:pPr>
              <w:pStyle w:val="TAC"/>
            </w:pPr>
            <w:r w:rsidRPr="00FC5F2A">
              <w:t>N/A</w:t>
            </w:r>
          </w:p>
        </w:tc>
      </w:tr>
      <w:tr w:rsidR="00534B2F" w14:paraId="33431C99" w14:textId="77777777" w:rsidTr="0027327B">
        <w:trPr>
          <w:trHeight w:val="22"/>
          <w:jc w:val="center"/>
        </w:trPr>
        <w:tc>
          <w:tcPr>
            <w:tcW w:w="9494" w:type="dxa"/>
            <w:gridSpan w:val="9"/>
          </w:tcPr>
          <w:p w14:paraId="4A0B6C35" w14:textId="77777777" w:rsidR="00534B2F" w:rsidRPr="00EE7221" w:rsidRDefault="00534B2F" w:rsidP="0027327B">
            <w:pPr>
              <w:pStyle w:val="TAN"/>
            </w:pPr>
            <w:r w:rsidRPr="00FF5859">
              <w:rPr>
                <w:lang w:eastAsia="ja-JP"/>
              </w:rPr>
              <w:t xml:space="preserve">NOTE </w:t>
            </w:r>
            <w:r>
              <w:t>ZZ</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tc>
      </w:tr>
    </w:tbl>
    <w:p w14:paraId="30ACF046" w14:textId="77777777" w:rsidR="00534B2F" w:rsidRDefault="00534B2F" w:rsidP="00534B2F"/>
    <w:p w14:paraId="758A8D56" w14:textId="402CE975" w:rsidR="00534B2F" w:rsidRDefault="00534B2F" w:rsidP="00534B2F">
      <w:pPr>
        <w:pStyle w:val="Heading4"/>
        <w:tabs>
          <w:tab w:val="left" w:pos="0"/>
        </w:tabs>
        <w:ind w:left="0" w:firstLine="0"/>
        <w:rPr>
          <w:rFonts w:cs="Arial"/>
          <w:lang w:val="en-US" w:eastAsia="zh-CN"/>
        </w:rPr>
      </w:pPr>
      <w:bookmarkStart w:id="170" w:name="_Toc97546968"/>
      <w:r>
        <w:rPr>
          <w:rFonts w:cs="Arial"/>
        </w:rPr>
        <w:t>6.5.3</w:t>
      </w:r>
      <w:r>
        <w:rPr>
          <w:rFonts w:cs="Arial"/>
          <w:lang w:eastAsia="zh-CN"/>
        </w:rPr>
        <w:t>.2</w:t>
      </w:r>
      <w:r>
        <w:rPr>
          <w:rFonts w:cs="Arial"/>
          <w:lang w:eastAsia="zh-CN"/>
        </w:rPr>
        <w:tab/>
        <w:t>Power class 2 Case</w:t>
      </w:r>
      <w:r>
        <w:rPr>
          <w:rFonts w:cs="Arial"/>
          <w:lang w:val="en-US" w:eastAsia="zh-CN"/>
        </w:rPr>
        <w:t xml:space="preserve"> B</w:t>
      </w:r>
      <w:bookmarkEnd w:id="170"/>
    </w:p>
    <w:p w14:paraId="5F5D0943" w14:textId="5C3F1263" w:rsidR="00534B2F" w:rsidRDefault="00534B2F" w:rsidP="00534B2F">
      <w:pPr>
        <w:rPr>
          <w:iCs/>
          <w:lang w:eastAsia="zh-CN"/>
        </w:rPr>
      </w:pPr>
      <w:r>
        <w:rPr>
          <w:iCs/>
          <w:lang w:eastAsia="zh-CN"/>
        </w:rPr>
        <w:t xml:space="preserve">The additional MSD due to intermodulation for PC2 Case B CA_n2A-n30A-n77A are same as the Case A defined in Table 6.5.3.1-1. </w:t>
      </w:r>
    </w:p>
    <w:p w14:paraId="5228AE4D" w14:textId="5ED80D87" w:rsidR="00CA1D68" w:rsidRPr="004D3578" w:rsidRDefault="00CA1D68" w:rsidP="00CA1D68">
      <w:pPr>
        <w:pStyle w:val="Heading2"/>
        <w:rPr>
          <w:lang w:eastAsia="zh-CN"/>
        </w:rPr>
      </w:pPr>
      <w:bookmarkStart w:id="171" w:name="_Toc97546969"/>
      <w:r>
        <w:t>6.6</w:t>
      </w:r>
      <w:r w:rsidRPr="004D3578">
        <w:tab/>
      </w:r>
      <w:r>
        <w:rPr>
          <w:lang w:eastAsia="zh-CN"/>
        </w:rPr>
        <w:t>CA_n5-n30-n77</w:t>
      </w:r>
      <w:bookmarkEnd w:id="171"/>
    </w:p>
    <w:p w14:paraId="7DB3A6D9" w14:textId="4689D517" w:rsidR="00CA1D68" w:rsidRPr="001043CD" w:rsidRDefault="00CA1D68" w:rsidP="00CA1D68">
      <w:pPr>
        <w:pStyle w:val="Heading3"/>
        <w:rPr>
          <w:rFonts w:cs="Arial"/>
          <w:szCs w:val="28"/>
          <w:lang w:eastAsia="zh-CN"/>
        </w:rPr>
      </w:pPr>
      <w:bookmarkStart w:id="172" w:name="_Toc97546970"/>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72"/>
    </w:p>
    <w:p w14:paraId="7014BBBB" w14:textId="6900AE54" w:rsidR="00CA1D68" w:rsidRDefault="00CA1D68" w:rsidP="00CA1D68">
      <w:pPr>
        <w:pStyle w:val="TH"/>
        <w:rPr>
          <w:lang w:eastAsia="ja-JP"/>
        </w:rPr>
      </w:pPr>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A1D68" w14:paraId="4406EEF5"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672DA29" w14:textId="77777777" w:rsidR="00CA1D68" w:rsidRPr="00D776B5" w:rsidRDefault="00CA1D6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84004" w14:textId="77777777" w:rsidR="00CA1D68" w:rsidRPr="00D776B5" w:rsidRDefault="00CA1D6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CD397" w14:textId="77777777" w:rsidR="00CA1D68" w:rsidRPr="00D776B5" w:rsidRDefault="00CA1D6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BDFE2E" w14:textId="77777777" w:rsidR="00CA1D68" w:rsidRPr="00D776B5" w:rsidRDefault="00CA1D6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CCF8A3" w14:textId="77777777" w:rsidR="00CA1D68" w:rsidRPr="00D776B5" w:rsidRDefault="00CA1D6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6B5B75" w14:textId="77777777" w:rsidR="00CA1D68" w:rsidRPr="00D776B5" w:rsidRDefault="00CA1D6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073F8" w14:textId="77777777" w:rsidR="00CA1D68" w:rsidRPr="00D776B5" w:rsidRDefault="00CA1D6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8DAA1D" w14:textId="77777777" w:rsidR="00CA1D68" w:rsidRPr="00D776B5" w:rsidRDefault="00CA1D6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3FD24" w14:textId="77777777" w:rsidR="00CA1D68" w:rsidRPr="00D776B5" w:rsidRDefault="00CA1D6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3296A" w14:textId="77777777" w:rsidR="00CA1D68" w:rsidRPr="00D776B5" w:rsidRDefault="00CA1D6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8B176" w14:textId="77777777" w:rsidR="00CA1D68" w:rsidRPr="00D776B5" w:rsidRDefault="00CA1D6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CA934" w14:textId="77777777" w:rsidR="00CA1D68" w:rsidRPr="00D776B5" w:rsidRDefault="00CA1D6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23DF40" w14:textId="77777777" w:rsidR="00CA1D68" w:rsidRPr="00D776B5" w:rsidRDefault="00CA1D6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845EE" w14:textId="77777777" w:rsidR="00CA1D68" w:rsidRPr="00D776B5" w:rsidRDefault="00CA1D6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FB7B1" w14:textId="77777777" w:rsidR="00CA1D68" w:rsidRPr="00D776B5" w:rsidRDefault="00CA1D6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96E170" w14:textId="77777777" w:rsidR="00CA1D68" w:rsidRPr="00D776B5" w:rsidRDefault="00CA1D6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533AE2" w14:textId="77777777" w:rsidR="00CA1D68" w:rsidRPr="00D776B5" w:rsidRDefault="00CA1D68" w:rsidP="0027327B">
            <w:pPr>
              <w:pStyle w:val="TAH"/>
            </w:pPr>
            <w:r w:rsidRPr="00D776B5">
              <w:t>Bandwidth combination set</w:t>
            </w:r>
          </w:p>
        </w:tc>
      </w:tr>
      <w:tr w:rsidR="00CA1D68" w14:paraId="04FC34A9"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909F469" w14:textId="77777777" w:rsidR="00CA1D68" w:rsidRDefault="00CA1D68" w:rsidP="0027327B">
            <w:pPr>
              <w:pStyle w:val="TAC"/>
              <w:rPr>
                <w:color w:val="000000"/>
              </w:rPr>
            </w:pPr>
            <w:r>
              <w:t>CA_n5A-n30A-n77A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F23DF4" w14:textId="77777777" w:rsidR="00CA1D68" w:rsidRDefault="00CA1D68" w:rsidP="0027327B">
            <w:pPr>
              <w:pStyle w:val="TAC"/>
              <w:rPr>
                <w:color w:val="000000"/>
                <w:lang w:val="en-US" w:eastAsia="zh-CN" w:bidi="ar"/>
              </w:rPr>
            </w:pPr>
            <w:r>
              <w:t>CA_n5A-n77A,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FA35E" w14:textId="77777777" w:rsidR="00CA1D68" w:rsidRDefault="00CA1D68" w:rsidP="0027327B">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B0C04"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B8B825"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D1562" w14:textId="77777777" w:rsidR="00CA1D68" w:rsidRDefault="00CA1D6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A02B3" w14:textId="77777777" w:rsidR="00CA1D68" w:rsidRDefault="00CA1D68"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6735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2AAF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94A215"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1B0B3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8A4C7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A46B7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BA8B57"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8078EC"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BDA4A" w14:textId="77777777" w:rsidR="00CA1D68" w:rsidRDefault="00CA1D6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21995" w14:textId="77777777" w:rsidR="00CA1D68" w:rsidRDefault="00CA1D68" w:rsidP="0027327B">
            <w:pPr>
              <w:pStyle w:val="TAC"/>
            </w:pPr>
            <w:r>
              <w:rPr>
                <w:lang w:val="en-US" w:eastAsia="zh-CN" w:bidi="ar"/>
              </w:rPr>
              <w:t>0</w:t>
            </w:r>
          </w:p>
        </w:tc>
      </w:tr>
      <w:tr w:rsidR="00CA1D68" w14:paraId="3ABAFE8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A7CEE77"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D5387B"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E473B7" w14:textId="77777777" w:rsidR="00CA1D68" w:rsidRDefault="00CA1D6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813B0"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82978"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BB4F7"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A2F70"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1AAF0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8B8F7"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9CC262"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9FDBF"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8618E"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F33DE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AC56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3A4E9"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A43BA" w14:textId="77777777" w:rsidR="00CA1D68" w:rsidRDefault="00CA1D6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5228B" w14:textId="77777777" w:rsidR="00CA1D68" w:rsidRDefault="00CA1D68" w:rsidP="0027327B">
            <w:pPr>
              <w:jc w:val="center"/>
              <w:rPr>
                <w:rFonts w:ascii="Arial" w:hAnsi="Arial" w:cs="Arial"/>
                <w:color w:val="000000"/>
                <w:sz w:val="18"/>
                <w:szCs w:val="18"/>
              </w:rPr>
            </w:pPr>
          </w:p>
        </w:tc>
      </w:tr>
      <w:tr w:rsidR="00CA1D68" w14:paraId="38605F6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2C30DDB"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766B8"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C8AB7" w14:textId="77777777" w:rsidR="00CA1D68" w:rsidRDefault="00CA1D6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281A5"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477C1"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2CE4D" w14:textId="77777777" w:rsidR="00CA1D68" w:rsidRDefault="00CA1D6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139BC" w14:textId="77777777" w:rsidR="00CA1D68" w:rsidRDefault="00CA1D6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B0D25E" w14:textId="77777777" w:rsidR="00CA1D68" w:rsidRDefault="00CA1D6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31760" w14:textId="77777777" w:rsidR="00CA1D68" w:rsidRDefault="00CA1D6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46C54" w14:textId="77777777" w:rsidR="00CA1D68" w:rsidRDefault="00CA1D6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5CC408" w14:textId="77777777" w:rsidR="00CA1D68" w:rsidRDefault="00CA1D6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D947DE" w14:textId="77777777" w:rsidR="00CA1D68" w:rsidRDefault="00CA1D6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A6C4EC" w14:textId="77777777" w:rsidR="00CA1D68" w:rsidRDefault="00CA1D6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D7131" w14:textId="77777777" w:rsidR="00CA1D68" w:rsidRDefault="00CA1D6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C4E60" w14:textId="77777777" w:rsidR="00CA1D68" w:rsidRDefault="00CA1D6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679018" w14:textId="77777777" w:rsidR="00CA1D68" w:rsidRDefault="00CA1D6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FACAF" w14:textId="77777777" w:rsidR="00CA1D68" w:rsidRDefault="00CA1D68" w:rsidP="0027327B">
            <w:pPr>
              <w:jc w:val="center"/>
              <w:rPr>
                <w:rFonts w:ascii="Arial" w:hAnsi="Arial" w:cs="Arial"/>
                <w:color w:val="000000"/>
                <w:sz w:val="18"/>
                <w:szCs w:val="18"/>
              </w:rPr>
            </w:pPr>
          </w:p>
        </w:tc>
      </w:tr>
    </w:tbl>
    <w:p w14:paraId="64381A13" w14:textId="77777777" w:rsidR="00CA1D68" w:rsidRDefault="00CA1D68" w:rsidP="00CA1D68">
      <w:pPr>
        <w:rPr>
          <w:sz w:val="16"/>
          <w:szCs w:val="16"/>
          <w:lang w:eastAsia="zh-CN"/>
        </w:rPr>
      </w:pPr>
    </w:p>
    <w:p w14:paraId="574D452F" w14:textId="18EC6D6D" w:rsidR="00CA1D68" w:rsidRPr="001043CD" w:rsidRDefault="00CA1D68" w:rsidP="00CA1D68">
      <w:pPr>
        <w:pStyle w:val="Heading3"/>
        <w:rPr>
          <w:lang w:val="en-US" w:eastAsia="zh-CN"/>
        </w:rPr>
      </w:pPr>
      <w:bookmarkStart w:id="173" w:name="_Toc97546971"/>
      <w:r>
        <w:rPr>
          <w:lang w:eastAsia="zh-CN"/>
        </w:rPr>
        <w:t>6.6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73"/>
    </w:p>
    <w:p w14:paraId="4A6406B2" w14:textId="38A17B52" w:rsidR="00CA1D68" w:rsidRDefault="00CA1D68" w:rsidP="00CA1D68">
      <w:pPr>
        <w:pStyle w:val="TH"/>
        <w:rPr>
          <w:lang w:eastAsia="zh-CN"/>
        </w:rPr>
      </w:pPr>
      <w:r>
        <w:t>Table 6.6.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1D68" w:rsidRPr="00530DFD" w14:paraId="176A9EE7" w14:textId="77777777" w:rsidTr="0027327B">
        <w:trPr>
          <w:trHeight w:val="383"/>
          <w:jc w:val="center"/>
        </w:trPr>
        <w:tc>
          <w:tcPr>
            <w:tcW w:w="1679" w:type="dxa"/>
          </w:tcPr>
          <w:p w14:paraId="7A61C6B5" w14:textId="77777777" w:rsidR="00CA1D68" w:rsidRPr="00EC6D89" w:rsidRDefault="00CA1D68" w:rsidP="0027327B">
            <w:pPr>
              <w:pStyle w:val="TAH"/>
              <w:rPr>
                <w:lang w:val="en-US" w:eastAsia="zh-CN"/>
              </w:rPr>
            </w:pPr>
            <w:r w:rsidRPr="00B0188E">
              <w:rPr>
                <w:lang w:val="en-US" w:eastAsia="zh-CN"/>
              </w:rPr>
              <w:t>Uplink CA configuration</w:t>
            </w:r>
          </w:p>
        </w:tc>
        <w:tc>
          <w:tcPr>
            <w:tcW w:w="2045" w:type="dxa"/>
            <w:shd w:val="clear" w:color="auto" w:fill="auto"/>
          </w:tcPr>
          <w:p w14:paraId="14110B1D" w14:textId="77777777" w:rsidR="00CA1D68" w:rsidRPr="00530DFD" w:rsidRDefault="00CA1D6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6CE406AA" w14:textId="77777777" w:rsidR="00CA1D68" w:rsidRPr="00530DFD" w:rsidRDefault="00CA1D6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2E08B44"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7B4B6B91"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CA1D68" w:rsidRPr="00530DFD" w14:paraId="0FE7F284" w14:textId="77777777" w:rsidTr="0027327B">
        <w:trPr>
          <w:trHeight w:val="192"/>
          <w:jc w:val="center"/>
        </w:trPr>
        <w:tc>
          <w:tcPr>
            <w:tcW w:w="1679" w:type="dxa"/>
            <w:vMerge w:val="restart"/>
            <w:vAlign w:val="center"/>
          </w:tcPr>
          <w:p w14:paraId="705ECCD2" w14:textId="77777777" w:rsidR="00CA1D68" w:rsidRPr="00AE608E" w:rsidRDefault="00CA1D68" w:rsidP="0027327B">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7FE48A5F" w14:textId="77777777" w:rsidR="00CA1D68" w:rsidRPr="002C7612" w:rsidRDefault="00CA1D68" w:rsidP="0027327B">
            <w:pPr>
              <w:pStyle w:val="TAL"/>
              <w:keepNext w:val="0"/>
              <w:widowControl w:val="0"/>
              <w:jc w:val="both"/>
              <w:rPr>
                <w:rFonts w:cs="Arial"/>
              </w:rPr>
            </w:pPr>
            <w:r w:rsidRPr="002C7612">
              <w:rPr>
                <w:rFonts w:cs="Arial"/>
              </w:rPr>
              <w:t>Case a</w:t>
            </w:r>
          </w:p>
        </w:tc>
        <w:tc>
          <w:tcPr>
            <w:tcW w:w="1641" w:type="dxa"/>
            <w:shd w:val="clear" w:color="auto" w:fill="auto"/>
          </w:tcPr>
          <w:p w14:paraId="7D9D68E7"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1ACE52A4"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784526A1" w14:textId="77777777" w:rsidR="00CA1D68" w:rsidRPr="002C7612" w:rsidRDefault="00CA1D68" w:rsidP="0027327B">
            <w:pPr>
              <w:pStyle w:val="TAL"/>
              <w:keepNext w:val="0"/>
              <w:widowControl w:val="0"/>
              <w:jc w:val="both"/>
              <w:rPr>
                <w:rFonts w:cs="Arial"/>
              </w:rPr>
            </w:pPr>
            <w:r w:rsidRPr="002C7612">
              <w:rPr>
                <w:rFonts w:cs="Arial"/>
              </w:rPr>
              <w:t>23dBm</w:t>
            </w:r>
          </w:p>
        </w:tc>
      </w:tr>
      <w:tr w:rsidR="00CA1D68" w:rsidRPr="00530DFD" w14:paraId="4F4CF538" w14:textId="77777777" w:rsidTr="0027327B">
        <w:trPr>
          <w:trHeight w:val="192"/>
          <w:jc w:val="center"/>
        </w:trPr>
        <w:tc>
          <w:tcPr>
            <w:tcW w:w="1679" w:type="dxa"/>
            <w:vMerge/>
          </w:tcPr>
          <w:p w14:paraId="504F6787" w14:textId="77777777" w:rsidR="00CA1D68" w:rsidRPr="00AE608E" w:rsidRDefault="00CA1D68" w:rsidP="0027327B">
            <w:pPr>
              <w:pStyle w:val="TAL"/>
              <w:keepNext w:val="0"/>
              <w:widowControl w:val="0"/>
              <w:jc w:val="both"/>
              <w:rPr>
                <w:rFonts w:cs="Arial"/>
                <w:kern w:val="2"/>
                <w:szCs w:val="18"/>
                <w:lang w:val="en-US" w:eastAsia="zh-CN"/>
              </w:rPr>
            </w:pPr>
          </w:p>
        </w:tc>
        <w:tc>
          <w:tcPr>
            <w:tcW w:w="2045" w:type="dxa"/>
            <w:shd w:val="clear" w:color="auto" w:fill="auto"/>
          </w:tcPr>
          <w:p w14:paraId="11437B04" w14:textId="77777777" w:rsidR="00CA1D68" w:rsidRPr="002C7612" w:rsidRDefault="00CA1D68" w:rsidP="0027327B">
            <w:pPr>
              <w:pStyle w:val="TAL"/>
              <w:keepNext w:val="0"/>
              <w:widowControl w:val="0"/>
              <w:jc w:val="both"/>
              <w:rPr>
                <w:rFonts w:cs="Arial"/>
              </w:rPr>
            </w:pPr>
            <w:r w:rsidRPr="002C7612">
              <w:rPr>
                <w:rFonts w:cs="Arial"/>
              </w:rPr>
              <w:t>Case b</w:t>
            </w:r>
          </w:p>
        </w:tc>
        <w:tc>
          <w:tcPr>
            <w:tcW w:w="1641" w:type="dxa"/>
            <w:shd w:val="clear" w:color="auto" w:fill="auto"/>
          </w:tcPr>
          <w:p w14:paraId="64D2FB2D"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0CFAEC6E"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114CEDD6" w14:textId="77777777" w:rsidR="00CA1D68" w:rsidRPr="002C7612" w:rsidRDefault="00CA1D68" w:rsidP="0027327B">
            <w:pPr>
              <w:pStyle w:val="TAL"/>
              <w:keepNext w:val="0"/>
              <w:widowControl w:val="0"/>
              <w:jc w:val="both"/>
              <w:rPr>
                <w:rFonts w:cs="Arial"/>
              </w:rPr>
            </w:pPr>
            <w:r w:rsidRPr="002C7612">
              <w:rPr>
                <w:rFonts w:cs="Arial"/>
              </w:rPr>
              <w:t>26dBm</w:t>
            </w:r>
          </w:p>
        </w:tc>
      </w:tr>
    </w:tbl>
    <w:p w14:paraId="56685450" w14:textId="77777777" w:rsidR="00CA1D68" w:rsidRPr="00884AB9" w:rsidRDefault="00CA1D68" w:rsidP="00CA1D6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B775B46" w14:textId="20762EA8" w:rsidR="00CA1D68" w:rsidRDefault="00CA1D68" w:rsidP="00CA1D68">
      <w:pPr>
        <w:pStyle w:val="TH"/>
        <w:rPr>
          <w:lang w:eastAsia="zh-CN"/>
        </w:rPr>
      </w:pPr>
      <w:r>
        <w:t>Table 6.6.</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1D68" w:rsidRPr="00530DFD" w14:paraId="706230F1" w14:textId="77777777" w:rsidTr="0027327B">
        <w:trPr>
          <w:trHeight w:val="383"/>
          <w:jc w:val="center"/>
        </w:trPr>
        <w:tc>
          <w:tcPr>
            <w:tcW w:w="1679" w:type="dxa"/>
          </w:tcPr>
          <w:p w14:paraId="2CF580F2" w14:textId="77777777" w:rsidR="00CA1D68" w:rsidRPr="00EC6D89" w:rsidRDefault="00CA1D68" w:rsidP="0027327B">
            <w:pPr>
              <w:pStyle w:val="TAH"/>
              <w:rPr>
                <w:lang w:val="en-US" w:eastAsia="zh-CN"/>
              </w:rPr>
            </w:pPr>
            <w:r w:rsidRPr="00B0188E">
              <w:rPr>
                <w:lang w:val="en-US" w:eastAsia="zh-CN"/>
              </w:rPr>
              <w:t>Uplink CA configuration</w:t>
            </w:r>
          </w:p>
        </w:tc>
        <w:tc>
          <w:tcPr>
            <w:tcW w:w="2045" w:type="dxa"/>
            <w:shd w:val="clear" w:color="auto" w:fill="auto"/>
          </w:tcPr>
          <w:p w14:paraId="616088C5" w14:textId="77777777" w:rsidR="00CA1D68" w:rsidRPr="00530DFD" w:rsidRDefault="00CA1D6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F6BEAFF" w14:textId="77777777" w:rsidR="00CA1D68" w:rsidRPr="00530DFD" w:rsidRDefault="00CA1D6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7A231505"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2EEA5F99"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CA1D68" w:rsidRPr="00530DFD" w14:paraId="10238374" w14:textId="77777777" w:rsidTr="0027327B">
        <w:trPr>
          <w:trHeight w:val="192"/>
          <w:jc w:val="center"/>
        </w:trPr>
        <w:tc>
          <w:tcPr>
            <w:tcW w:w="1679" w:type="dxa"/>
            <w:vMerge w:val="restart"/>
            <w:vAlign w:val="center"/>
          </w:tcPr>
          <w:p w14:paraId="01FC8EE2" w14:textId="77777777" w:rsidR="00CA1D68" w:rsidRPr="00E95425" w:rsidRDefault="00CA1D68"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0214FF" w14:textId="77777777" w:rsidR="00CA1D68" w:rsidRPr="002C7612" w:rsidRDefault="00CA1D68" w:rsidP="0027327B">
            <w:pPr>
              <w:pStyle w:val="TAL"/>
              <w:keepNext w:val="0"/>
              <w:widowControl w:val="0"/>
              <w:jc w:val="both"/>
              <w:rPr>
                <w:rFonts w:cs="Arial"/>
              </w:rPr>
            </w:pPr>
            <w:r w:rsidRPr="002C7612">
              <w:rPr>
                <w:rFonts w:cs="Arial"/>
              </w:rPr>
              <w:t>Case a</w:t>
            </w:r>
          </w:p>
        </w:tc>
        <w:tc>
          <w:tcPr>
            <w:tcW w:w="1641" w:type="dxa"/>
            <w:shd w:val="clear" w:color="auto" w:fill="auto"/>
          </w:tcPr>
          <w:p w14:paraId="57EC4A83"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1EF36633"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7AA46780" w14:textId="77777777" w:rsidR="00CA1D68" w:rsidRPr="002C7612" w:rsidRDefault="00CA1D68" w:rsidP="0027327B">
            <w:pPr>
              <w:pStyle w:val="TAL"/>
              <w:keepNext w:val="0"/>
              <w:widowControl w:val="0"/>
              <w:jc w:val="both"/>
              <w:rPr>
                <w:rFonts w:cs="Arial"/>
              </w:rPr>
            </w:pPr>
            <w:r w:rsidRPr="002C7612">
              <w:rPr>
                <w:rFonts w:cs="Arial"/>
              </w:rPr>
              <w:t>23dBm</w:t>
            </w:r>
          </w:p>
        </w:tc>
      </w:tr>
      <w:tr w:rsidR="00CA1D68" w:rsidRPr="00530DFD" w14:paraId="3C6CE2C3" w14:textId="77777777" w:rsidTr="0027327B">
        <w:trPr>
          <w:trHeight w:val="192"/>
          <w:jc w:val="center"/>
        </w:trPr>
        <w:tc>
          <w:tcPr>
            <w:tcW w:w="1679" w:type="dxa"/>
            <w:vMerge/>
          </w:tcPr>
          <w:p w14:paraId="3D76A69F" w14:textId="77777777" w:rsidR="00CA1D68" w:rsidRPr="00AE608E" w:rsidRDefault="00CA1D68" w:rsidP="0027327B">
            <w:pPr>
              <w:pStyle w:val="TAL"/>
              <w:keepNext w:val="0"/>
              <w:widowControl w:val="0"/>
              <w:jc w:val="both"/>
              <w:rPr>
                <w:rFonts w:cs="Arial"/>
                <w:kern w:val="2"/>
                <w:szCs w:val="18"/>
                <w:lang w:val="en-US" w:eastAsia="zh-CN"/>
              </w:rPr>
            </w:pPr>
          </w:p>
        </w:tc>
        <w:tc>
          <w:tcPr>
            <w:tcW w:w="2045" w:type="dxa"/>
            <w:shd w:val="clear" w:color="auto" w:fill="auto"/>
          </w:tcPr>
          <w:p w14:paraId="0BE3056B" w14:textId="77777777" w:rsidR="00CA1D68" w:rsidRPr="002C7612" w:rsidRDefault="00CA1D68" w:rsidP="0027327B">
            <w:pPr>
              <w:pStyle w:val="TAL"/>
              <w:keepNext w:val="0"/>
              <w:widowControl w:val="0"/>
              <w:jc w:val="both"/>
              <w:rPr>
                <w:rFonts w:cs="Arial"/>
              </w:rPr>
            </w:pPr>
            <w:r w:rsidRPr="002C7612">
              <w:rPr>
                <w:rFonts w:cs="Arial"/>
              </w:rPr>
              <w:t>Case b</w:t>
            </w:r>
          </w:p>
        </w:tc>
        <w:tc>
          <w:tcPr>
            <w:tcW w:w="1641" w:type="dxa"/>
            <w:shd w:val="clear" w:color="auto" w:fill="auto"/>
          </w:tcPr>
          <w:p w14:paraId="1F53A3AE"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66BAFA76"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2E27802C" w14:textId="77777777" w:rsidR="00CA1D68" w:rsidRPr="002C7612" w:rsidRDefault="00CA1D68" w:rsidP="0027327B">
            <w:pPr>
              <w:pStyle w:val="TAL"/>
              <w:keepNext w:val="0"/>
              <w:widowControl w:val="0"/>
              <w:jc w:val="both"/>
              <w:rPr>
                <w:rFonts w:cs="Arial"/>
              </w:rPr>
            </w:pPr>
            <w:r w:rsidRPr="002C7612">
              <w:rPr>
                <w:rFonts w:cs="Arial"/>
              </w:rPr>
              <w:t>26dBm</w:t>
            </w:r>
          </w:p>
        </w:tc>
      </w:tr>
    </w:tbl>
    <w:p w14:paraId="38443752" w14:textId="77777777" w:rsidR="00CA1D68" w:rsidRPr="00884AB9" w:rsidRDefault="00CA1D68" w:rsidP="00CA1D6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C0B0E85" w14:textId="33D2B04E" w:rsidR="00CA1D68" w:rsidRPr="00FD4F24" w:rsidRDefault="00CA1D68" w:rsidP="00CA1D68">
      <w:pPr>
        <w:pStyle w:val="Heading3"/>
        <w:rPr>
          <w:lang w:eastAsia="zh-CN"/>
        </w:rPr>
      </w:pPr>
      <w:bookmarkStart w:id="174" w:name="_Toc97546972"/>
      <w:r>
        <w:t>6.6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74"/>
    </w:p>
    <w:p w14:paraId="3F38D3F7" w14:textId="77777777" w:rsidR="00CA1D68" w:rsidRDefault="00CA1D68" w:rsidP="00CA1D68">
      <w:pPr>
        <w:rPr>
          <w:lang w:val="en-US" w:eastAsia="zh-CN"/>
        </w:rPr>
      </w:pPr>
      <w:r>
        <w:t xml:space="preserve">According to the PC3 CA_n5A-n30A-n77A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022887CC" w14:textId="77777777" w:rsidR="00CA1D68" w:rsidRDefault="00CA1D68" w:rsidP="00CA1D68">
      <w:pPr>
        <w:pStyle w:val="B1"/>
      </w:pPr>
      <w:r>
        <w:t>-</w:t>
      </w:r>
      <w:r>
        <w:tab/>
        <w:t>IMD</w:t>
      </w:r>
      <w:r>
        <w:rPr>
          <w:lang w:val="en-US" w:eastAsia="zh-CN"/>
        </w:rPr>
        <w:t xml:space="preserve">3 </w:t>
      </w:r>
      <w:r>
        <w:t xml:space="preserve">products are produced by Band n5 and </w:t>
      </w:r>
      <w:r>
        <w:rPr>
          <w:rFonts w:hint="eastAsia"/>
          <w:lang w:eastAsia="zh-CN"/>
        </w:rPr>
        <w:t>n30</w:t>
      </w:r>
      <w:r>
        <w:t xml:space="preserve"> that might fall in Rx of band n77.</w:t>
      </w:r>
    </w:p>
    <w:p w14:paraId="67EE4126" w14:textId="77777777" w:rsidR="00CA1D68" w:rsidRDefault="00CA1D68" w:rsidP="00CA1D6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n5 and </w:t>
      </w:r>
      <w:r>
        <w:rPr>
          <w:rFonts w:hint="eastAsia"/>
          <w:lang w:eastAsia="zh-CN"/>
        </w:rPr>
        <w:t>n77</w:t>
      </w:r>
      <w:r>
        <w:t xml:space="preserve"> that might fall in Rx of band n30.</w:t>
      </w:r>
    </w:p>
    <w:p w14:paraId="3A4636CF" w14:textId="77777777" w:rsidR="00CA1D68" w:rsidRDefault="00CA1D68" w:rsidP="00CA1D68">
      <w:pPr>
        <w:pStyle w:val="B1"/>
        <w:rPr>
          <w:lang w:val="en-US" w:eastAsia="zh-CN"/>
        </w:rPr>
      </w:pPr>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n5</w:t>
      </w:r>
      <w:r>
        <w:rPr>
          <w:lang w:val="en-US" w:eastAsia="zh-CN"/>
        </w:rPr>
        <w:t>.</w:t>
      </w:r>
    </w:p>
    <w:p w14:paraId="32B1722D" w14:textId="77777777" w:rsidR="00CA1D68" w:rsidRPr="001D20B4" w:rsidRDefault="00CA1D68" w:rsidP="00CA1D68">
      <w:pPr>
        <w:rPr>
          <w:lang w:eastAsia="ja-JP"/>
        </w:rPr>
      </w:pPr>
      <w:r>
        <w:rPr>
          <w:lang w:eastAsia="ja-JP"/>
        </w:rPr>
        <w:t>For the IMD products produced by Band n5 and n30 UL, the MSD values of the corresponding PC3 CA case can be applied since this uplink configuration does not support PC2.</w:t>
      </w:r>
    </w:p>
    <w:p w14:paraId="5C75ED0E" w14:textId="245FDBD0" w:rsidR="00CA1D68" w:rsidRDefault="00CA1D68" w:rsidP="00CA1D68">
      <w:pPr>
        <w:pStyle w:val="Heading4"/>
        <w:tabs>
          <w:tab w:val="left" w:pos="0"/>
        </w:tabs>
        <w:ind w:left="0" w:firstLine="0"/>
        <w:rPr>
          <w:rFonts w:cs="Arial"/>
          <w:szCs w:val="28"/>
          <w:lang w:val="en-US" w:eastAsia="zh-CN"/>
        </w:rPr>
      </w:pPr>
      <w:bookmarkStart w:id="175" w:name="_Toc97546973"/>
      <w:r>
        <w:rPr>
          <w:rFonts w:cs="Arial"/>
        </w:rPr>
        <w:t>6.6.3</w:t>
      </w:r>
      <w:r>
        <w:rPr>
          <w:rFonts w:cs="Arial"/>
          <w:lang w:eastAsia="zh-CN"/>
        </w:rPr>
        <w:t>.1</w:t>
      </w:r>
      <w:r>
        <w:rPr>
          <w:rFonts w:cs="Arial"/>
          <w:lang w:eastAsia="zh-CN"/>
        </w:rPr>
        <w:tab/>
        <w:t>Power class 2 Case</w:t>
      </w:r>
      <w:r>
        <w:rPr>
          <w:rFonts w:cs="Arial"/>
          <w:lang w:val="en-US" w:eastAsia="zh-CN"/>
        </w:rPr>
        <w:t xml:space="preserve"> A</w:t>
      </w:r>
      <w:bookmarkEnd w:id="175"/>
    </w:p>
    <w:p w14:paraId="33142195" w14:textId="3AD2D036" w:rsidR="00CA1D68" w:rsidRDefault="00CA1D68" w:rsidP="00CA1D68">
      <w:pPr>
        <w:rPr>
          <w:iCs/>
          <w:lang w:eastAsia="zh-CN"/>
        </w:rPr>
      </w:pPr>
      <w:r>
        <w:rPr>
          <w:iCs/>
          <w:lang w:eastAsia="zh-CN"/>
        </w:rPr>
        <w:t xml:space="preserve">The additional MSD due to intermodulation for PC2 CA_n5A-n30A-n77A are defined in Table 6.6.3.1-1. </w:t>
      </w:r>
    </w:p>
    <w:p w14:paraId="26590F65" w14:textId="10088269" w:rsidR="00CA1D68" w:rsidRDefault="00CA1D68" w:rsidP="00CA1D68">
      <w:pPr>
        <w:pStyle w:val="TH"/>
      </w:pPr>
      <w:r w:rsidRPr="00577923">
        <w:t>Ta</w:t>
      </w:r>
      <w:r w:rsidRPr="00577923">
        <w:rPr>
          <w:szCs w:val="22"/>
        </w:rPr>
        <w:t xml:space="preserve">ble </w:t>
      </w:r>
      <w:r>
        <w:rPr>
          <w:szCs w:val="22"/>
          <w:lang w:val="en-US" w:eastAsia="zh-CN"/>
        </w:rPr>
        <w:t>6.6.3.1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CA1D68" w14:paraId="4E6EE3CF" w14:textId="77777777" w:rsidTr="0027327B">
        <w:trPr>
          <w:trHeight w:val="231"/>
          <w:tblHeader/>
          <w:jc w:val="center"/>
        </w:trPr>
        <w:tc>
          <w:tcPr>
            <w:tcW w:w="1738" w:type="dxa"/>
            <w:tcBorders>
              <w:bottom w:val="single" w:sz="4" w:space="0" w:color="auto"/>
            </w:tcBorders>
            <w:vAlign w:val="center"/>
          </w:tcPr>
          <w:p w14:paraId="41B06D5C" w14:textId="77777777" w:rsidR="00CA1D68" w:rsidRPr="00FF4632" w:rsidRDefault="00CA1D68" w:rsidP="0027327B">
            <w:pPr>
              <w:pStyle w:val="TAH"/>
            </w:pPr>
            <w:r w:rsidRPr="00FF4632">
              <w:t>NR CA Configuration</w:t>
            </w:r>
          </w:p>
        </w:tc>
        <w:tc>
          <w:tcPr>
            <w:tcW w:w="1146" w:type="dxa"/>
            <w:tcBorders>
              <w:bottom w:val="single" w:sz="4" w:space="0" w:color="auto"/>
            </w:tcBorders>
            <w:vAlign w:val="center"/>
          </w:tcPr>
          <w:p w14:paraId="286029D5" w14:textId="77777777" w:rsidR="00CA1D68" w:rsidRPr="00FF4632" w:rsidRDefault="00CA1D68" w:rsidP="0027327B">
            <w:pPr>
              <w:pStyle w:val="TAH"/>
            </w:pPr>
            <w:r w:rsidRPr="00FF4632">
              <w:t>NR band</w:t>
            </w:r>
          </w:p>
        </w:tc>
        <w:tc>
          <w:tcPr>
            <w:tcW w:w="1160" w:type="dxa"/>
            <w:tcBorders>
              <w:bottom w:val="single" w:sz="4" w:space="0" w:color="auto"/>
            </w:tcBorders>
            <w:vAlign w:val="center"/>
          </w:tcPr>
          <w:p w14:paraId="0C3187D4" w14:textId="77777777" w:rsidR="00CA1D68" w:rsidRPr="00FF4632" w:rsidRDefault="00CA1D6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63349360" w14:textId="77777777" w:rsidR="00CA1D68" w:rsidRPr="00FF4632" w:rsidRDefault="00CA1D68" w:rsidP="0027327B">
            <w:pPr>
              <w:pStyle w:val="TAH"/>
            </w:pPr>
            <w:r w:rsidRPr="00FF4632">
              <w:t xml:space="preserve">UL/DL BW </w:t>
            </w:r>
            <w:r w:rsidRPr="00FF4632">
              <w:br/>
              <w:t>(MHz)</w:t>
            </w:r>
          </w:p>
        </w:tc>
        <w:tc>
          <w:tcPr>
            <w:tcW w:w="877" w:type="dxa"/>
            <w:tcBorders>
              <w:bottom w:val="single" w:sz="4" w:space="0" w:color="auto"/>
            </w:tcBorders>
            <w:vAlign w:val="center"/>
          </w:tcPr>
          <w:p w14:paraId="7306AF07" w14:textId="77777777" w:rsidR="00CA1D68" w:rsidRPr="00FF4632" w:rsidRDefault="00CA1D68" w:rsidP="0027327B">
            <w:pPr>
              <w:pStyle w:val="TAH"/>
            </w:pPr>
            <w:r w:rsidRPr="00FF4632">
              <w:t>UL</w:t>
            </w:r>
          </w:p>
          <w:p w14:paraId="6275819F" w14:textId="77777777" w:rsidR="00CA1D68" w:rsidRPr="00FF4632" w:rsidRDefault="00CA1D68" w:rsidP="0027327B">
            <w:pPr>
              <w:pStyle w:val="TAH"/>
            </w:pPr>
            <w:r w:rsidRPr="00FF4632">
              <w:t>L</w:t>
            </w:r>
            <w:r w:rsidRPr="00FF4632">
              <w:rPr>
                <w:vertAlign w:val="subscript"/>
              </w:rPr>
              <w:t>CRB</w:t>
            </w:r>
          </w:p>
        </w:tc>
        <w:tc>
          <w:tcPr>
            <w:tcW w:w="1299" w:type="dxa"/>
            <w:tcBorders>
              <w:bottom w:val="single" w:sz="4" w:space="0" w:color="auto"/>
            </w:tcBorders>
            <w:vAlign w:val="center"/>
          </w:tcPr>
          <w:p w14:paraId="50FAA81F" w14:textId="77777777" w:rsidR="00CA1D68" w:rsidRPr="00FF4632" w:rsidRDefault="00CA1D6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3B1094AA" w14:textId="77777777" w:rsidR="00CA1D68" w:rsidRPr="00FF4632" w:rsidRDefault="00CA1D68" w:rsidP="0027327B">
            <w:pPr>
              <w:pStyle w:val="TAH"/>
            </w:pPr>
            <w:r w:rsidRPr="00FF4632">
              <w:t xml:space="preserve">MSD </w:t>
            </w:r>
            <w:r w:rsidRPr="00FF4632">
              <w:br/>
              <w:t>(dB)</w:t>
            </w:r>
          </w:p>
        </w:tc>
        <w:tc>
          <w:tcPr>
            <w:tcW w:w="947" w:type="dxa"/>
            <w:tcBorders>
              <w:bottom w:val="single" w:sz="4" w:space="0" w:color="auto"/>
            </w:tcBorders>
            <w:vAlign w:val="center"/>
          </w:tcPr>
          <w:p w14:paraId="06240AB7" w14:textId="77777777" w:rsidR="00CA1D68" w:rsidRPr="00FF4632" w:rsidRDefault="00CA1D68" w:rsidP="0027327B">
            <w:pPr>
              <w:pStyle w:val="TAH"/>
            </w:pPr>
            <w:r w:rsidRPr="00FF4632">
              <w:t>Duplex mode</w:t>
            </w:r>
          </w:p>
        </w:tc>
        <w:tc>
          <w:tcPr>
            <w:tcW w:w="947" w:type="dxa"/>
            <w:tcBorders>
              <w:bottom w:val="single" w:sz="4" w:space="0" w:color="auto"/>
            </w:tcBorders>
          </w:tcPr>
          <w:p w14:paraId="2FBBB080" w14:textId="77777777" w:rsidR="00CA1D68" w:rsidRPr="00FF4632" w:rsidRDefault="00CA1D68" w:rsidP="0027327B">
            <w:pPr>
              <w:pStyle w:val="TAH"/>
            </w:pPr>
            <w:r w:rsidRPr="00FF4632">
              <w:t>IMD order</w:t>
            </w:r>
          </w:p>
        </w:tc>
      </w:tr>
      <w:tr w:rsidR="00CA1D68" w14:paraId="0D9477D7" w14:textId="77777777" w:rsidTr="0027327B">
        <w:trPr>
          <w:trHeight w:val="149"/>
          <w:jc w:val="center"/>
        </w:trPr>
        <w:tc>
          <w:tcPr>
            <w:tcW w:w="1738" w:type="dxa"/>
            <w:vMerge w:val="restart"/>
            <w:vAlign w:val="center"/>
          </w:tcPr>
          <w:p w14:paraId="0F2656B7" w14:textId="77777777" w:rsidR="00CA1D68" w:rsidRPr="00FF4632" w:rsidRDefault="00CA1D68" w:rsidP="0027327B">
            <w:pPr>
              <w:pStyle w:val="TAC"/>
            </w:pPr>
            <w:r w:rsidRPr="00FF4632">
              <w:rPr>
                <w:rFonts w:cs="Arial"/>
                <w:szCs w:val="22"/>
                <w:lang w:val="en-US" w:eastAsia="zh-CN"/>
              </w:rPr>
              <w:t>CA_n</w:t>
            </w:r>
            <w:r>
              <w:rPr>
                <w:rFonts w:cs="Arial"/>
                <w:szCs w:val="22"/>
                <w:lang w:val="en-US" w:eastAsia="zh-CN"/>
              </w:rPr>
              <w:t>5</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4CD96E24" w14:textId="77777777" w:rsidR="00CA1D68" w:rsidRPr="00FF4632" w:rsidRDefault="00CA1D68" w:rsidP="0027327B">
            <w:pPr>
              <w:pStyle w:val="TAC"/>
            </w:pPr>
            <w:r w:rsidRPr="00FF4632">
              <w:t>n</w:t>
            </w:r>
            <w:r>
              <w:t>5</w:t>
            </w:r>
          </w:p>
        </w:tc>
        <w:tc>
          <w:tcPr>
            <w:tcW w:w="1160" w:type="dxa"/>
            <w:vAlign w:val="center"/>
          </w:tcPr>
          <w:p w14:paraId="4C6335BE" w14:textId="77777777" w:rsidR="00CA1D68" w:rsidRPr="00FF4632" w:rsidRDefault="00CA1D68" w:rsidP="0027327B">
            <w:pPr>
              <w:pStyle w:val="TAC"/>
            </w:pPr>
            <w:r>
              <w:t>835</w:t>
            </w:r>
          </w:p>
        </w:tc>
        <w:tc>
          <w:tcPr>
            <w:tcW w:w="746" w:type="dxa"/>
          </w:tcPr>
          <w:p w14:paraId="15118BA0" w14:textId="77777777" w:rsidR="00CA1D68" w:rsidRPr="00FF4632" w:rsidRDefault="00CA1D68" w:rsidP="0027327B">
            <w:pPr>
              <w:pStyle w:val="TAC"/>
            </w:pPr>
            <w:r w:rsidRPr="0007243A">
              <w:t>5</w:t>
            </w:r>
          </w:p>
        </w:tc>
        <w:tc>
          <w:tcPr>
            <w:tcW w:w="877" w:type="dxa"/>
          </w:tcPr>
          <w:p w14:paraId="5D26252E" w14:textId="77777777" w:rsidR="00CA1D68" w:rsidRPr="00FF4632" w:rsidRDefault="00CA1D68" w:rsidP="0027327B">
            <w:pPr>
              <w:pStyle w:val="TAC"/>
            </w:pPr>
            <w:r w:rsidRPr="00BA025E">
              <w:t>25</w:t>
            </w:r>
          </w:p>
        </w:tc>
        <w:tc>
          <w:tcPr>
            <w:tcW w:w="1299" w:type="dxa"/>
            <w:vAlign w:val="center"/>
          </w:tcPr>
          <w:p w14:paraId="1B6D4E6C" w14:textId="77777777" w:rsidR="00CA1D68" w:rsidRPr="00FF4632" w:rsidRDefault="00CA1D68" w:rsidP="0027327B">
            <w:pPr>
              <w:pStyle w:val="TAC"/>
            </w:pPr>
            <w:r>
              <w:t>880</w:t>
            </w:r>
          </w:p>
        </w:tc>
        <w:tc>
          <w:tcPr>
            <w:tcW w:w="634" w:type="dxa"/>
          </w:tcPr>
          <w:p w14:paraId="4B66509D" w14:textId="77777777" w:rsidR="00CA1D68" w:rsidRPr="00FF4632" w:rsidRDefault="00CA1D68" w:rsidP="0027327B">
            <w:pPr>
              <w:pStyle w:val="TAC"/>
            </w:pPr>
            <w:r>
              <w:t>23.5</w:t>
            </w:r>
          </w:p>
        </w:tc>
        <w:tc>
          <w:tcPr>
            <w:tcW w:w="947" w:type="dxa"/>
          </w:tcPr>
          <w:p w14:paraId="2F2F6689" w14:textId="77777777" w:rsidR="00CA1D68" w:rsidRPr="00FF4632" w:rsidRDefault="00CA1D68" w:rsidP="0027327B">
            <w:pPr>
              <w:pStyle w:val="TAC"/>
            </w:pPr>
            <w:r w:rsidRPr="00EE7221">
              <w:t>FDD</w:t>
            </w:r>
          </w:p>
        </w:tc>
        <w:tc>
          <w:tcPr>
            <w:tcW w:w="947" w:type="dxa"/>
            <w:vAlign w:val="center"/>
          </w:tcPr>
          <w:p w14:paraId="487D64E5" w14:textId="77777777" w:rsidR="00CA1D68" w:rsidRPr="00965BAE" w:rsidRDefault="00CA1D68" w:rsidP="0027327B">
            <w:pPr>
              <w:pStyle w:val="TAC"/>
              <w:rPr>
                <w:vertAlign w:val="superscript"/>
              </w:rPr>
            </w:pPr>
            <w:r w:rsidRPr="00EE7221">
              <w:t>IMD3</w:t>
            </w:r>
            <w:r>
              <w:rPr>
                <w:vertAlign w:val="superscript"/>
              </w:rPr>
              <w:t>yy</w:t>
            </w:r>
          </w:p>
        </w:tc>
      </w:tr>
      <w:tr w:rsidR="00CA1D68" w14:paraId="1D04DF70" w14:textId="77777777" w:rsidTr="0027327B">
        <w:trPr>
          <w:trHeight w:val="57"/>
          <w:jc w:val="center"/>
        </w:trPr>
        <w:tc>
          <w:tcPr>
            <w:tcW w:w="1738" w:type="dxa"/>
            <w:vMerge/>
            <w:vAlign w:val="center"/>
          </w:tcPr>
          <w:p w14:paraId="13C633FF" w14:textId="77777777" w:rsidR="00CA1D68" w:rsidRPr="00FF4632" w:rsidRDefault="00CA1D68" w:rsidP="0027327B">
            <w:pPr>
              <w:pStyle w:val="TAC"/>
            </w:pPr>
          </w:p>
        </w:tc>
        <w:tc>
          <w:tcPr>
            <w:tcW w:w="1146" w:type="dxa"/>
            <w:vAlign w:val="center"/>
          </w:tcPr>
          <w:p w14:paraId="35C57CA7" w14:textId="77777777" w:rsidR="00CA1D68" w:rsidRPr="00FF4632" w:rsidRDefault="00CA1D68" w:rsidP="0027327B">
            <w:pPr>
              <w:pStyle w:val="TAC"/>
            </w:pPr>
            <w:r w:rsidRPr="00FF4632">
              <w:t>n</w:t>
            </w:r>
            <w:r>
              <w:t>30</w:t>
            </w:r>
          </w:p>
        </w:tc>
        <w:tc>
          <w:tcPr>
            <w:tcW w:w="1160" w:type="dxa"/>
            <w:vAlign w:val="center"/>
          </w:tcPr>
          <w:p w14:paraId="744BE34A" w14:textId="77777777" w:rsidR="00CA1D68" w:rsidRPr="00FF4632" w:rsidRDefault="00CA1D68" w:rsidP="0027327B">
            <w:pPr>
              <w:pStyle w:val="TAC"/>
            </w:pPr>
            <w:r>
              <w:t>2310</w:t>
            </w:r>
          </w:p>
        </w:tc>
        <w:tc>
          <w:tcPr>
            <w:tcW w:w="746" w:type="dxa"/>
          </w:tcPr>
          <w:p w14:paraId="1E5B78CF" w14:textId="77777777" w:rsidR="00CA1D68" w:rsidRPr="00FF4632" w:rsidRDefault="00CA1D68" w:rsidP="0027327B">
            <w:pPr>
              <w:pStyle w:val="TAC"/>
            </w:pPr>
            <w:r w:rsidRPr="0007243A">
              <w:t>5</w:t>
            </w:r>
          </w:p>
        </w:tc>
        <w:tc>
          <w:tcPr>
            <w:tcW w:w="877" w:type="dxa"/>
          </w:tcPr>
          <w:p w14:paraId="36365878" w14:textId="77777777" w:rsidR="00CA1D68" w:rsidRPr="00FF4632" w:rsidRDefault="00CA1D68" w:rsidP="0027327B">
            <w:pPr>
              <w:pStyle w:val="TAC"/>
            </w:pPr>
            <w:r w:rsidRPr="00BA025E">
              <w:t>25</w:t>
            </w:r>
          </w:p>
        </w:tc>
        <w:tc>
          <w:tcPr>
            <w:tcW w:w="1299" w:type="dxa"/>
            <w:vAlign w:val="center"/>
          </w:tcPr>
          <w:p w14:paraId="5DECC111" w14:textId="77777777" w:rsidR="00CA1D68" w:rsidRPr="00FF4632" w:rsidRDefault="00CA1D68" w:rsidP="0027327B">
            <w:pPr>
              <w:pStyle w:val="TAC"/>
            </w:pPr>
            <w:r>
              <w:t>2355</w:t>
            </w:r>
          </w:p>
        </w:tc>
        <w:tc>
          <w:tcPr>
            <w:tcW w:w="634" w:type="dxa"/>
          </w:tcPr>
          <w:p w14:paraId="5EB7A255" w14:textId="77777777" w:rsidR="00CA1D68" w:rsidRPr="00FF4632" w:rsidRDefault="00CA1D68" w:rsidP="0027327B">
            <w:pPr>
              <w:pStyle w:val="TAC"/>
            </w:pPr>
            <w:r w:rsidRPr="00EE7221">
              <w:t>N/A</w:t>
            </w:r>
          </w:p>
        </w:tc>
        <w:tc>
          <w:tcPr>
            <w:tcW w:w="947" w:type="dxa"/>
          </w:tcPr>
          <w:p w14:paraId="45DB8C11" w14:textId="77777777" w:rsidR="00CA1D68" w:rsidRPr="00FF4632" w:rsidRDefault="00CA1D68" w:rsidP="0027327B">
            <w:pPr>
              <w:pStyle w:val="TAC"/>
            </w:pPr>
            <w:r w:rsidRPr="00EE7221">
              <w:t>FDD</w:t>
            </w:r>
          </w:p>
        </w:tc>
        <w:tc>
          <w:tcPr>
            <w:tcW w:w="947" w:type="dxa"/>
            <w:vAlign w:val="center"/>
          </w:tcPr>
          <w:p w14:paraId="12994551" w14:textId="77777777" w:rsidR="00CA1D68" w:rsidRPr="00FF4632" w:rsidRDefault="00CA1D68" w:rsidP="0027327B">
            <w:pPr>
              <w:pStyle w:val="TAC"/>
            </w:pPr>
            <w:r w:rsidRPr="00EE7221">
              <w:t>N/A</w:t>
            </w:r>
          </w:p>
        </w:tc>
      </w:tr>
      <w:tr w:rsidR="00CA1D68" w14:paraId="76E53B41" w14:textId="77777777" w:rsidTr="0027327B">
        <w:trPr>
          <w:trHeight w:val="22"/>
          <w:jc w:val="center"/>
        </w:trPr>
        <w:tc>
          <w:tcPr>
            <w:tcW w:w="1738" w:type="dxa"/>
            <w:vMerge/>
          </w:tcPr>
          <w:p w14:paraId="5EFC8934" w14:textId="77777777" w:rsidR="00CA1D68" w:rsidRPr="00FF4632" w:rsidRDefault="00CA1D68" w:rsidP="0027327B">
            <w:pPr>
              <w:pStyle w:val="TAC"/>
            </w:pPr>
          </w:p>
        </w:tc>
        <w:tc>
          <w:tcPr>
            <w:tcW w:w="1146" w:type="dxa"/>
            <w:vAlign w:val="center"/>
          </w:tcPr>
          <w:p w14:paraId="19286E9A" w14:textId="77777777" w:rsidR="00CA1D68" w:rsidRPr="00FF4632" w:rsidRDefault="00CA1D68" w:rsidP="0027327B">
            <w:pPr>
              <w:pStyle w:val="TAC"/>
            </w:pPr>
            <w:r w:rsidRPr="00FF4632">
              <w:t>n77</w:t>
            </w:r>
          </w:p>
        </w:tc>
        <w:tc>
          <w:tcPr>
            <w:tcW w:w="1160" w:type="dxa"/>
            <w:vAlign w:val="center"/>
          </w:tcPr>
          <w:p w14:paraId="3F27D433" w14:textId="77777777" w:rsidR="00CA1D68" w:rsidRPr="00FF4632" w:rsidRDefault="00CA1D68" w:rsidP="0027327B">
            <w:pPr>
              <w:pStyle w:val="TAC"/>
            </w:pPr>
            <w:r>
              <w:t>3740</w:t>
            </w:r>
          </w:p>
        </w:tc>
        <w:tc>
          <w:tcPr>
            <w:tcW w:w="746" w:type="dxa"/>
          </w:tcPr>
          <w:p w14:paraId="76048297" w14:textId="77777777" w:rsidR="00CA1D68" w:rsidRPr="00FF4632" w:rsidRDefault="00CA1D68" w:rsidP="0027327B">
            <w:pPr>
              <w:pStyle w:val="TAC"/>
            </w:pPr>
            <w:r>
              <w:t>10</w:t>
            </w:r>
          </w:p>
        </w:tc>
        <w:tc>
          <w:tcPr>
            <w:tcW w:w="877" w:type="dxa"/>
          </w:tcPr>
          <w:p w14:paraId="2612C16F" w14:textId="77777777" w:rsidR="00CA1D68" w:rsidRPr="00FF4632" w:rsidRDefault="00CA1D68" w:rsidP="0027327B">
            <w:pPr>
              <w:pStyle w:val="TAC"/>
            </w:pPr>
            <w:r>
              <w:t>50</w:t>
            </w:r>
          </w:p>
        </w:tc>
        <w:tc>
          <w:tcPr>
            <w:tcW w:w="1299" w:type="dxa"/>
            <w:vAlign w:val="center"/>
          </w:tcPr>
          <w:p w14:paraId="38938C6D" w14:textId="77777777" w:rsidR="00CA1D68" w:rsidRPr="00FF4632" w:rsidRDefault="00CA1D68" w:rsidP="0027327B">
            <w:pPr>
              <w:pStyle w:val="TAC"/>
            </w:pPr>
            <w:r>
              <w:t>3740</w:t>
            </w:r>
          </w:p>
        </w:tc>
        <w:tc>
          <w:tcPr>
            <w:tcW w:w="634" w:type="dxa"/>
          </w:tcPr>
          <w:p w14:paraId="0F7F07EB" w14:textId="77777777" w:rsidR="00CA1D68" w:rsidRPr="00FF4632" w:rsidRDefault="00CA1D68" w:rsidP="0027327B">
            <w:pPr>
              <w:pStyle w:val="TAC"/>
            </w:pPr>
            <w:r w:rsidRPr="00EE7221">
              <w:t>N/A</w:t>
            </w:r>
          </w:p>
        </w:tc>
        <w:tc>
          <w:tcPr>
            <w:tcW w:w="947" w:type="dxa"/>
          </w:tcPr>
          <w:p w14:paraId="175F7F71" w14:textId="77777777" w:rsidR="00CA1D68" w:rsidRPr="00FF4632" w:rsidRDefault="00CA1D68" w:rsidP="0027327B">
            <w:pPr>
              <w:pStyle w:val="TAC"/>
            </w:pPr>
            <w:r w:rsidRPr="00EE7221">
              <w:t>TDD</w:t>
            </w:r>
          </w:p>
        </w:tc>
        <w:tc>
          <w:tcPr>
            <w:tcW w:w="947" w:type="dxa"/>
            <w:vAlign w:val="center"/>
          </w:tcPr>
          <w:p w14:paraId="45A8C6F3" w14:textId="77777777" w:rsidR="00CA1D68" w:rsidRPr="00FF4632" w:rsidRDefault="00CA1D68" w:rsidP="0027327B">
            <w:pPr>
              <w:pStyle w:val="TAC"/>
            </w:pPr>
            <w:r w:rsidRPr="00EE7221">
              <w:t>N/A</w:t>
            </w:r>
          </w:p>
        </w:tc>
      </w:tr>
      <w:tr w:rsidR="00CA1D68" w14:paraId="3456237B" w14:textId="77777777" w:rsidTr="0027327B">
        <w:trPr>
          <w:trHeight w:val="22"/>
          <w:jc w:val="center"/>
        </w:trPr>
        <w:tc>
          <w:tcPr>
            <w:tcW w:w="1738" w:type="dxa"/>
            <w:vMerge/>
          </w:tcPr>
          <w:p w14:paraId="531F2ACB" w14:textId="77777777" w:rsidR="00CA1D68" w:rsidRPr="00FF4632" w:rsidRDefault="00CA1D68" w:rsidP="0027327B">
            <w:pPr>
              <w:pStyle w:val="TAC"/>
            </w:pPr>
          </w:p>
        </w:tc>
        <w:tc>
          <w:tcPr>
            <w:tcW w:w="1146" w:type="dxa"/>
            <w:vAlign w:val="center"/>
          </w:tcPr>
          <w:p w14:paraId="6DB98316" w14:textId="77777777" w:rsidR="00CA1D68" w:rsidRPr="00FF4632" w:rsidRDefault="00CA1D68" w:rsidP="0027327B">
            <w:pPr>
              <w:pStyle w:val="TAC"/>
            </w:pPr>
            <w:r w:rsidRPr="00FF4632">
              <w:t>n</w:t>
            </w:r>
            <w:r>
              <w:t>5</w:t>
            </w:r>
          </w:p>
        </w:tc>
        <w:tc>
          <w:tcPr>
            <w:tcW w:w="1160" w:type="dxa"/>
            <w:tcBorders>
              <w:top w:val="single" w:sz="4" w:space="0" w:color="auto"/>
              <w:left w:val="single" w:sz="4" w:space="0" w:color="auto"/>
              <w:bottom w:val="single" w:sz="4" w:space="0" w:color="auto"/>
              <w:right w:val="single" w:sz="4" w:space="0" w:color="auto"/>
            </w:tcBorders>
            <w:vAlign w:val="center"/>
          </w:tcPr>
          <w:p w14:paraId="00E6DEEE" w14:textId="77777777" w:rsidR="00CA1D68" w:rsidRPr="00FF4632" w:rsidRDefault="00CA1D68" w:rsidP="0027327B">
            <w:pPr>
              <w:pStyle w:val="TAC"/>
            </w:pPr>
            <w:r w:rsidRPr="00EC19DE">
              <w:t>835</w:t>
            </w:r>
          </w:p>
        </w:tc>
        <w:tc>
          <w:tcPr>
            <w:tcW w:w="746" w:type="dxa"/>
          </w:tcPr>
          <w:p w14:paraId="3402EE5C" w14:textId="77777777" w:rsidR="00CA1D68" w:rsidRPr="00FF4632" w:rsidRDefault="00CA1D68" w:rsidP="0027327B">
            <w:pPr>
              <w:pStyle w:val="TAC"/>
            </w:pPr>
            <w:r w:rsidRPr="00EC19DE">
              <w:t>5</w:t>
            </w:r>
          </w:p>
        </w:tc>
        <w:tc>
          <w:tcPr>
            <w:tcW w:w="877" w:type="dxa"/>
          </w:tcPr>
          <w:p w14:paraId="6F7F051B" w14:textId="77777777" w:rsidR="00CA1D68" w:rsidRPr="00FF4632" w:rsidRDefault="00CA1D68" w:rsidP="0027327B">
            <w:pPr>
              <w:pStyle w:val="TAC"/>
            </w:pPr>
            <w:r w:rsidRPr="00EC19DE">
              <w:t>25</w:t>
            </w:r>
          </w:p>
        </w:tc>
        <w:tc>
          <w:tcPr>
            <w:tcW w:w="1299" w:type="dxa"/>
            <w:tcBorders>
              <w:top w:val="single" w:sz="4" w:space="0" w:color="auto"/>
              <w:left w:val="single" w:sz="4" w:space="0" w:color="auto"/>
              <w:bottom w:val="single" w:sz="4" w:space="0" w:color="auto"/>
              <w:right w:val="single" w:sz="4" w:space="0" w:color="auto"/>
            </w:tcBorders>
            <w:vAlign w:val="center"/>
          </w:tcPr>
          <w:p w14:paraId="76F3BF4C" w14:textId="77777777" w:rsidR="00CA1D68" w:rsidRPr="00FF4632" w:rsidRDefault="00CA1D68" w:rsidP="0027327B">
            <w:pPr>
              <w:pStyle w:val="TAC"/>
            </w:pPr>
            <w:r w:rsidRPr="00EC19DE">
              <w:t>880</w:t>
            </w:r>
          </w:p>
        </w:tc>
        <w:tc>
          <w:tcPr>
            <w:tcW w:w="634" w:type="dxa"/>
          </w:tcPr>
          <w:p w14:paraId="7FFED126" w14:textId="77777777" w:rsidR="00CA1D68" w:rsidRPr="00FF4632" w:rsidRDefault="00CA1D68" w:rsidP="0027327B">
            <w:pPr>
              <w:pStyle w:val="TAC"/>
            </w:pPr>
            <w:r w:rsidRPr="00EE7221">
              <w:t>N/A</w:t>
            </w:r>
          </w:p>
        </w:tc>
        <w:tc>
          <w:tcPr>
            <w:tcW w:w="947" w:type="dxa"/>
          </w:tcPr>
          <w:p w14:paraId="6DAA9976" w14:textId="77777777" w:rsidR="00CA1D68" w:rsidRPr="00FF4632" w:rsidRDefault="00CA1D68" w:rsidP="0027327B">
            <w:pPr>
              <w:pStyle w:val="TAC"/>
            </w:pPr>
            <w:r w:rsidRPr="00EE7221">
              <w:t>FDD</w:t>
            </w:r>
          </w:p>
        </w:tc>
        <w:tc>
          <w:tcPr>
            <w:tcW w:w="947" w:type="dxa"/>
            <w:vAlign w:val="center"/>
          </w:tcPr>
          <w:p w14:paraId="44CE2B0B" w14:textId="77777777" w:rsidR="00CA1D68" w:rsidRPr="00FF4632" w:rsidRDefault="00CA1D68" w:rsidP="0027327B">
            <w:pPr>
              <w:pStyle w:val="TAC"/>
            </w:pPr>
            <w:r w:rsidRPr="00EE7221">
              <w:t>N/A</w:t>
            </w:r>
          </w:p>
        </w:tc>
      </w:tr>
      <w:tr w:rsidR="00CA1D68" w14:paraId="5ABAA0FD" w14:textId="77777777" w:rsidTr="0027327B">
        <w:trPr>
          <w:trHeight w:val="22"/>
          <w:jc w:val="center"/>
        </w:trPr>
        <w:tc>
          <w:tcPr>
            <w:tcW w:w="1738" w:type="dxa"/>
            <w:vMerge/>
          </w:tcPr>
          <w:p w14:paraId="679C0165" w14:textId="77777777" w:rsidR="00CA1D68" w:rsidRPr="00FF4632" w:rsidRDefault="00CA1D68" w:rsidP="0027327B">
            <w:pPr>
              <w:pStyle w:val="TAC"/>
            </w:pPr>
          </w:p>
        </w:tc>
        <w:tc>
          <w:tcPr>
            <w:tcW w:w="1146" w:type="dxa"/>
            <w:vAlign w:val="center"/>
          </w:tcPr>
          <w:p w14:paraId="66EE661E" w14:textId="77777777" w:rsidR="00CA1D68" w:rsidRPr="00FF4632" w:rsidRDefault="00CA1D68"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62D07259" w14:textId="77777777" w:rsidR="00CA1D68" w:rsidRPr="00FF4632" w:rsidRDefault="00CA1D68" w:rsidP="0027327B">
            <w:pPr>
              <w:pStyle w:val="TAC"/>
            </w:pPr>
            <w:r w:rsidRPr="00EC19DE">
              <w:t>2310</w:t>
            </w:r>
          </w:p>
        </w:tc>
        <w:tc>
          <w:tcPr>
            <w:tcW w:w="746" w:type="dxa"/>
          </w:tcPr>
          <w:p w14:paraId="71BFBE49" w14:textId="77777777" w:rsidR="00CA1D68" w:rsidRPr="00FF4632" w:rsidRDefault="00CA1D68" w:rsidP="0027327B">
            <w:pPr>
              <w:pStyle w:val="TAC"/>
            </w:pPr>
            <w:r w:rsidRPr="00EC19DE">
              <w:t>5</w:t>
            </w:r>
          </w:p>
        </w:tc>
        <w:tc>
          <w:tcPr>
            <w:tcW w:w="877" w:type="dxa"/>
          </w:tcPr>
          <w:p w14:paraId="63F3DD52" w14:textId="77777777" w:rsidR="00CA1D68" w:rsidRPr="00FF4632" w:rsidRDefault="00CA1D68" w:rsidP="0027327B">
            <w:pPr>
              <w:pStyle w:val="TAC"/>
            </w:pPr>
            <w:r w:rsidRPr="00EC19DE">
              <w:t>25</w:t>
            </w:r>
          </w:p>
        </w:tc>
        <w:tc>
          <w:tcPr>
            <w:tcW w:w="1299" w:type="dxa"/>
            <w:tcBorders>
              <w:top w:val="single" w:sz="4" w:space="0" w:color="auto"/>
              <w:left w:val="single" w:sz="4" w:space="0" w:color="auto"/>
              <w:bottom w:val="single" w:sz="4" w:space="0" w:color="auto"/>
              <w:right w:val="single" w:sz="4" w:space="0" w:color="auto"/>
            </w:tcBorders>
            <w:vAlign w:val="center"/>
          </w:tcPr>
          <w:p w14:paraId="1D7E74B9" w14:textId="77777777" w:rsidR="00CA1D68" w:rsidRPr="00FF4632" w:rsidRDefault="00CA1D68" w:rsidP="0027327B">
            <w:pPr>
              <w:pStyle w:val="TAC"/>
            </w:pPr>
            <w:r w:rsidRPr="00EC19DE">
              <w:t>2355</w:t>
            </w:r>
          </w:p>
        </w:tc>
        <w:tc>
          <w:tcPr>
            <w:tcW w:w="634" w:type="dxa"/>
          </w:tcPr>
          <w:p w14:paraId="1750A032" w14:textId="77777777" w:rsidR="00CA1D68" w:rsidRPr="00FF4632" w:rsidRDefault="00CA1D68" w:rsidP="0027327B">
            <w:pPr>
              <w:pStyle w:val="TAC"/>
            </w:pPr>
            <w:r>
              <w:t>21.4</w:t>
            </w:r>
          </w:p>
        </w:tc>
        <w:tc>
          <w:tcPr>
            <w:tcW w:w="947" w:type="dxa"/>
          </w:tcPr>
          <w:p w14:paraId="0B1E607B" w14:textId="77777777" w:rsidR="00CA1D68" w:rsidRPr="00FF4632" w:rsidRDefault="00CA1D68" w:rsidP="0027327B">
            <w:pPr>
              <w:pStyle w:val="TAC"/>
            </w:pPr>
            <w:r w:rsidRPr="00EE7221">
              <w:t>FDD</w:t>
            </w:r>
          </w:p>
        </w:tc>
        <w:tc>
          <w:tcPr>
            <w:tcW w:w="947" w:type="dxa"/>
            <w:vAlign w:val="center"/>
          </w:tcPr>
          <w:p w14:paraId="2767F8A5" w14:textId="77777777" w:rsidR="00CA1D68" w:rsidRPr="00965BAE" w:rsidRDefault="00CA1D68" w:rsidP="0027327B">
            <w:pPr>
              <w:pStyle w:val="TAC"/>
              <w:rPr>
                <w:vertAlign w:val="superscript"/>
              </w:rPr>
            </w:pPr>
            <w:r w:rsidRPr="00EE7221">
              <w:t>IMD3</w:t>
            </w:r>
            <w:r>
              <w:rPr>
                <w:vertAlign w:val="superscript"/>
              </w:rPr>
              <w:t>zz</w:t>
            </w:r>
          </w:p>
        </w:tc>
      </w:tr>
      <w:tr w:rsidR="00CA1D68" w14:paraId="2E2086FC" w14:textId="77777777" w:rsidTr="0027327B">
        <w:trPr>
          <w:trHeight w:val="22"/>
          <w:jc w:val="center"/>
        </w:trPr>
        <w:tc>
          <w:tcPr>
            <w:tcW w:w="1738" w:type="dxa"/>
            <w:vMerge/>
          </w:tcPr>
          <w:p w14:paraId="44BEFBF3" w14:textId="77777777" w:rsidR="00CA1D68" w:rsidRPr="00FF4632" w:rsidRDefault="00CA1D68" w:rsidP="0027327B">
            <w:pPr>
              <w:pStyle w:val="TAC"/>
            </w:pPr>
          </w:p>
        </w:tc>
        <w:tc>
          <w:tcPr>
            <w:tcW w:w="1146" w:type="dxa"/>
            <w:vAlign w:val="center"/>
          </w:tcPr>
          <w:p w14:paraId="6DD484A6" w14:textId="77777777" w:rsidR="00CA1D68" w:rsidRPr="00FF4632" w:rsidRDefault="00CA1D6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0CF1B950" w14:textId="77777777" w:rsidR="00CA1D68" w:rsidRPr="00FF4632" w:rsidRDefault="00CA1D68" w:rsidP="0027327B">
            <w:pPr>
              <w:pStyle w:val="TAC"/>
            </w:pPr>
            <w:r w:rsidRPr="00EC19DE">
              <w:t>4025</w:t>
            </w:r>
          </w:p>
        </w:tc>
        <w:tc>
          <w:tcPr>
            <w:tcW w:w="746" w:type="dxa"/>
          </w:tcPr>
          <w:p w14:paraId="305EDFD8" w14:textId="77777777" w:rsidR="00CA1D68" w:rsidRPr="00FF4632" w:rsidRDefault="00CA1D68" w:rsidP="0027327B">
            <w:pPr>
              <w:pStyle w:val="TAC"/>
            </w:pPr>
            <w:r w:rsidRPr="00EC19DE">
              <w:t>10</w:t>
            </w:r>
          </w:p>
        </w:tc>
        <w:tc>
          <w:tcPr>
            <w:tcW w:w="877" w:type="dxa"/>
          </w:tcPr>
          <w:p w14:paraId="42BE3AA2" w14:textId="77777777" w:rsidR="00CA1D68" w:rsidRPr="00FF4632" w:rsidRDefault="00CA1D68" w:rsidP="0027327B">
            <w:pPr>
              <w:pStyle w:val="TAC"/>
            </w:pPr>
            <w:r w:rsidRPr="00EC19DE">
              <w:t>50</w:t>
            </w:r>
          </w:p>
        </w:tc>
        <w:tc>
          <w:tcPr>
            <w:tcW w:w="1299" w:type="dxa"/>
            <w:tcBorders>
              <w:top w:val="single" w:sz="4" w:space="0" w:color="auto"/>
              <w:left w:val="single" w:sz="4" w:space="0" w:color="auto"/>
              <w:bottom w:val="single" w:sz="4" w:space="0" w:color="auto"/>
              <w:right w:val="single" w:sz="4" w:space="0" w:color="auto"/>
            </w:tcBorders>
            <w:vAlign w:val="center"/>
          </w:tcPr>
          <w:p w14:paraId="16DC388A" w14:textId="77777777" w:rsidR="00CA1D68" w:rsidRPr="00FF4632" w:rsidRDefault="00CA1D68" w:rsidP="0027327B">
            <w:pPr>
              <w:pStyle w:val="TAC"/>
            </w:pPr>
            <w:r w:rsidRPr="00EC19DE">
              <w:t>4025</w:t>
            </w:r>
          </w:p>
        </w:tc>
        <w:tc>
          <w:tcPr>
            <w:tcW w:w="634" w:type="dxa"/>
          </w:tcPr>
          <w:p w14:paraId="1971B7E3" w14:textId="77777777" w:rsidR="00CA1D68" w:rsidRPr="00FF4632" w:rsidRDefault="00CA1D68" w:rsidP="0027327B">
            <w:pPr>
              <w:pStyle w:val="TAC"/>
            </w:pPr>
            <w:r w:rsidRPr="00EE7221">
              <w:t>N/A</w:t>
            </w:r>
          </w:p>
        </w:tc>
        <w:tc>
          <w:tcPr>
            <w:tcW w:w="947" w:type="dxa"/>
          </w:tcPr>
          <w:p w14:paraId="3AA84A52" w14:textId="77777777" w:rsidR="00CA1D68" w:rsidRPr="00FF4632" w:rsidRDefault="00CA1D68" w:rsidP="0027327B">
            <w:pPr>
              <w:pStyle w:val="TAC"/>
            </w:pPr>
            <w:r w:rsidRPr="00EE7221">
              <w:t>TDD</w:t>
            </w:r>
          </w:p>
        </w:tc>
        <w:tc>
          <w:tcPr>
            <w:tcW w:w="947" w:type="dxa"/>
            <w:vAlign w:val="center"/>
          </w:tcPr>
          <w:p w14:paraId="6537F0DF" w14:textId="77777777" w:rsidR="00CA1D68" w:rsidRPr="00FF4632" w:rsidRDefault="00CA1D68" w:rsidP="0027327B">
            <w:pPr>
              <w:pStyle w:val="TAC"/>
            </w:pPr>
            <w:r w:rsidRPr="00EE7221">
              <w:t>N/A</w:t>
            </w:r>
          </w:p>
        </w:tc>
      </w:tr>
      <w:tr w:rsidR="00CA1D68" w14:paraId="3DEBA4EE" w14:textId="77777777" w:rsidTr="0027327B">
        <w:trPr>
          <w:trHeight w:val="22"/>
          <w:jc w:val="center"/>
        </w:trPr>
        <w:tc>
          <w:tcPr>
            <w:tcW w:w="9494" w:type="dxa"/>
            <w:gridSpan w:val="9"/>
          </w:tcPr>
          <w:p w14:paraId="30E74192" w14:textId="77777777" w:rsidR="00CA1D68" w:rsidRPr="0016459A" w:rsidRDefault="00CA1D68" w:rsidP="0027327B">
            <w:pPr>
              <w:pStyle w:val="TAN"/>
              <w:rPr>
                <w:rFonts w:cs="Arial"/>
                <w:lang w:eastAsia="ja-JP"/>
              </w:rPr>
            </w:pPr>
            <w:r w:rsidRPr="0016459A">
              <w:rPr>
                <w:rFonts w:cs="Arial"/>
              </w:rPr>
              <w:t xml:space="preserve">NOTE </w:t>
            </w:r>
            <w:r>
              <w:rPr>
                <w:rFonts w:cs="Arial"/>
              </w:rPr>
              <w:t>YY</w:t>
            </w:r>
            <w:r w:rsidRPr="0016459A">
              <w:rPr>
                <w:rFonts w:cs="Arial"/>
              </w:rPr>
              <w:t>:</w:t>
            </w:r>
            <w:r w:rsidRPr="0016459A">
              <w:rPr>
                <w:rFonts w:cs="Arial"/>
              </w:rPr>
              <w:tab/>
            </w:r>
            <w:r w:rsidRPr="0016459A">
              <w:rPr>
                <w:rFonts w:cs="Arial"/>
                <w:lang w:eastAsia="ja-JP"/>
              </w:rPr>
              <w:t>This band is subject to IMD5 also which MSD is not specified.</w:t>
            </w:r>
          </w:p>
          <w:p w14:paraId="32CB5794" w14:textId="77777777" w:rsidR="00CA1D68" w:rsidRPr="00EE7221" w:rsidRDefault="00CA1D68" w:rsidP="0027327B">
            <w:pPr>
              <w:pStyle w:val="TAN"/>
            </w:pPr>
            <w:r w:rsidRPr="0016459A">
              <w:rPr>
                <w:lang w:eastAsia="ja-JP"/>
              </w:rPr>
              <w:t xml:space="preserve">NOTE </w:t>
            </w:r>
            <w:r>
              <w:rPr>
                <w:lang w:eastAsia="ja-JP"/>
              </w:rPr>
              <w:t>ZZ</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p>
        </w:tc>
      </w:tr>
    </w:tbl>
    <w:p w14:paraId="142301F9" w14:textId="77777777" w:rsidR="00CA1D68" w:rsidRDefault="00CA1D68" w:rsidP="00CA1D68"/>
    <w:p w14:paraId="1E0F7A30" w14:textId="09840B79" w:rsidR="00CA1D68" w:rsidRDefault="00CA1D68" w:rsidP="00CA1D68">
      <w:pPr>
        <w:pStyle w:val="Heading4"/>
        <w:tabs>
          <w:tab w:val="left" w:pos="0"/>
        </w:tabs>
        <w:ind w:left="0" w:firstLine="0"/>
        <w:rPr>
          <w:rFonts w:cs="Arial"/>
          <w:lang w:val="en-US" w:eastAsia="zh-CN"/>
        </w:rPr>
      </w:pPr>
      <w:bookmarkStart w:id="176" w:name="_Toc97546974"/>
      <w:r>
        <w:rPr>
          <w:rFonts w:cs="Arial"/>
        </w:rPr>
        <w:t>6.6.3</w:t>
      </w:r>
      <w:r>
        <w:rPr>
          <w:rFonts w:cs="Arial"/>
          <w:lang w:eastAsia="zh-CN"/>
        </w:rPr>
        <w:t>.2</w:t>
      </w:r>
      <w:r>
        <w:rPr>
          <w:rFonts w:cs="Arial"/>
          <w:lang w:eastAsia="zh-CN"/>
        </w:rPr>
        <w:tab/>
        <w:t>Power class 2 Case</w:t>
      </w:r>
      <w:r>
        <w:rPr>
          <w:rFonts w:cs="Arial"/>
          <w:lang w:val="en-US" w:eastAsia="zh-CN"/>
        </w:rPr>
        <w:t xml:space="preserve"> B</w:t>
      </w:r>
      <w:bookmarkEnd w:id="176"/>
    </w:p>
    <w:p w14:paraId="52CF36EA" w14:textId="31DA4216" w:rsidR="00CA1D68" w:rsidRDefault="00CA1D68" w:rsidP="00CA1D68">
      <w:pPr>
        <w:rPr>
          <w:iCs/>
          <w:lang w:eastAsia="zh-CN"/>
        </w:rPr>
      </w:pPr>
      <w:r>
        <w:rPr>
          <w:iCs/>
          <w:lang w:eastAsia="zh-CN"/>
        </w:rPr>
        <w:t xml:space="preserve">The additional MSD due to intermodulation for PC2 Case B CA_n5A-n30A-n77A are same as the Case A defined in Table 6.6.3.1-1. </w:t>
      </w:r>
    </w:p>
    <w:p w14:paraId="63815096" w14:textId="6844DE53" w:rsidR="009F6A38" w:rsidRPr="004D3578" w:rsidRDefault="009F6A38" w:rsidP="009F6A38">
      <w:pPr>
        <w:pStyle w:val="Heading2"/>
        <w:rPr>
          <w:lang w:eastAsia="zh-CN"/>
        </w:rPr>
      </w:pPr>
      <w:bookmarkStart w:id="177" w:name="_Toc97546975"/>
      <w:r>
        <w:t>6.7</w:t>
      </w:r>
      <w:r w:rsidRPr="004D3578">
        <w:tab/>
      </w:r>
      <w:r>
        <w:rPr>
          <w:lang w:eastAsia="zh-CN"/>
        </w:rPr>
        <w:t>CA_n12-n30-n77</w:t>
      </w:r>
      <w:bookmarkEnd w:id="177"/>
    </w:p>
    <w:p w14:paraId="72FD8958" w14:textId="55FD6F07" w:rsidR="009F6A38" w:rsidRPr="001043CD" w:rsidRDefault="009F6A38" w:rsidP="009F6A38">
      <w:pPr>
        <w:pStyle w:val="Heading3"/>
        <w:rPr>
          <w:rFonts w:cs="Arial"/>
          <w:szCs w:val="28"/>
          <w:lang w:eastAsia="zh-CN"/>
        </w:rPr>
      </w:pPr>
      <w:bookmarkStart w:id="178" w:name="_Toc97546976"/>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78"/>
    </w:p>
    <w:p w14:paraId="038AEE22" w14:textId="105ED7AE" w:rsidR="009F6A38" w:rsidRDefault="009F6A38" w:rsidP="009F6A38">
      <w:pPr>
        <w:pStyle w:val="TH"/>
        <w:rPr>
          <w:lang w:eastAsia="ja-JP"/>
        </w:rPr>
      </w:pPr>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F6A38" w14:paraId="7A687044"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DE36E4" w14:textId="77777777" w:rsidR="009F6A38" w:rsidRPr="00D776B5" w:rsidRDefault="009F6A3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EC8691" w14:textId="77777777" w:rsidR="009F6A38" w:rsidRPr="00D776B5" w:rsidRDefault="009F6A3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35C4A" w14:textId="77777777" w:rsidR="009F6A38" w:rsidRPr="00D776B5" w:rsidRDefault="009F6A3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86736" w14:textId="77777777" w:rsidR="009F6A38" w:rsidRPr="00D776B5" w:rsidRDefault="009F6A3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0C64C5" w14:textId="77777777" w:rsidR="009F6A38" w:rsidRPr="00D776B5" w:rsidRDefault="009F6A3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2D7D2" w14:textId="77777777" w:rsidR="009F6A38" w:rsidRPr="00D776B5" w:rsidRDefault="009F6A3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E6FAE" w14:textId="77777777" w:rsidR="009F6A38" w:rsidRPr="00D776B5" w:rsidRDefault="009F6A3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2F1843" w14:textId="77777777" w:rsidR="009F6A38" w:rsidRPr="00D776B5" w:rsidRDefault="009F6A3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2A911" w14:textId="77777777" w:rsidR="009F6A38" w:rsidRPr="00D776B5" w:rsidRDefault="009F6A3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DCCC23" w14:textId="77777777" w:rsidR="009F6A38" w:rsidRPr="00D776B5" w:rsidRDefault="009F6A3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04830" w14:textId="77777777" w:rsidR="009F6A38" w:rsidRPr="00D776B5" w:rsidRDefault="009F6A3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E1B73" w14:textId="77777777" w:rsidR="009F6A38" w:rsidRPr="00D776B5" w:rsidRDefault="009F6A3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DFE596" w14:textId="77777777" w:rsidR="009F6A38" w:rsidRPr="00D776B5" w:rsidRDefault="009F6A3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7B163" w14:textId="77777777" w:rsidR="009F6A38" w:rsidRPr="00D776B5" w:rsidRDefault="009F6A3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D1396" w14:textId="77777777" w:rsidR="009F6A38" w:rsidRPr="00D776B5" w:rsidRDefault="009F6A3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51531" w14:textId="77777777" w:rsidR="009F6A38" w:rsidRPr="00D776B5" w:rsidRDefault="009F6A3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ADF61" w14:textId="77777777" w:rsidR="009F6A38" w:rsidRPr="00D776B5" w:rsidRDefault="009F6A38" w:rsidP="0027327B">
            <w:pPr>
              <w:pStyle w:val="TAH"/>
            </w:pPr>
            <w:r w:rsidRPr="00D776B5">
              <w:t>Bandwidth combination set</w:t>
            </w:r>
          </w:p>
        </w:tc>
      </w:tr>
      <w:tr w:rsidR="009F6A38" w14:paraId="49AA6CDE"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3A7CD5A" w14:textId="77777777" w:rsidR="009F6A38" w:rsidRDefault="009F6A38" w:rsidP="0027327B">
            <w:pPr>
              <w:pStyle w:val="TAC"/>
              <w:rPr>
                <w:color w:val="000000"/>
              </w:rPr>
            </w:pPr>
            <w:r>
              <w:t>CA_n12A-n30A-n77A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DB7DC" w14:textId="430231B9" w:rsidR="009F6A38" w:rsidRDefault="009F6A38" w:rsidP="0027327B">
            <w:pPr>
              <w:pStyle w:val="TAC"/>
              <w:rPr>
                <w:color w:val="000000"/>
                <w:lang w:val="en-US" w:eastAsia="zh-CN" w:bidi="ar"/>
              </w:rPr>
            </w:pPr>
            <w:r>
              <w:t>CA_n12A-n77A,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33550" w14:textId="77777777" w:rsidR="009F6A38" w:rsidRDefault="009F6A3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0EEFE"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D5134"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A103F1" w14:textId="77777777" w:rsidR="009F6A38" w:rsidRDefault="009F6A3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11C67"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B6BD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406F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B397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89C6A"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576F5"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2176E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C982C"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C6B8A8"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6FBB8" w14:textId="77777777" w:rsidR="009F6A38" w:rsidRDefault="009F6A3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390E5" w14:textId="77777777" w:rsidR="009F6A38" w:rsidRDefault="009F6A38" w:rsidP="0027327B">
            <w:pPr>
              <w:pStyle w:val="TAC"/>
            </w:pPr>
            <w:r>
              <w:rPr>
                <w:lang w:val="en-US" w:eastAsia="zh-CN" w:bidi="ar"/>
              </w:rPr>
              <w:t>0</w:t>
            </w:r>
          </w:p>
        </w:tc>
      </w:tr>
      <w:tr w:rsidR="009F6A38" w14:paraId="41604F5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A1F6C06"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FE0D3"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0AC6F" w14:textId="77777777" w:rsidR="009F6A38" w:rsidRDefault="009F6A3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3F77E"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7A5617"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45AED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11298"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433CAA"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B31BB"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FA2F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8B6A8B"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332A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B40E8"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35D10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01390"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1B736D" w14:textId="77777777" w:rsidR="009F6A38" w:rsidRDefault="009F6A3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27D699" w14:textId="77777777" w:rsidR="009F6A38" w:rsidRDefault="009F6A38" w:rsidP="0027327B">
            <w:pPr>
              <w:jc w:val="center"/>
              <w:rPr>
                <w:rFonts w:ascii="Arial" w:hAnsi="Arial" w:cs="Arial"/>
                <w:color w:val="000000"/>
                <w:sz w:val="18"/>
                <w:szCs w:val="18"/>
              </w:rPr>
            </w:pPr>
          </w:p>
        </w:tc>
      </w:tr>
      <w:tr w:rsidR="009F6A38" w14:paraId="443B7986"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6CFEF48"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B659D"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60450" w14:textId="77777777" w:rsidR="009F6A38" w:rsidRDefault="009F6A3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0477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2178A"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3DE046" w14:textId="77777777" w:rsidR="009F6A38" w:rsidRDefault="009F6A3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1C0C9" w14:textId="77777777" w:rsidR="009F6A38" w:rsidRDefault="009F6A3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DDB350" w14:textId="77777777" w:rsidR="009F6A38" w:rsidRDefault="009F6A3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4EB2B" w14:textId="77777777" w:rsidR="009F6A38" w:rsidRDefault="009F6A3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E81B3" w14:textId="77777777" w:rsidR="009F6A38" w:rsidRDefault="009F6A3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3288E4" w14:textId="77777777" w:rsidR="009F6A38" w:rsidRDefault="009F6A3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A7D00" w14:textId="77777777" w:rsidR="009F6A38" w:rsidRDefault="009F6A3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A51AD" w14:textId="77777777" w:rsidR="009F6A38" w:rsidRDefault="009F6A3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C2A2D" w14:textId="77777777" w:rsidR="009F6A38" w:rsidRDefault="009F6A3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EAA909" w14:textId="77777777" w:rsidR="009F6A38" w:rsidRDefault="009F6A3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389F3" w14:textId="77777777" w:rsidR="009F6A38" w:rsidRDefault="009F6A3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AFF449" w14:textId="77777777" w:rsidR="009F6A38" w:rsidRDefault="009F6A38" w:rsidP="0027327B">
            <w:pPr>
              <w:jc w:val="center"/>
              <w:rPr>
                <w:rFonts w:ascii="Arial" w:hAnsi="Arial" w:cs="Arial"/>
                <w:color w:val="000000"/>
                <w:sz w:val="18"/>
                <w:szCs w:val="18"/>
              </w:rPr>
            </w:pPr>
          </w:p>
        </w:tc>
      </w:tr>
    </w:tbl>
    <w:p w14:paraId="38B1DDD3" w14:textId="77777777" w:rsidR="009F6A38" w:rsidRDefault="009F6A38" w:rsidP="009F6A38">
      <w:pPr>
        <w:rPr>
          <w:sz w:val="16"/>
          <w:szCs w:val="16"/>
          <w:lang w:eastAsia="zh-CN"/>
        </w:rPr>
      </w:pPr>
    </w:p>
    <w:p w14:paraId="1A97C0D2" w14:textId="5E0258B4" w:rsidR="009F6A38" w:rsidRPr="001043CD" w:rsidRDefault="009F6A38" w:rsidP="009F6A38">
      <w:pPr>
        <w:pStyle w:val="Heading3"/>
        <w:rPr>
          <w:lang w:val="en-US" w:eastAsia="zh-CN"/>
        </w:rPr>
      </w:pPr>
      <w:bookmarkStart w:id="179" w:name="_Toc97546977"/>
      <w:r>
        <w:rPr>
          <w:lang w:eastAsia="zh-CN"/>
        </w:rPr>
        <w:t>6.7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79"/>
    </w:p>
    <w:p w14:paraId="4ACCF19C" w14:textId="1560A017" w:rsidR="009F6A38" w:rsidRDefault="009F6A38" w:rsidP="009F6A38">
      <w:pPr>
        <w:pStyle w:val="TH"/>
        <w:rPr>
          <w:lang w:eastAsia="zh-CN"/>
        </w:rPr>
      </w:pPr>
      <w:r>
        <w:t>Table 6.7.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F6A38" w:rsidRPr="00530DFD" w14:paraId="268BDA70" w14:textId="77777777" w:rsidTr="0027327B">
        <w:trPr>
          <w:trHeight w:val="383"/>
          <w:jc w:val="center"/>
        </w:trPr>
        <w:tc>
          <w:tcPr>
            <w:tcW w:w="1679" w:type="dxa"/>
          </w:tcPr>
          <w:p w14:paraId="335DC5CA" w14:textId="77777777" w:rsidR="009F6A38" w:rsidRPr="00EC6D89" w:rsidRDefault="009F6A38" w:rsidP="0027327B">
            <w:pPr>
              <w:pStyle w:val="TAH"/>
              <w:rPr>
                <w:lang w:val="en-US" w:eastAsia="zh-CN"/>
              </w:rPr>
            </w:pPr>
            <w:r w:rsidRPr="00B0188E">
              <w:rPr>
                <w:lang w:val="en-US" w:eastAsia="zh-CN"/>
              </w:rPr>
              <w:t>Uplink CA configuration</w:t>
            </w:r>
          </w:p>
        </w:tc>
        <w:tc>
          <w:tcPr>
            <w:tcW w:w="2045" w:type="dxa"/>
            <w:shd w:val="clear" w:color="auto" w:fill="auto"/>
          </w:tcPr>
          <w:p w14:paraId="2F79A13D" w14:textId="77777777" w:rsidR="009F6A38" w:rsidRPr="00530DFD" w:rsidRDefault="009F6A3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682B663E" w14:textId="77777777" w:rsidR="009F6A38" w:rsidRPr="00530DFD" w:rsidRDefault="009F6A3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3FE447E"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2C968C29"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9F6A38" w:rsidRPr="00530DFD" w14:paraId="188D23FD" w14:textId="77777777" w:rsidTr="0027327B">
        <w:trPr>
          <w:trHeight w:val="192"/>
          <w:jc w:val="center"/>
        </w:trPr>
        <w:tc>
          <w:tcPr>
            <w:tcW w:w="1679" w:type="dxa"/>
            <w:vMerge w:val="restart"/>
            <w:vAlign w:val="center"/>
          </w:tcPr>
          <w:p w14:paraId="5E47B07C" w14:textId="77777777" w:rsidR="009F6A38" w:rsidRPr="00AE608E" w:rsidRDefault="009F6A38"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7F4A6EEB" w14:textId="77777777" w:rsidR="009F6A38" w:rsidRPr="002C7612" w:rsidRDefault="009F6A38" w:rsidP="0027327B">
            <w:pPr>
              <w:pStyle w:val="TAL"/>
              <w:keepNext w:val="0"/>
              <w:widowControl w:val="0"/>
              <w:jc w:val="both"/>
              <w:rPr>
                <w:rFonts w:cs="Arial"/>
              </w:rPr>
            </w:pPr>
            <w:r w:rsidRPr="002C7612">
              <w:rPr>
                <w:rFonts w:cs="Arial"/>
              </w:rPr>
              <w:t>Case a</w:t>
            </w:r>
          </w:p>
        </w:tc>
        <w:tc>
          <w:tcPr>
            <w:tcW w:w="1641" w:type="dxa"/>
            <w:shd w:val="clear" w:color="auto" w:fill="auto"/>
          </w:tcPr>
          <w:p w14:paraId="658E2075"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188028B5"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07A6796E" w14:textId="77777777" w:rsidR="009F6A38" w:rsidRPr="002C7612" w:rsidRDefault="009F6A38" w:rsidP="0027327B">
            <w:pPr>
              <w:pStyle w:val="TAL"/>
              <w:keepNext w:val="0"/>
              <w:widowControl w:val="0"/>
              <w:jc w:val="both"/>
              <w:rPr>
                <w:rFonts w:cs="Arial"/>
              </w:rPr>
            </w:pPr>
            <w:r w:rsidRPr="002C7612">
              <w:rPr>
                <w:rFonts w:cs="Arial"/>
              </w:rPr>
              <w:t>23dBm</w:t>
            </w:r>
          </w:p>
        </w:tc>
      </w:tr>
      <w:tr w:rsidR="009F6A38" w:rsidRPr="00530DFD" w14:paraId="0E366676" w14:textId="77777777" w:rsidTr="0027327B">
        <w:trPr>
          <w:trHeight w:val="192"/>
          <w:jc w:val="center"/>
        </w:trPr>
        <w:tc>
          <w:tcPr>
            <w:tcW w:w="1679" w:type="dxa"/>
            <w:vMerge/>
          </w:tcPr>
          <w:p w14:paraId="79AA6F22" w14:textId="77777777" w:rsidR="009F6A38" w:rsidRPr="00AE608E" w:rsidRDefault="009F6A38" w:rsidP="0027327B">
            <w:pPr>
              <w:pStyle w:val="TAL"/>
              <w:keepNext w:val="0"/>
              <w:widowControl w:val="0"/>
              <w:jc w:val="both"/>
              <w:rPr>
                <w:rFonts w:cs="Arial"/>
                <w:kern w:val="2"/>
                <w:szCs w:val="18"/>
                <w:lang w:val="en-US" w:eastAsia="zh-CN"/>
              </w:rPr>
            </w:pPr>
          </w:p>
        </w:tc>
        <w:tc>
          <w:tcPr>
            <w:tcW w:w="2045" w:type="dxa"/>
            <w:shd w:val="clear" w:color="auto" w:fill="auto"/>
          </w:tcPr>
          <w:p w14:paraId="1A765D78" w14:textId="77777777" w:rsidR="009F6A38" w:rsidRPr="002C7612" w:rsidRDefault="009F6A38" w:rsidP="0027327B">
            <w:pPr>
              <w:pStyle w:val="TAL"/>
              <w:keepNext w:val="0"/>
              <w:widowControl w:val="0"/>
              <w:jc w:val="both"/>
              <w:rPr>
                <w:rFonts w:cs="Arial"/>
              </w:rPr>
            </w:pPr>
            <w:r w:rsidRPr="002C7612">
              <w:rPr>
                <w:rFonts w:cs="Arial"/>
              </w:rPr>
              <w:t>Case b</w:t>
            </w:r>
          </w:p>
        </w:tc>
        <w:tc>
          <w:tcPr>
            <w:tcW w:w="1641" w:type="dxa"/>
            <w:shd w:val="clear" w:color="auto" w:fill="auto"/>
          </w:tcPr>
          <w:p w14:paraId="49EC90A5"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1375F1CC"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2EC9C925" w14:textId="77777777" w:rsidR="009F6A38" w:rsidRPr="002C7612" w:rsidRDefault="009F6A38" w:rsidP="0027327B">
            <w:pPr>
              <w:pStyle w:val="TAL"/>
              <w:keepNext w:val="0"/>
              <w:widowControl w:val="0"/>
              <w:jc w:val="both"/>
              <w:rPr>
                <w:rFonts w:cs="Arial"/>
              </w:rPr>
            </w:pPr>
            <w:r w:rsidRPr="002C7612">
              <w:rPr>
                <w:rFonts w:cs="Arial"/>
              </w:rPr>
              <w:t>26dBm</w:t>
            </w:r>
          </w:p>
        </w:tc>
      </w:tr>
    </w:tbl>
    <w:p w14:paraId="5805846C" w14:textId="77777777" w:rsidR="009F6A38" w:rsidRPr="00884AB9" w:rsidRDefault="009F6A38" w:rsidP="009F6A3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66B60EFB" w14:textId="5668B853" w:rsidR="009F6A38" w:rsidRDefault="009F6A38" w:rsidP="009F6A38">
      <w:pPr>
        <w:pStyle w:val="TH"/>
        <w:rPr>
          <w:lang w:eastAsia="zh-CN"/>
        </w:rPr>
      </w:pPr>
      <w:r>
        <w:t>Table 6.7.</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F6A38" w:rsidRPr="00530DFD" w14:paraId="06BCFDE9" w14:textId="77777777" w:rsidTr="0027327B">
        <w:trPr>
          <w:trHeight w:val="383"/>
          <w:jc w:val="center"/>
        </w:trPr>
        <w:tc>
          <w:tcPr>
            <w:tcW w:w="1679" w:type="dxa"/>
          </w:tcPr>
          <w:p w14:paraId="716994AA" w14:textId="77777777" w:rsidR="009F6A38" w:rsidRPr="00EC6D89" w:rsidRDefault="009F6A38" w:rsidP="0027327B">
            <w:pPr>
              <w:pStyle w:val="TAH"/>
              <w:rPr>
                <w:lang w:val="en-US" w:eastAsia="zh-CN"/>
              </w:rPr>
            </w:pPr>
            <w:r w:rsidRPr="00B0188E">
              <w:rPr>
                <w:lang w:val="en-US" w:eastAsia="zh-CN"/>
              </w:rPr>
              <w:t>Uplink CA configuration</w:t>
            </w:r>
          </w:p>
        </w:tc>
        <w:tc>
          <w:tcPr>
            <w:tcW w:w="2045" w:type="dxa"/>
            <w:shd w:val="clear" w:color="auto" w:fill="auto"/>
          </w:tcPr>
          <w:p w14:paraId="7A7923A8" w14:textId="77777777" w:rsidR="009F6A38" w:rsidRPr="00530DFD" w:rsidRDefault="009F6A3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1459E56F" w14:textId="77777777" w:rsidR="009F6A38" w:rsidRPr="00530DFD" w:rsidRDefault="009F6A3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7C3A179"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07168A1C"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9F6A38" w:rsidRPr="00530DFD" w14:paraId="2B341361" w14:textId="77777777" w:rsidTr="0027327B">
        <w:trPr>
          <w:trHeight w:val="192"/>
          <w:jc w:val="center"/>
        </w:trPr>
        <w:tc>
          <w:tcPr>
            <w:tcW w:w="1679" w:type="dxa"/>
            <w:vMerge w:val="restart"/>
            <w:vAlign w:val="center"/>
          </w:tcPr>
          <w:p w14:paraId="1B658DCB" w14:textId="77777777" w:rsidR="009F6A38" w:rsidRPr="00E95425" w:rsidRDefault="009F6A38"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21FD566D" w14:textId="77777777" w:rsidR="009F6A38" w:rsidRPr="002C7612" w:rsidRDefault="009F6A38" w:rsidP="0027327B">
            <w:pPr>
              <w:pStyle w:val="TAL"/>
              <w:keepNext w:val="0"/>
              <w:widowControl w:val="0"/>
              <w:jc w:val="both"/>
              <w:rPr>
                <w:rFonts w:cs="Arial"/>
              </w:rPr>
            </w:pPr>
            <w:r w:rsidRPr="002C7612">
              <w:rPr>
                <w:rFonts w:cs="Arial"/>
              </w:rPr>
              <w:t>Case a</w:t>
            </w:r>
          </w:p>
        </w:tc>
        <w:tc>
          <w:tcPr>
            <w:tcW w:w="1641" w:type="dxa"/>
            <w:shd w:val="clear" w:color="auto" w:fill="auto"/>
          </w:tcPr>
          <w:p w14:paraId="0EE9577C"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28CDF941"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00DFF7DA" w14:textId="77777777" w:rsidR="009F6A38" w:rsidRPr="002C7612" w:rsidRDefault="009F6A38" w:rsidP="0027327B">
            <w:pPr>
              <w:pStyle w:val="TAL"/>
              <w:keepNext w:val="0"/>
              <w:widowControl w:val="0"/>
              <w:jc w:val="both"/>
              <w:rPr>
                <w:rFonts w:cs="Arial"/>
              </w:rPr>
            </w:pPr>
            <w:r w:rsidRPr="002C7612">
              <w:rPr>
                <w:rFonts w:cs="Arial"/>
              </w:rPr>
              <w:t>23dBm</w:t>
            </w:r>
          </w:p>
        </w:tc>
      </w:tr>
      <w:tr w:rsidR="009F6A38" w:rsidRPr="00530DFD" w14:paraId="35C3603F" w14:textId="77777777" w:rsidTr="0027327B">
        <w:trPr>
          <w:trHeight w:val="192"/>
          <w:jc w:val="center"/>
        </w:trPr>
        <w:tc>
          <w:tcPr>
            <w:tcW w:w="1679" w:type="dxa"/>
            <w:vMerge/>
          </w:tcPr>
          <w:p w14:paraId="07D83806" w14:textId="77777777" w:rsidR="009F6A38" w:rsidRPr="00AE608E" w:rsidRDefault="009F6A38" w:rsidP="0027327B">
            <w:pPr>
              <w:pStyle w:val="TAL"/>
              <w:keepNext w:val="0"/>
              <w:widowControl w:val="0"/>
              <w:jc w:val="both"/>
              <w:rPr>
                <w:rFonts w:cs="Arial"/>
                <w:kern w:val="2"/>
                <w:szCs w:val="18"/>
                <w:lang w:val="en-US" w:eastAsia="zh-CN"/>
              </w:rPr>
            </w:pPr>
          </w:p>
        </w:tc>
        <w:tc>
          <w:tcPr>
            <w:tcW w:w="2045" w:type="dxa"/>
            <w:shd w:val="clear" w:color="auto" w:fill="auto"/>
          </w:tcPr>
          <w:p w14:paraId="0CE9FD9C" w14:textId="77777777" w:rsidR="009F6A38" w:rsidRPr="002C7612" w:rsidRDefault="009F6A38" w:rsidP="0027327B">
            <w:pPr>
              <w:pStyle w:val="TAL"/>
              <w:keepNext w:val="0"/>
              <w:widowControl w:val="0"/>
              <w:jc w:val="both"/>
              <w:rPr>
                <w:rFonts w:cs="Arial"/>
              </w:rPr>
            </w:pPr>
            <w:r w:rsidRPr="002C7612">
              <w:rPr>
                <w:rFonts w:cs="Arial"/>
              </w:rPr>
              <w:t>Case b</w:t>
            </w:r>
          </w:p>
        </w:tc>
        <w:tc>
          <w:tcPr>
            <w:tcW w:w="1641" w:type="dxa"/>
            <w:shd w:val="clear" w:color="auto" w:fill="auto"/>
          </w:tcPr>
          <w:p w14:paraId="07B30714"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7A234B56"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370E2C39" w14:textId="77777777" w:rsidR="009F6A38" w:rsidRPr="002C7612" w:rsidRDefault="009F6A38" w:rsidP="0027327B">
            <w:pPr>
              <w:pStyle w:val="TAL"/>
              <w:keepNext w:val="0"/>
              <w:widowControl w:val="0"/>
              <w:jc w:val="both"/>
              <w:rPr>
                <w:rFonts w:cs="Arial"/>
              </w:rPr>
            </w:pPr>
            <w:r w:rsidRPr="002C7612">
              <w:rPr>
                <w:rFonts w:cs="Arial"/>
              </w:rPr>
              <w:t>26dBm</w:t>
            </w:r>
          </w:p>
        </w:tc>
      </w:tr>
    </w:tbl>
    <w:p w14:paraId="23502D0D" w14:textId="77777777" w:rsidR="009F6A38" w:rsidRPr="00884AB9" w:rsidRDefault="009F6A38" w:rsidP="009F6A3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r>
        <w:rPr>
          <w:rFonts w:ascii="Times New Roman" w:eastAsia="SimSun" w:hAnsi="Times New Roman"/>
          <w:b w:val="0"/>
          <w:bCs/>
          <w:iCs/>
          <w:sz w:val="18"/>
          <w:szCs w:val="18"/>
          <w:lang w:val="en-US" w:eastAsia="zh-CN"/>
        </w:rPr>
        <w:t>.</w:t>
      </w:r>
    </w:p>
    <w:p w14:paraId="55DD0F3B" w14:textId="4E68EF7A" w:rsidR="009F6A38" w:rsidRPr="00FD4F24" w:rsidRDefault="009F6A38" w:rsidP="009F6A38">
      <w:pPr>
        <w:pStyle w:val="Heading3"/>
        <w:rPr>
          <w:lang w:eastAsia="zh-CN"/>
        </w:rPr>
      </w:pPr>
      <w:bookmarkStart w:id="180" w:name="_Toc97546978"/>
      <w:r>
        <w:t>6.7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80"/>
    </w:p>
    <w:p w14:paraId="1C9E3D87" w14:textId="77777777" w:rsidR="009F6A38" w:rsidRDefault="009F6A38" w:rsidP="009F6A38">
      <w:pPr>
        <w:rPr>
          <w:lang w:val="en-US" w:eastAsia="zh-CN"/>
        </w:rPr>
      </w:pPr>
      <w:r>
        <w:t xml:space="preserve">According to the PC3 CA_n12A-n30A-n77A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DAB1784" w14:textId="77777777" w:rsidR="009F6A38" w:rsidRDefault="009F6A38" w:rsidP="009F6A38">
      <w:pPr>
        <w:pStyle w:val="B1"/>
      </w:pPr>
      <w:r>
        <w:t>-</w:t>
      </w:r>
      <w:r>
        <w:tab/>
        <w:t>IMD</w:t>
      </w:r>
      <w:r>
        <w:rPr>
          <w:lang w:val="en-US" w:eastAsia="zh-CN"/>
        </w:rPr>
        <w:t xml:space="preserve">3 </w:t>
      </w:r>
      <w:r>
        <w:t xml:space="preserve">products are produced by Band n12 and </w:t>
      </w:r>
      <w:r>
        <w:rPr>
          <w:rFonts w:hint="eastAsia"/>
          <w:lang w:eastAsia="zh-CN"/>
        </w:rPr>
        <w:t>n30</w:t>
      </w:r>
      <w:r>
        <w:t xml:space="preserve"> that might fall in Rx of band n77.</w:t>
      </w:r>
    </w:p>
    <w:p w14:paraId="27B21AFD" w14:textId="77777777" w:rsidR="009F6A38" w:rsidRDefault="009F6A38" w:rsidP="009F6A3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n30.</w:t>
      </w:r>
    </w:p>
    <w:p w14:paraId="76C23572" w14:textId="77777777" w:rsidR="009F6A38" w:rsidRDefault="009F6A38" w:rsidP="009F6A38">
      <w:pPr>
        <w:pStyle w:val="B1"/>
        <w:rPr>
          <w:lang w:val="en-US" w:eastAsia="zh-CN"/>
        </w:rPr>
      </w:pPr>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n12</w:t>
      </w:r>
      <w:r>
        <w:rPr>
          <w:lang w:val="en-US" w:eastAsia="zh-CN"/>
        </w:rPr>
        <w:t>.</w:t>
      </w:r>
    </w:p>
    <w:p w14:paraId="138958F1" w14:textId="77777777" w:rsidR="009F6A38" w:rsidRPr="001D20B4" w:rsidRDefault="009F6A38" w:rsidP="009F6A38">
      <w:pPr>
        <w:rPr>
          <w:lang w:eastAsia="ja-JP"/>
        </w:rPr>
      </w:pPr>
      <w:r>
        <w:rPr>
          <w:lang w:eastAsia="ja-JP"/>
        </w:rPr>
        <w:t xml:space="preserve">For the IMD products produced by Band n12 and n30 UL, the MSD values of the corresponding PC3 CA case can be applied since </w:t>
      </w:r>
      <w:r w:rsidRPr="003C1CA6">
        <w:rPr>
          <w:lang w:eastAsia="ja-JP"/>
        </w:rPr>
        <w:t>this uplink configuration does not support PC2</w:t>
      </w:r>
      <w:r>
        <w:rPr>
          <w:lang w:eastAsia="ja-JP"/>
        </w:rPr>
        <w:t>.</w:t>
      </w:r>
    </w:p>
    <w:p w14:paraId="1725D937" w14:textId="707E1DF5" w:rsidR="009F6A38" w:rsidRDefault="009F6A38" w:rsidP="009F6A38">
      <w:pPr>
        <w:pStyle w:val="Heading4"/>
        <w:tabs>
          <w:tab w:val="left" w:pos="0"/>
        </w:tabs>
        <w:ind w:left="0" w:firstLine="0"/>
        <w:rPr>
          <w:rFonts w:cs="Arial"/>
          <w:szCs w:val="28"/>
          <w:lang w:val="en-US" w:eastAsia="zh-CN"/>
        </w:rPr>
      </w:pPr>
      <w:bookmarkStart w:id="181" w:name="_Toc97546979"/>
      <w:r>
        <w:rPr>
          <w:rFonts w:cs="Arial"/>
        </w:rPr>
        <w:t>6.7.3</w:t>
      </w:r>
      <w:r>
        <w:rPr>
          <w:rFonts w:cs="Arial"/>
          <w:lang w:eastAsia="zh-CN"/>
        </w:rPr>
        <w:t>.1</w:t>
      </w:r>
      <w:r>
        <w:rPr>
          <w:rFonts w:cs="Arial"/>
          <w:lang w:eastAsia="zh-CN"/>
        </w:rPr>
        <w:tab/>
        <w:t>Power class 2 Case</w:t>
      </w:r>
      <w:r>
        <w:rPr>
          <w:rFonts w:cs="Arial"/>
          <w:lang w:val="en-US" w:eastAsia="zh-CN"/>
        </w:rPr>
        <w:t xml:space="preserve"> A</w:t>
      </w:r>
      <w:bookmarkEnd w:id="181"/>
    </w:p>
    <w:p w14:paraId="220AC748" w14:textId="6D1E159F" w:rsidR="009F6A38" w:rsidRDefault="009F6A38" w:rsidP="009F6A38">
      <w:pPr>
        <w:rPr>
          <w:iCs/>
          <w:lang w:eastAsia="zh-CN"/>
        </w:rPr>
      </w:pPr>
      <w:r>
        <w:rPr>
          <w:iCs/>
          <w:lang w:eastAsia="zh-CN"/>
        </w:rPr>
        <w:t xml:space="preserve">The additional MSD due to intermodulation for PC2 CA_n12A-n30A-n77A are defined in Table 6.7.3.1-1. </w:t>
      </w:r>
    </w:p>
    <w:p w14:paraId="128BE6C2" w14:textId="367C5AD8" w:rsidR="009F6A38" w:rsidRDefault="009F6A38" w:rsidP="009F6A38">
      <w:pPr>
        <w:pStyle w:val="TH"/>
      </w:pPr>
      <w:r w:rsidRPr="00577923">
        <w:t>Ta</w:t>
      </w:r>
      <w:r w:rsidRPr="00577923">
        <w:rPr>
          <w:szCs w:val="22"/>
        </w:rPr>
        <w:t xml:space="preserve">ble </w:t>
      </w:r>
      <w:r>
        <w:rPr>
          <w:szCs w:val="22"/>
          <w:lang w:val="en-US" w:eastAsia="zh-CN"/>
        </w:rPr>
        <w:t>6.7.3.1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9F6A38" w14:paraId="319AEA4F" w14:textId="77777777" w:rsidTr="0027327B">
        <w:trPr>
          <w:trHeight w:val="231"/>
          <w:tblHeader/>
          <w:jc w:val="center"/>
        </w:trPr>
        <w:tc>
          <w:tcPr>
            <w:tcW w:w="1738" w:type="dxa"/>
            <w:tcBorders>
              <w:bottom w:val="single" w:sz="4" w:space="0" w:color="auto"/>
            </w:tcBorders>
            <w:vAlign w:val="center"/>
          </w:tcPr>
          <w:p w14:paraId="1C204C89" w14:textId="77777777" w:rsidR="009F6A38" w:rsidRPr="00FF4632" w:rsidRDefault="009F6A38" w:rsidP="0027327B">
            <w:pPr>
              <w:pStyle w:val="TAH"/>
            </w:pPr>
            <w:r w:rsidRPr="00FF4632">
              <w:t>NR CA Configuration</w:t>
            </w:r>
          </w:p>
        </w:tc>
        <w:tc>
          <w:tcPr>
            <w:tcW w:w="1146" w:type="dxa"/>
            <w:tcBorders>
              <w:bottom w:val="single" w:sz="4" w:space="0" w:color="auto"/>
            </w:tcBorders>
            <w:vAlign w:val="center"/>
          </w:tcPr>
          <w:p w14:paraId="1E24F61E" w14:textId="77777777" w:rsidR="009F6A38" w:rsidRPr="00FF4632" w:rsidRDefault="009F6A38" w:rsidP="0027327B">
            <w:pPr>
              <w:pStyle w:val="TAH"/>
            </w:pPr>
            <w:r w:rsidRPr="00FF4632">
              <w:t>NR band</w:t>
            </w:r>
          </w:p>
        </w:tc>
        <w:tc>
          <w:tcPr>
            <w:tcW w:w="1160" w:type="dxa"/>
            <w:tcBorders>
              <w:bottom w:val="single" w:sz="4" w:space="0" w:color="auto"/>
            </w:tcBorders>
            <w:vAlign w:val="center"/>
          </w:tcPr>
          <w:p w14:paraId="0B02A848" w14:textId="77777777" w:rsidR="009F6A38" w:rsidRPr="00FF4632" w:rsidRDefault="009F6A3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FFE7B4A" w14:textId="77777777" w:rsidR="009F6A38" w:rsidRPr="00FF4632" w:rsidRDefault="009F6A38" w:rsidP="0027327B">
            <w:pPr>
              <w:pStyle w:val="TAH"/>
            </w:pPr>
            <w:r w:rsidRPr="00FF4632">
              <w:t xml:space="preserve">UL/DL BW </w:t>
            </w:r>
            <w:r w:rsidRPr="00FF4632">
              <w:br/>
              <w:t>(MHz)</w:t>
            </w:r>
          </w:p>
        </w:tc>
        <w:tc>
          <w:tcPr>
            <w:tcW w:w="877" w:type="dxa"/>
            <w:tcBorders>
              <w:bottom w:val="single" w:sz="4" w:space="0" w:color="auto"/>
            </w:tcBorders>
            <w:vAlign w:val="center"/>
          </w:tcPr>
          <w:p w14:paraId="60CCBB5E" w14:textId="77777777" w:rsidR="009F6A38" w:rsidRPr="00FF4632" w:rsidRDefault="009F6A38" w:rsidP="0027327B">
            <w:pPr>
              <w:pStyle w:val="TAH"/>
            </w:pPr>
            <w:r w:rsidRPr="00FF4632">
              <w:t>UL</w:t>
            </w:r>
          </w:p>
          <w:p w14:paraId="293CFE29" w14:textId="77777777" w:rsidR="009F6A38" w:rsidRPr="00FF4632" w:rsidRDefault="009F6A38" w:rsidP="0027327B">
            <w:pPr>
              <w:pStyle w:val="TAH"/>
            </w:pPr>
            <w:r w:rsidRPr="00FF4632">
              <w:t>L</w:t>
            </w:r>
            <w:r w:rsidRPr="00FF4632">
              <w:rPr>
                <w:vertAlign w:val="subscript"/>
              </w:rPr>
              <w:t>CRB</w:t>
            </w:r>
          </w:p>
        </w:tc>
        <w:tc>
          <w:tcPr>
            <w:tcW w:w="1299" w:type="dxa"/>
            <w:tcBorders>
              <w:bottom w:val="single" w:sz="4" w:space="0" w:color="auto"/>
            </w:tcBorders>
            <w:vAlign w:val="center"/>
          </w:tcPr>
          <w:p w14:paraId="23EF2BC9" w14:textId="77777777" w:rsidR="009F6A38" w:rsidRPr="00FF4632" w:rsidRDefault="009F6A3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296F7D09" w14:textId="77777777" w:rsidR="009F6A38" w:rsidRPr="00FF4632" w:rsidRDefault="009F6A38" w:rsidP="0027327B">
            <w:pPr>
              <w:pStyle w:val="TAH"/>
            </w:pPr>
            <w:r w:rsidRPr="00FF4632">
              <w:t xml:space="preserve">MSD </w:t>
            </w:r>
            <w:r w:rsidRPr="00FF4632">
              <w:br/>
              <w:t>(dB)</w:t>
            </w:r>
          </w:p>
        </w:tc>
        <w:tc>
          <w:tcPr>
            <w:tcW w:w="947" w:type="dxa"/>
            <w:tcBorders>
              <w:bottom w:val="single" w:sz="4" w:space="0" w:color="auto"/>
            </w:tcBorders>
            <w:vAlign w:val="center"/>
          </w:tcPr>
          <w:p w14:paraId="351C92E5" w14:textId="77777777" w:rsidR="009F6A38" w:rsidRPr="00FF4632" w:rsidRDefault="009F6A38" w:rsidP="0027327B">
            <w:pPr>
              <w:pStyle w:val="TAH"/>
            </w:pPr>
            <w:r w:rsidRPr="00FF4632">
              <w:t>Duplex mode</w:t>
            </w:r>
          </w:p>
        </w:tc>
        <w:tc>
          <w:tcPr>
            <w:tcW w:w="947" w:type="dxa"/>
            <w:tcBorders>
              <w:bottom w:val="single" w:sz="4" w:space="0" w:color="auto"/>
            </w:tcBorders>
          </w:tcPr>
          <w:p w14:paraId="243C1FC1" w14:textId="77777777" w:rsidR="009F6A38" w:rsidRPr="00FF4632" w:rsidRDefault="009F6A38" w:rsidP="0027327B">
            <w:pPr>
              <w:pStyle w:val="TAH"/>
            </w:pPr>
            <w:r w:rsidRPr="00FF4632">
              <w:t>IMD order</w:t>
            </w:r>
          </w:p>
        </w:tc>
      </w:tr>
      <w:tr w:rsidR="009F6A38" w14:paraId="5409DB05" w14:textId="77777777" w:rsidTr="0027327B">
        <w:trPr>
          <w:trHeight w:val="149"/>
          <w:jc w:val="center"/>
        </w:trPr>
        <w:tc>
          <w:tcPr>
            <w:tcW w:w="1738" w:type="dxa"/>
            <w:vMerge w:val="restart"/>
            <w:vAlign w:val="center"/>
          </w:tcPr>
          <w:p w14:paraId="1F1B9F36" w14:textId="77777777" w:rsidR="009F6A38" w:rsidRPr="00FF4632" w:rsidRDefault="009F6A38" w:rsidP="0027327B">
            <w:pPr>
              <w:pStyle w:val="TAC"/>
            </w:pPr>
            <w:r w:rsidRPr="00FF4632">
              <w:rPr>
                <w:rFonts w:cs="Arial"/>
                <w:szCs w:val="22"/>
                <w:lang w:val="en-US" w:eastAsia="zh-CN"/>
              </w:rPr>
              <w:t>CA_n</w:t>
            </w:r>
            <w:r>
              <w:rPr>
                <w:rFonts w:cs="Arial"/>
                <w:szCs w:val="22"/>
                <w:lang w:val="en-US" w:eastAsia="zh-CN"/>
              </w:rPr>
              <w:t>12</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01B78B2D" w14:textId="77777777" w:rsidR="009F6A38" w:rsidRPr="00FF4632" w:rsidRDefault="009F6A38" w:rsidP="0027327B">
            <w:pPr>
              <w:pStyle w:val="TAC"/>
            </w:pPr>
            <w:r w:rsidRPr="00FF4632">
              <w:t>n</w:t>
            </w:r>
            <w:r>
              <w:t>12</w:t>
            </w:r>
          </w:p>
        </w:tc>
        <w:tc>
          <w:tcPr>
            <w:tcW w:w="1160" w:type="dxa"/>
            <w:vAlign w:val="center"/>
          </w:tcPr>
          <w:p w14:paraId="7962E56E" w14:textId="77777777" w:rsidR="009F6A38" w:rsidRPr="00FF4632" w:rsidRDefault="009F6A38" w:rsidP="0027327B">
            <w:pPr>
              <w:pStyle w:val="TAC"/>
            </w:pPr>
            <w:r w:rsidRPr="00923FB9">
              <w:t>710</w:t>
            </w:r>
          </w:p>
        </w:tc>
        <w:tc>
          <w:tcPr>
            <w:tcW w:w="746" w:type="dxa"/>
          </w:tcPr>
          <w:p w14:paraId="6208B3FB" w14:textId="77777777" w:rsidR="009F6A38" w:rsidRPr="00FF4632" w:rsidRDefault="009F6A38" w:rsidP="0027327B">
            <w:pPr>
              <w:pStyle w:val="TAC"/>
            </w:pPr>
            <w:r w:rsidRPr="00923FB9">
              <w:t>5</w:t>
            </w:r>
          </w:p>
        </w:tc>
        <w:tc>
          <w:tcPr>
            <w:tcW w:w="877" w:type="dxa"/>
          </w:tcPr>
          <w:p w14:paraId="02EDA13E" w14:textId="77777777" w:rsidR="009F6A38" w:rsidRPr="00FF4632" w:rsidRDefault="009F6A38" w:rsidP="0027327B">
            <w:pPr>
              <w:pStyle w:val="TAC"/>
            </w:pPr>
            <w:r w:rsidRPr="00923FB9">
              <w:t>25</w:t>
            </w:r>
          </w:p>
        </w:tc>
        <w:tc>
          <w:tcPr>
            <w:tcW w:w="1299" w:type="dxa"/>
            <w:vAlign w:val="center"/>
          </w:tcPr>
          <w:p w14:paraId="714F8111" w14:textId="77777777" w:rsidR="009F6A38" w:rsidRPr="00FF4632" w:rsidRDefault="009F6A38" w:rsidP="0027327B">
            <w:pPr>
              <w:pStyle w:val="TAC"/>
            </w:pPr>
            <w:r w:rsidRPr="00923FB9">
              <w:t>740</w:t>
            </w:r>
          </w:p>
        </w:tc>
        <w:tc>
          <w:tcPr>
            <w:tcW w:w="634" w:type="dxa"/>
          </w:tcPr>
          <w:p w14:paraId="12175634" w14:textId="77777777" w:rsidR="009F6A38" w:rsidRPr="00FF4632" w:rsidRDefault="009F6A38" w:rsidP="0027327B">
            <w:pPr>
              <w:pStyle w:val="TAC"/>
            </w:pPr>
            <w:r>
              <w:t>23.5</w:t>
            </w:r>
          </w:p>
        </w:tc>
        <w:tc>
          <w:tcPr>
            <w:tcW w:w="947" w:type="dxa"/>
          </w:tcPr>
          <w:p w14:paraId="2452B806" w14:textId="77777777" w:rsidR="009F6A38" w:rsidRPr="00FF4632" w:rsidRDefault="009F6A38" w:rsidP="0027327B">
            <w:pPr>
              <w:pStyle w:val="TAC"/>
            </w:pPr>
            <w:r w:rsidRPr="00EE7221">
              <w:t>FDD</w:t>
            </w:r>
          </w:p>
        </w:tc>
        <w:tc>
          <w:tcPr>
            <w:tcW w:w="947" w:type="dxa"/>
            <w:vAlign w:val="center"/>
          </w:tcPr>
          <w:p w14:paraId="146A7B53" w14:textId="77777777" w:rsidR="009F6A38" w:rsidRPr="00FF4632" w:rsidRDefault="009F6A38" w:rsidP="0027327B">
            <w:pPr>
              <w:pStyle w:val="TAC"/>
            </w:pPr>
            <w:r w:rsidRPr="00EE7221">
              <w:t>IMD3</w:t>
            </w:r>
            <w:r>
              <w:rPr>
                <w:vertAlign w:val="superscript"/>
              </w:rPr>
              <w:t>zz</w:t>
            </w:r>
          </w:p>
        </w:tc>
      </w:tr>
      <w:tr w:rsidR="009F6A38" w14:paraId="74A872B5" w14:textId="77777777" w:rsidTr="0027327B">
        <w:trPr>
          <w:trHeight w:val="57"/>
          <w:jc w:val="center"/>
        </w:trPr>
        <w:tc>
          <w:tcPr>
            <w:tcW w:w="1738" w:type="dxa"/>
            <w:vMerge/>
            <w:vAlign w:val="center"/>
          </w:tcPr>
          <w:p w14:paraId="19242DAE" w14:textId="77777777" w:rsidR="009F6A38" w:rsidRPr="00FF4632" w:rsidRDefault="009F6A38" w:rsidP="0027327B">
            <w:pPr>
              <w:pStyle w:val="TAC"/>
            </w:pPr>
          </w:p>
        </w:tc>
        <w:tc>
          <w:tcPr>
            <w:tcW w:w="1146" w:type="dxa"/>
            <w:vAlign w:val="center"/>
          </w:tcPr>
          <w:p w14:paraId="1BF91E0A" w14:textId="77777777" w:rsidR="009F6A38" w:rsidRPr="00FF4632" w:rsidRDefault="009F6A38" w:rsidP="0027327B">
            <w:pPr>
              <w:pStyle w:val="TAC"/>
            </w:pPr>
            <w:r w:rsidRPr="00FF4632">
              <w:t>n</w:t>
            </w:r>
            <w:r>
              <w:t>30</w:t>
            </w:r>
          </w:p>
        </w:tc>
        <w:tc>
          <w:tcPr>
            <w:tcW w:w="1160" w:type="dxa"/>
            <w:vAlign w:val="center"/>
          </w:tcPr>
          <w:p w14:paraId="3F023774" w14:textId="77777777" w:rsidR="009F6A38" w:rsidRPr="00FF4632" w:rsidRDefault="009F6A38" w:rsidP="0027327B">
            <w:pPr>
              <w:pStyle w:val="TAC"/>
            </w:pPr>
            <w:r w:rsidRPr="00923FB9">
              <w:t>2310</w:t>
            </w:r>
          </w:p>
        </w:tc>
        <w:tc>
          <w:tcPr>
            <w:tcW w:w="746" w:type="dxa"/>
          </w:tcPr>
          <w:p w14:paraId="53164477" w14:textId="77777777" w:rsidR="009F6A38" w:rsidRPr="00FF4632" w:rsidRDefault="009F6A38" w:rsidP="0027327B">
            <w:pPr>
              <w:pStyle w:val="TAC"/>
            </w:pPr>
            <w:r w:rsidRPr="00923FB9">
              <w:t>5</w:t>
            </w:r>
          </w:p>
        </w:tc>
        <w:tc>
          <w:tcPr>
            <w:tcW w:w="877" w:type="dxa"/>
          </w:tcPr>
          <w:p w14:paraId="184D7594" w14:textId="77777777" w:rsidR="009F6A38" w:rsidRPr="00FF4632" w:rsidRDefault="009F6A38" w:rsidP="0027327B">
            <w:pPr>
              <w:pStyle w:val="TAC"/>
            </w:pPr>
            <w:r w:rsidRPr="00923FB9">
              <w:t>25</w:t>
            </w:r>
          </w:p>
        </w:tc>
        <w:tc>
          <w:tcPr>
            <w:tcW w:w="1299" w:type="dxa"/>
            <w:vAlign w:val="center"/>
          </w:tcPr>
          <w:p w14:paraId="6EA47B44" w14:textId="77777777" w:rsidR="009F6A38" w:rsidRPr="00FF4632" w:rsidRDefault="009F6A38" w:rsidP="0027327B">
            <w:pPr>
              <w:pStyle w:val="TAC"/>
            </w:pPr>
            <w:r w:rsidRPr="00923FB9">
              <w:t>2355</w:t>
            </w:r>
          </w:p>
        </w:tc>
        <w:tc>
          <w:tcPr>
            <w:tcW w:w="634" w:type="dxa"/>
          </w:tcPr>
          <w:p w14:paraId="3719CB00" w14:textId="77777777" w:rsidR="009F6A38" w:rsidRPr="00FF4632" w:rsidRDefault="009F6A38" w:rsidP="0027327B">
            <w:pPr>
              <w:pStyle w:val="TAC"/>
            </w:pPr>
            <w:r w:rsidRPr="00EE7221">
              <w:t>N/A</w:t>
            </w:r>
          </w:p>
        </w:tc>
        <w:tc>
          <w:tcPr>
            <w:tcW w:w="947" w:type="dxa"/>
          </w:tcPr>
          <w:p w14:paraId="738D9D08" w14:textId="77777777" w:rsidR="009F6A38" w:rsidRPr="00FF4632" w:rsidRDefault="009F6A38" w:rsidP="0027327B">
            <w:pPr>
              <w:pStyle w:val="TAC"/>
            </w:pPr>
            <w:r w:rsidRPr="00EE7221">
              <w:t>FDD</w:t>
            </w:r>
          </w:p>
        </w:tc>
        <w:tc>
          <w:tcPr>
            <w:tcW w:w="947" w:type="dxa"/>
            <w:vAlign w:val="center"/>
          </w:tcPr>
          <w:p w14:paraId="1ACE3A8A" w14:textId="77777777" w:rsidR="009F6A38" w:rsidRPr="00FF4632" w:rsidRDefault="009F6A38" w:rsidP="0027327B">
            <w:pPr>
              <w:pStyle w:val="TAC"/>
            </w:pPr>
            <w:r w:rsidRPr="00EE7221">
              <w:t>N/A</w:t>
            </w:r>
          </w:p>
        </w:tc>
      </w:tr>
      <w:tr w:rsidR="009F6A38" w14:paraId="648DD66B" w14:textId="77777777" w:rsidTr="0027327B">
        <w:trPr>
          <w:trHeight w:val="22"/>
          <w:jc w:val="center"/>
        </w:trPr>
        <w:tc>
          <w:tcPr>
            <w:tcW w:w="1738" w:type="dxa"/>
            <w:vMerge/>
          </w:tcPr>
          <w:p w14:paraId="7D457AE4" w14:textId="77777777" w:rsidR="009F6A38" w:rsidRPr="00FF4632" w:rsidRDefault="009F6A38" w:rsidP="0027327B">
            <w:pPr>
              <w:pStyle w:val="TAC"/>
            </w:pPr>
          </w:p>
        </w:tc>
        <w:tc>
          <w:tcPr>
            <w:tcW w:w="1146" w:type="dxa"/>
            <w:vAlign w:val="center"/>
          </w:tcPr>
          <w:p w14:paraId="6D8887D1" w14:textId="77777777" w:rsidR="009F6A38" w:rsidRPr="00FF4632" w:rsidRDefault="009F6A38" w:rsidP="0027327B">
            <w:pPr>
              <w:pStyle w:val="TAC"/>
            </w:pPr>
            <w:r w:rsidRPr="00FF4632">
              <w:t>n77</w:t>
            </w:r>
          </w:p>
        </w:tc>
        <w:tc>
          <w:tcPr>
            <w:tcW w:w="1160" w:type="dxa"/>
            <w:vAlign w:val="center"/>
          </w:tcPr>
          <w:p w14:paraId="29CF5B08" w14:textId="77777777" w:rsidR="009F6A38" w:rsidRPr="00FF4632" w:rsidRDefault="009F6A38" w:rsidP="0027327B">
            <w:pPr>
              <w:pStyle w:val="TAC"/>
            </w:pPr>
            <w:r w:rsidRPr="00923FB9">
              <w:t>3880</w:t>
            </w:r>
          </w:p>
        </w:tc>
        <w:tc>
          <w:tcPr>
            <w:tcW w:w="746" w:type="dxa"/>
          </w:tcPr>
          <w:p w14:paraId="12E4105C" w14:textId="77777777" w:rsidR="009F6A38" w:rsidRPr="00FF4632" w:rsidRDefault="009F6A38" w:rsidP="0027327B">
            <w:pPr>
              <w:pStyle w:val="TAC"/>
            </w:pPr>
            <w:r w:rsidRPr="00923FB9">
              <w:t>10</w:t>
            </w:r>
          </w:p>
        </w:tc>
        <w:tc>
          <w:tcPr>
            <w:tcW w:w="877" w:type="dxa"/>
          </w:tcPr>
          <w:p w14:paraId="525453B7" w14:textId="77777777" w:rsidR="009F6A38" w:rsidRPr="00FF4632" w:rsidRDefault="009F6A38" w:rsidP="0027327B">
            <w:pPr>
              <w:pStyle w:val="TAC"/>
            </w:pPr>
            <w:r w:rsidRPr="00923FB9">
              <w:t>50</w:t>
            </w:r>
          </w:p>
        </w:tc>
        <w:tc>
          <w:tcPr>
            <w:tcW w:w="1299" w:type="dxa"/>
            <w:vAlign w:val="center"/>
          </w:tcPr>
          <w:p w14:paraId="081C7976" w14:textId="77777777" w:rsidR="009F6A38" w:rsidRPr="00FF4632" w:rsidRDefault="009F6A38" w:rsidP="0027327B">
            <w:pPr>
              <w:pStyle w:val="TAC"/>
            </w:pPr>
            <w:r w:rsidRPr="00923FB9">
              <w:t>3880</w:t>
            </w:r>
          </w:p>
        </w:tc>
        <w:tc>
          <w:tcPr>
            <w:tcW w:w="634" w:type="dxa"/>
          </w:tcPr>
          <w:p w14:paraId="476C5F83" w14:textId="77777777" w:rsidR="009F6A38" w:rsidRPr="00FF4632" w:rsidRDefault="009F6A38" w:rsidP="0027327B">
            <w:pPr>
              <w:pStyle w:val="TAC"/>
            </w:pPr>
            <w:r w:rsidRPr="00EE7221">
              <w:t>N/A</w:t>
            </w:r>
          </w:p>
        </w:tc>
        <w:tc>
          <w:tcPr>
            <w:tcW w:w="947" w:type="dxa"/>
          </w:tcPr>
          <w:p w14:paraId="2398EE8C" w14:textId="77777777" w:rsidR="009F6A38" w:rsidRPr="00FF4632" w:rsidRDefault="009F6A38" w:rsidP="0027327B">
            <w:pPr>
              <w:pStyle w:val="TAC"/>
            </w:pPr>
            <w:r w:rsidRPr="00EE7221">
              <w:t>TDD</w:t>
            </w:r>
          </w:p>
        </w:tc>
        <w:tc>
          <w:tcPr>
            <w:tcW w:w="947" w:type="dxa"/>
            <w:vAlign w:val="center"/>
          </w:tcPr>
          <w:p w14:paraId="3D042F0D" w14:textId="77777777" w:rsidR="009F6A38" w:rsidRPr="00FF4632" w:rsidRDefault="009F6A38" w:rsidP="0027327B">
            <w:pPr>
              <w:pStyle w:val="TAC"/>
            </w:pPr>
            <w:r w:rsidRPr="00EE7221">
              <w:t>N/A</w:t>
            </w:r>
          </w:p>
        </w:tc>
      </w:tr>
      <w:tr w:rsidR="009F6A38" w14:paraId="46CECE2E" w14:textId="77777777" w:rsidTr="0027327B">
        <w:trPr>
          <w:trHeight w:val="22"/>
          <w:jc w:val="center"/>
        </w:trPr>
        <w:tc>
          <w:tcPr>
            <w:tcW w:w="1738" w:type="dxa"/>
            <w:vMerge/>
          </w:tcPr>
          <w:p w14:paraId="3067B8C3" w14:textId="77777777" w:rsidR="009F6A38" w:rsidRPr="00FF4632" w:rsidRDefault="009F6A38" w:rsidP="0027327B">
            <w:pPr>
              <w:pStyle w:val="TAC"/>
            </w:pPr>
          </w:p>
        </w:tc>
        <w:tc>
          <w:tcPr>
            <w:tcW w:w="1146" w:type="dxa"/>
            <w:vAlign w:val="center"/>
          </w:tcPr>
          <w:p w14:paraId="1627EE47" w14:textId="77777777" w:rsidR="009F6A38" w:rsidRPr="00FF4632" w:rsidRDefault="009F6A38" w:rsidP="0027327B">
            <w:pPr>
              <w:pStyle w:val="TAC"/>
            </w:pPr>
            <w:r w:rsidRPr="00FF4632">
              <w:t>n</w:t>
            </w:r>
            <w:r>
              <w:t>12</w:t>
            </w:r>
          </w:p>
        </w:tc>
        <w:tc>
          <w:tcPr>
            <w:tcW w:w="1160" w:type="dxa"/>
            <w:tcBorders>
              <w:top w:val="single" w:sz="4" w:space="0" w:color="auto"/>
              <w:left w:val="single" w:sz="4" w:space="0" w:color="auto"/>
              <w:bottom w:val="single" w:sz="4" w:space="0" w:color="auto"/>
              <w:right w:val="single" w:sz="4" w:space="0" w:color="auto"/>
            </w:tcBorders>
            <w:vAlign w:val="center"/>
          </w:tcPr>
          <w:p w14:paraId="14ECE0AE" w14:textId="77777777" w:rsidR="009F6A38" w:rsidRPr="00FF4632" w:rsidRDefault="009F6A38" w:rsidP="0027327B">
            <w:pPr>
              <w:pStyle w:val="TAC"/>
            </w:pPr>
            <w:r w:rsidRPr="00923FB9">
              <w:t>707.5</w:t>
            </w:r>
          </w:p>
        </w:tc>
        <w:tc>
          <w:tcPr>
            <w:tcW w:w="746" w:type="dxa"/>
          </w:tcPr>
          <w:p w14:paraId="5E74203E" w14:textId="77777777" w:rsidR="009F6A38" w:rsidRPr="00FF4632" w:rsidRDefault="009F6A38" w:rsidP="0027327B">
            <w:pPr>
              <w:pStyle w:val="TAC"/>
            </w:pPr>
            <w:r w:rsidRPr="00923FB9">
              <w:t>5</w:t>
            </w:r>
          </w:p>
        </w:tc>
        <w:tc>
          <w:tcPr>
            <w:tcW w:w="877" w:type="dxa"/>
          </w:tcPr>
          <w:p w14:paraId="2805CABC" w14:textId="77777777" w:rsidR="009F6A38" w:rsidRPr="00FF4632" w:rsidRDefault="009F6A38" w:rsidP="0027327B">
            <w:pPr>
              <w:pStyle w:val="TAC"/>
            </w:pPr>
            <w:r w:rsidRPr="00923FB9">
              <w:t>25</w:t>
            </w:r>
          </w:p>
        </w:tc>
        <w:tc>
          <w:tcPr>
            <w:tcW w:w="1299" w:type="dxa"/>
            <w:tcBorders>
              <w:top w:val="single" w:sz="4" w:space="0" w:color="auto"/>
              <w:left w:val="single" w:sz="4" w:space="0" w:color="auto"/>
              <w:bottom w:val="single" w:sz="4" w:space="0" w:color="auto"/>
              <w:right w:val="single" w:sz="4" w:space="0" w:color="auto"/>
            </w:tcBorders>
            <w:vAlign w:val="center"/>
          </w:tcPr>
          <w:p w14:paraId="013F4A78" w14:textId="77777777" w:rsidR="009F6A38" w:rsidRPr="00FF4632" w:rsidRDefault="009F6A38" w:rsidP="0027327B">
            <w:pPr>
              <w:pStyle w:val="TAC"/>
            </w:pPr>
            <w:r w:rsidRPr="00923FB9">
              <w:t>737.5</w:t>
            </w:r>
          </w:p>
        </w:tc>
        <w:tc>
          <w:tcPr>
            <w:tcW w:w="634" w:type="dxa"/>
          </w:tcPr>
          <w:p w14:paraId="74188B99" w14:textId="77777777" w:rsidR="009F6A38" w:rsidRPr="00FF4632" w:rsidRDefault="009F6A38" w:rsidP="0027327B">
            <w:pPr>
              <w:pStyle w:val="TAC"/>
            </w:pPr>
            <w:r w:rsidRPr="00EE7221">
              <w:t>N/A</w:t>
            </w:r>
          </w:p>
        </w:tc>
        <w:tc>
          <w:tcPr>
            <w:tcW w:w="947" w:type="dxa"/>
          </w:tcPr>
          <w:p w14:paraId="6CB05AA7" w14:textId="77777777" w:rsidR="009F6A38" w:rsidRPr="00FF4632" w:rsidRDefault="009F6A38" w:rsidP="0027327B">
            <w:pPr>
              <w:pStyle w:val="TAC"/>
            </w:pPr>
            <w:r w:rsidRPr="00EE7221">
              <w:t>FDD</w:t>
            </w:r>
          </w:p>
        </w:tc>
        <w:tc>
          <w:tcPr>
            <w:tcW w:w="947" w:type="dxa"/>
            <w:vAlign w:val="center"/>
          </w:tcPr>
          <w:p w14:paraId="4492979A" w14:textId="77777777" w:rsidR="009F6A38" w:rsidRPr="00FF4632" w:rsidRDefault="009F6A38" w:rsidP="0027327B">
            <w:pPr>
              <w:pStyle w:val="TAC"/>
            </w:pPr>
            <w:r w:rsidRPr="00EE7221">
              <w:t>N/A</w:t>
            </w:r>
          </w:p>
        </w:tc>
      </w:tr>
      <w:tr w:rsidR="009F6A38" w14:paraId="1CD378DF" w14:textId="77777777" w:rsidTr="0027327B">
        <w:trPr>
          <w:trHeight w:val="22"/>
          <w:jc w:val="center"/>
        </w:trPr>
        <w:tc>
          <w:tcPr>
            <w:tcW w:w="1738" w:type="dxa"/>
            <w:vMerge/>
          </w:tcPr>
          <w:p w14:paraId="06C88F62" w14:textId="77777777" w:rsidR="009F6A38" w:rsidRPr="00FF4632" w:rsidRDefault="009F6A38" w:rsidP="0027327B">
            <w:pPr>
              <w:pStyle w:val="TAC"/>
            </w:pPr>
          </w:p>
        </w:tc>
        <w:tc>
          <w:tcPr>
            <w:tcW w:w="1146" w:type="dxa"/>
            <w:vAlign w:val="center"/>
          </w:tcPr>
          <w:p w14:paraId="57315FD1" w14:textId="77777777" w:rsidR="009F6A38" w:rsidRPr="00FF4632" w:rsidRDefault="009F6A38"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1C35BE21" w14:textId="77777777" w:rsidR="009F6A38" w:rsidRPr="00FF4632" w:rsidRDefault="009F6A38" w:rsidP="0027327B">
            <w:pPr>
              <w:pStyle w:val="TAC"/>
            </w:pPr>
            <w:r w:rsidRPr="00923FB9">
              <w:t>2310</w:t>
            </w:r>
          </w:p>
        </w:tc>
        <w:tc>
          <w:tcPr>
            <w:tcW w:w="746" w:type="dxa"/>
          </w:tcPr>
          <w:p w14:paraId="54CBAC5D" w14:textId="77777777" w:rsidR="009F6A38" w:rsidRPr="00FF4632" w:rsidRDefault="009F6A38" w:rsidP="0027327B">
            <w:pPr>
              <w:pStyle w:val="TAC"/>
            </w:pPr>
            <w:r w:rsidRPr="00923FB9">
              <w:t>5</w:t>
            </w:r>
          </w:p>
        </w:tc>
        <w:tc>
          <w:tcPr>
            <w:tcW w:w="877" w:type="dxa"/>
          </w:tcPr>
          <w:p w14:paraId="24A0445A" w14:textId="77777777" w:rsidR="009F6A38" w:rsidRPr="00FF4632" w:rsidRDefault="009F6A38" w:rsidP="0027327B">
            <w:pPr>
              <w:pStyle w:val="TAC"/>
            </w:pPr>
            <w:r w:rsidRPr="00923FB9">
              <w:t>25</w:t>
            </w:r>
          </w:p>
        </w:tc>
        <w:tc>
          <w:tcPr>
            <w:tcW w:w="1299" w:type="dxa"/>
            <w:tcBorders>
              <w:top w:val="single" w:sz="4" w:space="0" w:color="auto"/>
              <w:left w:val="single" w:sz="4" w:space="0" w:color="auto"/>
              <w:bottom w:val="single" w:sz="4" w:space="0" w:color="auto"/>
              <w:right w:val="single" w:sz="4" w:space="0" w:color="auto"/>
            </w:tcBorders>
            <w:vAlign w:val="center"/>
          </w:tcPr>
          <w:p w14:paraId="336AFEFF" w14:textId="77777777" w:rsidR="009F6A38" w:rsidRPr="00FF4632" w:rsidRDefault="009F6A38" w:rsidP="0027327B">
            <w:pPr>
              <w:pStyle w:val="TAC"/>
            </w:pPr>
            <w:r w:rsidRPr="00923FB9">
              <w:t>2355</w:t>
            </w:r>
          </w:p>
        </w:tc>
        <w:tc>
          <w:tcPr>
            <w:tcW w:w="634" w:type="dxa"/>
          </w:tcPr>
          <w:p w14:paraId="2AC54F5C" w14:textId="77777777" w:rsidR="009F6A38" w:rsidRPr="00FF4632" w:rsidRDefault="009F6A38" w:rsidP="0027327B">
            <w:pPr>
              <w:pStyle w:val="TAC"/>
            </w:pPr>
            <w:r>
              <w:t>21.4</w:t>
            </w:r>
          </w:p>
        </w:tc>
        <w:tc>
          <w:tcPr>
            <w:tcW w:w="947" w:type="dxa"/>
          </w:tcPr>
          <w:p w14:paraId="6E824447" w14:textId="77777777" w:rsidR="009F6A38" w:rsidRPr="00FF4632" w:rsidRDefault="009F6A38" w:rsidP="0027327B">
            <w:pPr>
              <w:pStyle w:val="TAC"/>
            </w:pPr>
            <w:r w:rsidRPr="00EE7221">
              <w:t>FDD</w:t>
            </w:r>
          </w:p>
        </w:tc>
        <w:tc>
          <w:tcPr>
            <w:tcW w:w="947" w:type="dxa"/>
            <w:vAlign w:val="center"/>
          </w:tcPr>
          <w:p w14:paraId="1682390E" w14:textId="77777777" w:rsidR="009F6A38" w:rsidRPr="00FF4632" w:rsidRDefault="009F6A38" w:rsidP="0027327B">
            <w:pPr>
              <w:pStyle w:val="TAC"/>
            </w:pPr>
            <w:r w:rsidRPr="00EE7221">
              <w:t>IMD3</w:t>
            </w:r>
          </w:p>
        </w:tc>
      </w:tr>
      <w:tr w:rsidR="009F6A38" w14:paraId="58AA771C" w14:textId="77777777" w:rsidTr="0027327B">
        <w:trPr>
          <w:trHeight w:val="22"/>
          <w:jc w:val="center"/>
        </w:trPr>
        <w:tc>
          <w:tcPr>
            <w:tcW w:w="1738" w:type="dxa"/>
            <w:vMerge/>
          </w:tcPr>
          <w:p w14:paraId="77D0D1FC" w14:textId="77777777" w:rsidR="009F6A38" w:rsidRPr="00FF4632" w:rsidRDefault="009F6A38" w:rsidP="0027327B">
            <w:pPr>
              <w:pStyle w:val="TAC"/>
            </w:pPr>
          </w:p>
        </w:tc>
        <w:tc>
          <w:tcPr>
            <w:tcW w:w="1146" w:type="dxa"/>
            <w:vAlign w:val="center"/>
          </w:tcPr>
          <w:p w14:paraId="21149B9F" w14:textId="77777777" w:rsidR="009F6A38" w:rsidRPr="00FF4632" w:rsidRDefault="009F6A3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2EA2EBF8" w14:textId="77777777" w:rsidR="009F6A38" w:rsidRPr="00FF4632" w:rsidRDefault="009F6A38" w:rsidP="0027327B">
            <w:pPr>
              <w:pStyle w:val="TAC"/>
            </w:pPr>
            <w:r w:rsidRPr="00923FB9">
              <w:t>3770</w:t>
            </w:r>
          </w:p>
        </w:tc>
        <w:tc>
          <w:tcPr>
            <w:tcW w:w="746" w:type="dxa"/>
          </w:tcPr>
          <w:p w14:paraId="3B434E54" w14:textId="77777777" w:rsidR="009F6A38" w:rsidRPr="00FF4632" w:rsidRDefault="009F6A38" w:rsidP="0027327B">
            <w:pPr>
              <w:pStyle w:val="TAC"/>
            </w:pPr>
            <w:r w:rsidRPr="00923FB9">
              <w:t>10</w:t>
            </w:r>
          </w:p>
        </w:tc>
        <w:tc>
          <w:tcPr>
            <w:tcW w:w="877" w:type="dxa"/>
          </w:tcPr>
          <w:p w14:paraId="2020C010" w14:textId="77777777" w:rsidR="009F6A38" w:rsidRPr="00FF4632" w:rsidRDefault="009F6A38" w:rsidP="0027327B">
            <w:pPr>
              <w:pStyle w:val="TAC"/>
            </w:pPr>
            <w:r w:rsidRPr="00923FB9">
              <w:t>50</w:t>
            </w:r>
          </w:p>
        </w:tc>
        <w:tc>
          <w:tcPr>
            <w:tcW w:w="1299" w:type="dxa"/>
            <w:tcBorders>
              <w:top w:val="single" w:sz="4" w:space="0" w:color="auto"/>
              <w:left w:val="single" w:sz="4" w:space="0" w:color="auto"/>
              <w:bottom w:val="single" w:sz="4" w:space="0" w:color="auto"/>
              <w:right w:val="single" w:sz="4" w:space="0" w:color="auto"/>
            </w:tcBorders>
            <w:vAlign w:val="center"/>
          </w:tcPr>
          <w:p w14:paraId="2374ED99" w14:textId="77777777" w:rsidR="009F6A38" w:rsidRPr="00FF4632" w:rsidRDefault="009F6A38" w:rsidP="0027327B">
            <w:pPr>
              <w:pStyle w:val="TAC"/>
            </w:pPr>
            <w:r w:rsidRPr="00923FB9">
              <w:t>3770</w:t>
            </w:r>
          </w:p>
        </w:tc>
        <w:tc>
          <w:tcPr>
            <w:tcW w:w="634" w:type="dxa"/>
          </w:tcPr>
          <w:p w14:paraId="57CBBA82" w14:textId="77777777" w:rsidR="009F6A38" w:rsidRPr="00FF4632" w:rsidRDefault="009F6A38" w:rsidP="0027327B">
            <w:pPr>
              <w:pStyle w:val="TAC"/>
            </w:pPr>
            <w:r w:rsidRPr="00EE7221">
              <w:t>N/A</w:t>
            </w:r>
          </w:p>
        </w:tc>
        <w:tc>
          <w:tcPr>
            <w:tcW w:w="947" w:type="dxa"/>
          </w:tcPr>
          <w:p w14:paraId="3DBEE258" w14:textId="77777777" w:rsidR="009F6A38" w:rsidRPr="00FF4632" w:rsidRDefault="009F6A38" w:rsidP="0027327B">
            <w:pPr>
              <w:pStyle w:val="TAC"/>
            </w:pPr>
            <w:r w:rsidRPr="00EE7221">
              <w:t>TDD</w:t>
            </w:r>
          </w:p>
        </w:tc>
        <w:tc>
          <w:tcPr>
            <w:tcW w:w="947" w:type="dxa"/>
            <w:vAlign w:val="center"/>
          </w:tcPr>
          <w:p w14:paraId="5EFE30FE" w14:textId="77777777" w:rsidR="009F6A38" w:rsidRPr="00FF4632" w:rsidRDefault="009F6A38" w:rsidP="0027327B">
            <w:pPr>
              <w:pStyle w:val="TAC"/>
            </w:pPr>
            <w:r w:rsidRPr="00EE7221">
              <w:t>N/A</w:t>
            </w:r>
          </w:p>
        </w:tc>
      </w:tr>
      <w:tr w:rsidR="009F6A38" w14:paraId="3931CA55" w14:textId="77777777" w:rsidTr="0027327B">
        <w:trPr>
          <w:trHeight w:val="22"/>
          <w:jc w:val="center"/>
        </w:trPr>
        <w:tc>
          <w:tcPr>
            <w:tcW w:w="9494" w:type="dxa"/>
            <w:gridSpan w:val="9"/>
          </w:tcPr>
          <w:p w14:paraId="1EA84A29" w14:textId="77777777" w:rsidR="009F6A38" w:rsidRPr="00EE7221" w:rsidRDefault="009F6A38" w:rsidP="0027327B">
            <w:pPr>
              <w:pStyle w:val="TAN"/>
            </w:pPr>
            <w:r w:rsidRPr="00EE7221">
              <w:t xml:space="preserve">NOTE </w:t>
            </w:r>
            <w:r>
              <w:rPr>
                <w:lang w:val="en-US" w:eastAsia="zh-CN"/>
              </w:rPr>
              <w:t>ZZ</w:t>
            </w:r>
            <w:r w:rsidRPr="00EE7221">
              <w:t>:</w:t>
            </w:r>
            <w:r w:rsidRPr="00EE7221">
              <w:tab/>
            </w:r>
            <w:r w:rsidRPr="00EE7221">
              <w:rPr>
                <w:lang w:eastAsia="ja-JP"/>
              </w:rPr>
              <w:t>This band is subject to IMD5 also which MSD is not specified.</w:t>
            </w:r>
          </w:p>
        </w:tc>
      </w:tr>
    </w:tbl>
    <w:p w14:paraId="462BE4A3" w14:textId="77777777" w:rsidR="009F6A38" w:rsidRDefault="009F6A38" w:rsidP="009F6A38"/>
    <w:p w14:paraId="1CEF1F2D" w14:textId="6CE7CA7F" w:rsidR="009F6A38" w:rsidRDefault="009F6A38" w:rsidP="009F6A38">
      <w:pPr>
        <w:pStyle w:val="Heading4"/>
        <w:tabs>
          <w:tab w:val="left" w:pos="0"/>
        </w:tabs>
        <w:ind w:left="0" w:firstLine="0"/>
        <w:rPr>
          <w:rFonts w:cs="Arial"/>
          <w:lang w:val="en-US" w:eastAsia="zh-CN"/>
        </w:rPr>
      </w:pPr>
      <w:bookmarkStart w:id="182" w:name="_Toc97546980"/>
      <w:r>
        <w:rPr>
          <w:rFonts w:cs="Arial"/>
        </w:rPr>
        <w:t>6.7.3</w:t>
      </w:r>
      <w:r>
        <w:rPr>
          <w:rFonts w:cs="Arial"/>
          <w:lang w:eastAsia="zh-CN"/>
        </w:rPr>
        <w:t>.2</w:t>
      </w:r>
      <w:r>
        <w:rPr>
          <w:rFonts w:cs="Arial"/>
          <w:lang w:eastAsia="zh-CN"/>
        </w:rPr>
        <w:tab/>
        <w:t>Power class 2 Case</w:t>
      </w:r>
      <w:r>
        <w:rPr>
          <w:rFonts w:cs="Arial"/>
          <w:lang w:val="en-US" w:eastAsia="zh-CN"/>
        </w:rPr>
        <w:t xml:space="preserve"> B</w:t>
      </w:r>
      <w:bookmarkEnd w:id="182"/>
    </w:p>
    <w:p w14:paraId="1C8BD2A6" w14:textId="0F9936F2" w:rsidR="009F6A38" w:rsidRDefault="009F6A38" w:rsidP="009F6A38">
      <w:pPr>
        <w:rPr>
          <w:iCs/>
          <w:lang w:eastAsia="zh-CN"/>
        </w:rPr>
      </w:pPr>
      <w:r>
        <w:rPr>
          <w:iCs/>
          <w:lang w:eastAsia="zh-CN"/>
        </w:rPr>
        <w:t xml:space="preserve">The additional MSD due to intermodulation for PC2 Case B CA_n12A-n30A-n77A are same as the Case A defined in Table 6.7.3.1-1.  </w:t>
      </w:r>
    </w:p>
    <w:p w14:paraId="7ABE193D" w14:textId="5259C003" w:rsidR="002039E8" w:rsidRPr="004D3578" w:rsidRDefault="002039E8" w:rsidP="002039E8">
      <w:pPr>
        <w:pStyle w:val="Heading2"/>
        <w:rPr>
          <w:lang w:eastAsia="zh-CN"/>
        </w:rPr>
      </w:pPr>
      <w:bookmarkStart w:id="183" w:name="_Toc97546981"/>
      <w:r>
        <w:t>6.8</w:t>
      </w:r>
      <w:r w:rsidRPr="004D3578">
        <w:tab/>
      </w:r>
      <w:r>
        <w:rPr>
          <w:lang w:eastAsia="zh-CN"/>
        </w:rPr>
        <w:t>CA_n12-n66-n77</w:t>
      </w:r>
      <w:bookmarkEnd w:id="183"/>
    </w:p>
    <w:p w14:paraId="69DB2C19" w14:textId="366AAD10" w:rsidR="002039E8" w:rsidRPr="001043CD" w:rsidRDefault="002039E8" w:rsidP="002039E8">
      <w:pPr>
        <w:pStyle w:val="Heading3"/>
        <w:rPr>
          <w:rFonts w:cs="Arial"/>
          <w:szCs w:val="28"/>
          <w:lang w:eastAsia="zh-CN"/>
        </w:rPr>
      </w:pPr>
      <w:bookmarkStart w:id="184" w:name="_Toc97546982"/>
      <w:r>
        <w:rPr>
          <w:rFonts w:cs="Arial"/>
          <w:szCs w:val="28"/>
          <w:lang w:eastAsia="zh-CN"/>
        </w:rPr>
        <w:t>6.8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84"/>
    </w:p>
    <w:p w14:paraId="1837AD80" w14:textId="3275629F" w:rsidR="002039E8" w:rsidRDefault="002039E8" w:rsidP="002039E8">
      <w:pPr>
        <w:pStyle w:val="TH"/>
        <w:rPr>
          <w:lang w:eastAsia="ja-JP"/>
        </w:rPr>
      </w:pPr>
      <w:r>
        <w:rPr>
          <w:lang w:val="en-US"/>
        </w:rPr>
        <w:t>Table 6.8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039E8" w14:paraId="7A5823AE"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B07C8FD" w14:textId="77777777" w:rsidR="002039E8" w:rsidRPr="00D776B5" w:rsidRDefault="002039E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6624E" w14:textId="77777777" w:rsidR="002039E8" w:rsidRPr="00D776B5" w:rsidRDefault="002039E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E646B8" w14:textId="77777777" w:rsidR="002039E8" w:rsidRPr="00D776B5" w:rsidRDefault="002039E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33C866" w14:textId="77777777" w:rsidR="002039E8" w:rsidRPr="00D776B5" w:rsidRDefault="002039E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BDCCE" w14:textId="77777777" w:rsidR="002039E8" w:rsidRPr="00D776B5" w:rsidRDefault="002039E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2861A" w14:textId="77777777" w:rsidR="002039E8" w:rsidRPr="00D776B5" w:rsidRDefault="002039E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8F8749" w14:textId="77777777" w:rsidR="002039E8" w:rsidRPr="00D776B5" w:rsidRDefault="002039E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5D9C7" w14:textId="77777777" w:rsidR="002039E8" w:rsidRPr="00D776B5" w:rsidRDefault="002039E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C0949E" w14:textId="77777777" w:rsidR="002039E8" w:rsidRPr="00D776B5" w:rsidRDefault="002039E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22579" w14:textId="77777777" w:rsidR="002039E8" w:rsidRPr="00D776B5" w:rsidRDefault="002039E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47604" w14:textId="77777777" w:rsidR="002039E8" w:rsidRPr="00D776B5" w:rsidRDefault="002039E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A02FE0" w14:textId="77777777" w:rsidR="002039E8" w:rsidRPr="00D776B5" w:rsidRDefault="002039E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597599" w14:textId="77777777" w:rsidR="002039E8" w:rsidRPr="00D776B5" w:rsidRDefault="002039E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14487" w14:textId="77777777" w:rsidR="002039E8" w:rsidRPr="00D776B5" w:rsidRDefault="002039E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EAFA2" w14:textId="77777777" w:rsidR="002039E8" w:rsidRPr="00D776B5" w:rsidRDefault="002039E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4A35C" w14:textId="77777777" w:rsidR="002039E8" w:rsidRPr="00D776B5" w:rsidRDefault="002039E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4BBB2B" w14:textId="77777777" w:rsidR="002039E8" w:rsidRPr="00D776B5" w:rsidRDefault="002039E8" w:rsidP="0027327B">
            <w:pPr>
              <w:pStyle w:val="TAH"/>
            </w:pPr>
            <w:r w:rsidRPr="00D776B5">
              <w:t>Bandwidth combination set</w:t>
            </w:r>
          </w:p>
        </w:tc>
      </w:tr>
      <w:tr w:rsidR="002039E8" w14:paraId="3D631070"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25DC552" w14:textId="77777777" w:rsidR="002039E8" w:rsidRDefault="002039E8" w:rsidP="0027327B">
            <w:pPr>
              <w:pStyle w:val="TAC"/>
              <w:rPr>
                <w:color w:val="000000"/>
              </w:rPr>
            </w:pPr>
            <w:r>
              <w:t>CA_n12A-n66A-n77A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79F0E" w14:textId="77777777" w:rsidR="002039E8" w:rsidRDefault="002039E8" w:rsidP="0027327B">
            <w:pPr>
              <w:pStyle w:val="TAC"/>
              <w:rPr>
                <w:color w:val="000000"/>
                <w:lang w:val="en-US" w:eastAsia="zh-CN" w:bidi="ar"/>
              </w:rPr>
            </w:pPr>
            <w:r>
              <w:t>CA_n12A-n77A,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4D7B68" w14:textId="77777777" w:rsidR="002039E8" w:rsidRDefault="002039E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841BC7"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A675A"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BBB2A" w14:textId="77777777" w:rsidR="002039E8" w:rsidRDefault="002039E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D8216F"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877DB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EF6A0B"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3EC2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885CA"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1718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ABEA2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3C6C4"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D482A"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62982" w14:textId="77777777" w:rsidR="002039E8" w:rsidRDefault="002039E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E3272E" w14:textId="77777777" w:rsidR="002039E8" w:rsidRDefault="002039E8" w:rsidP="0027327B">
            <w:pPr>
              <w:pStyle w:val="TAC"/>
            </w:pPr>
            <w:r>
              <w:rPr>
                <w:lang w:val="en-US" w:eastAsia="zh-CN" w:bidi="ar"/>
              </w:rPr>
              <w:t>0</w:t>
            </w:r>
          </w:p>
        </w:tc>
      </w:tr>
      <w:tr w:rsidR="002039E8" w14:paraId="2FF6F14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C7A74ED"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E47294"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C605E" w14:textId="77777777" w:rsidR="002039E8" w:rsidRDefault="002039E8"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D9F6BA"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B0BB9"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5D7CFE" w14:textId="77777777" w:rsidR="002039E8" w:rsidRDefault="002039E8"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0EC5F"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8D905"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A6CDB"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6EF7CF"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25896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152005"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A0D0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5180C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652F3"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8E309" w14:textId="77777777" w:rsidR="002039E8" w:rsidRDefault="002039E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A90EE" w14:textId="77777777" w:rsidR="002039E8" w:rsidRDefault="002039E8" w:rsidP="0027327B">
            <w:pPr>
              <w:jc w:val="center"/>
              <w:rPr>
                <w:rFonts w:ascii="Arial" w:hAnsi="Arial" w:cs="Arial"/>
                <w:color w:val="000000"/>
                <w:sz w:val="18"/>
                <w:szCs w:val="18"/>
              </w:rPr>
            </w:pPr>
          </w:p>
        </w:tc>
      </w:tr>
      <w:tr w:rsidR="002039E8" w14:paraId="1C40489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F93CD99"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32A04"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FC793" w14:textId="77777777" w:rsidR="002039E8" w:rsidRDefault="002039E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8305E"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43115"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BCF8B" w14:textId="77777777" w:rsidR="002039E8" w:rsidRDefault="002039E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5C3F6"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BA49C" w14:textId="77777777" w:rsidR="002039E8" w:rsidRDefault="002039E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06D242" w14:textId="77777777" w:rsidR="002039E8" w:rsidRDefault="002039E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D02CC"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211744" w14:textId="77777777" w:rsidR="002039E8" w:rsidRDefault="002039E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86464B" w14:textId="77777777" w:rsidR="002039E8" w:rsidRDefault="002039E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3AD19" w14:textId="77777777" w:rsidR="002039E8" w:rsidRDefault="002039E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547537" w14:textId="77777777" w:rsidR="002039E8" w:rsidRDefault="002039E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1B6B7" w14:textId="77777777" w:rsidR="002039E8" w:rsidRDefault="002039E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B6E5D" w14:textId="77777777" w:rsidR="002039E8" w:rsidRDefault="002039E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59E21" w14:textId="77777777" w:rsidR="002039E8" w:rsidRDefault="002039E8" w:rsidP="0027327B">
            <w:pPr>
              <w:jc w:val="center"/>
              <w:rPr>
                <w:rFonts w:ascii="Arial" w:hAnsi="Arial" w:cs="Arial"/>
                <w:color w:val="000000"/>
                <w:sz w:val="18"/>
                <w:szCs w:val="18"/>
              </w:rPr>
            </w:pPr>
          </w:p>
        </w:tc>
      </w:tr>
    </w:tbl>
    <w:p w14:paraId="692E3C5F" w14:textId="77777777" w:rsidR="002039E8" w:rsidRDefault="002039E8" w:rsidP="002039E8">
      <w:pPr>
        <w:rPr>
          <w:sz w:val="16"/>
          <w:szCs w:val="16"/>
          <w:lang w:eastAsia="zh-CN"/>
        </w:rPr>
      </w:pPr>
    </w:p>
    <w:p w14:paraId="2DCEEF17" w14:textId="7A5DC104" w:rsidR="002039E8" w:rsidRPr="001043CD" w:rsidRDefault="002039E8" w:rsidP="002039E8">
      <w:pPr>
        <w:pStyle w:val="Heading3"/>
        <w:rPr>
          <w:lang w:val="en-US" w:eastAsia="zh-CN"/>
        </w:rPr>
      </w:pPr>
      <w:bookmarkStart w:id="185" w:name="_Toc97546983"/>
      <w:r>
        <w:rPr>
          <w:lang w:eastAsia="zh-CN"/>
        </w:rPr>
        <w:t>6.8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85"/>
    </w:p>
    <w:p w14:paraId="76B71261" w14:textId="3BEC338A" w:rsidR="002039E8" w:rsidRDefault="002039E8" w:rsidP="002039E8">
      <w:pPr>
        <w:pStyle w:val="TH"/>
        <w:rPr>
          <w:lang w:eastAsia="zh-CN"/>
        </w:rPr>
      </w:pPr>
      <w:r>
        <w:t>Table 6.8.</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039E8" w:rsidRPr="00530DFD" w14:paraId="69CC3115" w14:textId="77777777" w:rsidTr="0027327B">
        <w:trPr>
          <w:trHeight w:val="383"/>
          <w:jc w:val="center"/>
        </w:trPr>
        <w:tc>
          <w:tcPr>
            <w:tcW w:w="1679" w:type="dxa"/>
          </w:tcPr>
          <w:p w14:paraId="684908F3" w14:textId="77777777" w:rsidR="002039E8" w:rsidRPr="00EC6D89" w:rsidRDefault="002039E8" w:rsidP="0027327B">
            <w:pPr>
              <w:pStyle w:val="TAH"/>
              <w:rPr>
                <w:lang w:val="en-US" w:eastAsia="zh-CN"/>
              </w:rPr>
            </w:pPr>
            <w:r w:rsidRPr="00B0188E">
              <w:rPr>
                <w:lang w:val="en-US" w:eastAsia="zh-CN"/>
              </w:rPr>
              <w:t>Uplink CA configuration</w:t>
            </w:r>
          </w:p>
        </w:tc>
        <w:tc>
          <w:tcPr>
            <w:tcW w:w="2045" w:type="dxa"/>
            <w:shd w:val="clear" w:color="auto" w:fill="auto"/>
          </w:tcPr>
          <w:p w14:paraId="54E939E7" w14:textId="77777777" w:rsidR="002039E8" w:rsidRPr="00530DFD" w:rsidRDefault="002039E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125F34C7" w14:textId="77777777" w:rsidR="002039E8" w:rsidRPr="00530DFD" w:rsidRDefault="002039E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978724F"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4CC62D7F"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2039E8" w:rsidRPr="00530DFD" w14:paraId="55DED645" w14:textId="77777777" w:rsidTr="0027327B">
        <w:trPr>
          <w:trHeight w:val="192"/>
          <w:jc w:val="center"/>
        </w:trPr>
        <w:tc>
          <w:tcPr>
            <w:tcW w:w="1679" w:type="dxa"/>
            <w:vMerge w:val="restart"/>
            <w:vAlign w:val="center"/>
          </w:tcPr>
          <w:p w14:paraId="5983EB90" w14:textId="77777777" w:rsidR="002039E8" w:rsidRPr="00AE608E" w:rsidRDefault="002039E8"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34F0D399" w14:textId="77777777" w:rsidR="002039E8" w:rsidRPr="002C7612" w:rsidRDefault="002039E8" w:rsidP="0027327B">
            <w:pPr>
              <w:pStyle w:val="TAL"/>
              <w:keepNext w:val="0"/>
              <w:widowControl w:val="0"/>
              <w:jc w:val="both"/>
              <w:rPr>
                <w:rFonts w:cs="Arial"/>
              </w:rPr>
            </w:pPr>
            <w:r w:rsidRPr="002C7612">
              <w:rPr>
                <w:rFonts w:cs="Arial"/>
              </w:rPr>
              <w:t>Case a</w:t>
            </w:r>
          </w:p>
        </w:tc>
        <w:tc>
          <w:tcPr>
            <w:tcW w:w="1641" w:type="dxa"/>
            <w:shd w:val="clear" w:color="auto" w:fill="auto"/>
          </w:tcPr>
          <w:p w14:paraId="15F257B8"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0D1BFE18"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05EFA6CE" w14:textId="77777777" w:rsidR="002039E8" w:rsidRPr="002C7612" w:rsidRDefault="002039E8" w:rsidP="0027327B">
            <w:pPr>
              <w:pStyle w:val="TAL"/>
              <w:keepNext w:val="0"/>
              <w:widowControl w:val="0"/>
              <w:jc w:val="both"/>
              <w:rPr>
                <w:rFonts w:cs="Arial"/>
              </w:rPr>
            </w:pPr>
            <w:r w:rsidRPr="002C7612">
              <w:rPr>
                <w:rFonts w:cs="Arial"/>
              </w:rPr>
              <w:t>23dBm</w:t>
            </w:r>
          </w:p>
        </w:tc>
      </w:tr>
      <w:tr w:rsidR="002039E8" w:rsidRPr="00530DFD" w14:paraId="03B2E68F" w14:textId="77777777" w:rsidTr="0027327B">
        <w:trPr>
          <w:trHeight w:val="192"/>
          <w:jc w:val="center"/>
        </w:trPr>
        <w:tc>
          <w:tcPr>
            <w:tcW w:w="1679" w:type="dxa"/>
            <w:vMerge/>
          </w:tcPr>
          <w:p w14:paraId="60CF0010" w14:textId="77777777" w:rsidR="002039E8" w:rsidRPr="00AE608E" w:rsidRDefault="002039E8" w:rsidP="0027327B">
            <w:pPr>
              <w:pStyle w:val="TAL"/>
              <w:keepNext w:val="0"/>
              <w:widowControl w:val="0"/>
              <w:jc w:val="both"/>
              <w:rPr>
                <w:rFonts w:cs="Arial"/>
                <w:kern w:val="2"/>
                <w:szCs w:val="18"/>
                <w:lang w:val="en-US" w:eastAsia="zh-CN"/>
              </w:rPr>
            </w:pPr>
          </w:p>
        </w:tc>
        <w:tc>
          <w:tcPr>
            <w:tcW w:w="2045" w:type="dxa"/>
            <w:shd w:val="clear" w:color="auto" w:fill="auto"/>
          </w:tcPr>
          <w:p w14:paraId="00424E57" w14:textId="77777777" w:rsidR="002039E8" w:rsidRPr="002C7612" w:rsidRDefault="002039E8" w:rsidP="0027327B">
            <w:pPr>
              <w:pStyle w:val="TAL"/>
              <w:keepNext w:val="0"/>
              <w:widowControl w:val="0"/>
              <w:jc w:val="both"/>
              <w:rPr>
                <w:rFonts w:cs="Arial"/>
              </w:rPr>
            </w:pPr>
            <w:r w:rsidRPr="002C7612">
              <w:rPr>
                <w:rFonts w:cs="Arial"/>
              </w:rPr>
              <w:t>Case b</w:t>
            </w:r>
          </w:p>
        </w:tc>
        <w:tc>
          <w:tcPr>
            <w:tcW w:w="1641" w:type="dxa"/>
            <w:shd w:val="clear" w:color="auto" w:fill="auto"/>
          </w:tcPr>
          <w:p w14:paraId="0AC421FF"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2158E492"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6A4567FB" w14:textId="77777777" w:rsidR="002039E8" w:rsidRPr="002C7612" w:rsidRDefault="002039E8" w:rsidP="0027327B">
            <w:pPr>
              <w:pStyle w:val="TAL"/>
              <w:keepNext w:val="0"/>
              <w:widowControl w:val="0"/>
              <w:jc w:val="both"/>
              <w:rPr>
                <w:rFonts w:cs="Arial"/>
              </w:rPr>
            </w:pPr>
            <w:r w:rsidRPr="002C7612">
              <w:rPr>
                <w:rFonts w:cs="Arial"/>
              </w:rPr>
              <w:t>26dBm</w:t>
            </w:r>
          </w:p>
        </w:tc>
      </w:tr>
    </w:tbl>
    <w:p w14:paraId="0143B9FE" w14:textId="77777777" w:rsidR="002039E8" w:rsidRPr="00884AB9" w:rsidRDefault="002039E8" w:rsidP="002039E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1E430809" w14:textId="6BF832F4" w:rsidR="002039E8" w:rsidRDefault="002039E8" w:rsidP="002039E8">
      <w:pPr>
        <w:pStyle w:val="TH"/>
        <w:rPr>
          <w:lang w:eastAsia="zh-CN"/>
        </w:rPr>
      </w:pPr>
      <w:r>
        <w:t>Table 6.8.</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039E8" w:rsidRPr="00530DFD" w14:paraId="1D1060B4" w14:textId="77777777" w:rsidTr="0027327B">
        <w:trPr>
          <w:trHeight w:val="383"/>
          <w:jc w:val="center"/>
        </w:trPr>
        <w:tc>
          <w:tcPr>
            <w:tcW w:w="1679" w:type="dxa"/>
          </w:tcPr>
          <w:p w14:paraId="0C98150B" w14:textId="77777777" w:rsidR="002039E8" w:rsidRPr="00EC6D89" w:rsidRDefault="002039E8" w:rsidP="0027327B">
            <w:pPr>
              <w:pStyle w:val="TAH"/>
              <w:rPr>
                <w:lang w:val="en-US" w:eastAsia="zh-CN"/>
              </w:rPr>
            </w:pPr>
            <w:r w:rsidRPr="00B0188E">
              <w:rPr>
                <w:lang w:val="en-US" w:eastAsia="zh-CN"/>
              </w:rPr>
              <w:t>Uplink CA configuration</w:t>
            </w:r>
          </w:p>
        </w:tc>
        <w:tc>
          <w:tcPr>
            <w:tcW w:w="2045" w:type="dxa"/>
            <w:shd w:val="clear" w:color="auto" w:fill="auto"/>
          </w:tcPr>
          <w:p w14:paraId="416C08D2" w14:textId="77777777" w:rsidR="002039E8" w:rsidRPr="00530DFD" w:rsidRDefault="002039E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689B3CDC" w14:textId="77777777" w:rsidR="002039E8" w:rsidRPr="00530DFD" w:rsidRDefault="002039E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67AC0E7"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4E4736DB"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2039E8" w:rsidRPr="00530DFD" w14:paraId="2E40833E" w14:textId="77777777" w:rsidTr="0027327B">
        <w:trPr>
          <w:trHeight w:val="192"/>
          <w:jc w:val="center"/>
        </w:trPr>
        <w:tc>
          <w:tcPr>
            <w:tcW w:w="1679" w:type="dxa"/>
            <w:vMerge w:val="restart"/>
            <w:vAlign w:val="center"/>
          </w:tcPr>
          <w:p w14:paraId="185A9782" w14:textId="77777777" w:rsidR="002039E8" w:rsidRPr="00E95425" w:rsidRDefault="002039E8"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66731FF4" w14:textId="77777777" w:rsidR="002039E8" w:rsidRPr="002C7612" w:rsidRDefault="002039E8" w:rsidP="0027327B">
            <w:pPr>
              <w:pStyle w:val="TAL"/>
              <w:keepNext w:val="0"/>
              <w:widowControl w:val="0"/>
              <w:jc w:val="both"/>
              <w:rPr>
                <w:rFonts w:cs="Arial"/>
              </w:rPr>
            </w:pPr>
            <w:r w:rsidRPr="002C7612">
              <w:rPr>
                <w:rFonts w:cs="Arial"/>
              </w:rPr>
              <w:t>Case a</w:t>
            </w:r>
          </w:p>
        </w:tc>
        <w:tc>
          <w:tcPr>
            <w:tcW w:w="1641" w:type="dxa"/>
            <w:shd w:val="clear" w:color="auto" w:fill="auto"/>
          </w:tcPr>
          <w:p w14:paraId="699DC9A7"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654DE8BA"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78E61856" w14:textId="77777777" w:rsidR="002039E8" w:rsidRPr="002C7612" w:rsidRDefault="002039E8" w:rsidP="0027327B">
            <w:pPr>
              <w:pStyle w:val="TAL"/>
              <w:keepNext w:val="0"/>
              <w:widowControl w:val="0"/>
              <w:jc w:val="both"/>
              <w:rPr>
                <w:rFonts w:cs="Arial"/>
              </w:rPr>
            </w:pPr>
            <w:r w:rsidRPr="002C7612">
              <w:rPr>
                <w:rFonts w:cs="Arial"/>
              </w:rPr>
              <w:t>23dBm</w:t>
            </w:r>
          </w:p>
        </w:tc>
      </w:tr>
      <w:tr w:rsidR="002039E8" w:rsidRPr="00530DFD" w14:paraId="041304E6" w14:textId="77777777" w:rsidTr="0027327B">
        <w:trPr>
          <w:trHeight w:val="192"/>
          <w:jc w:val="center"/>
        </w:trPr>
        <w:tc>
          <w:tcPr>
            <w:tcW w:w="1679" w:type="dxa"/>
            <w:vMerge/>
          </w:tcPr>
          <w:p w14:paraId="7BF7BFDB" w14:textId="77777777" w:rsidR="002039E8" w:rsidRPr="00AE608E" w:rsidRDefault="002039E8" w:rsidP="0027327B">
            <w:pPr>
              <w:pStyle w:val="TAL"/>
              <w:keepNext w:val="0"/>
              <w:widowControl w:val="0"/>
              <w:jc w:val="both"/>
              <w:rPr>
                <w:rFonts w:cs="Arial"/>
                <w:kern w:val="2"/>
                <w:szCs w:val="18"/>
                <w:lang w:val="en-US" w:eastAsia="zh-CN"/>
              </w:rPr>
            </w:pPr>
          </w:p>
        </w:tc>
        <w:tc>
          <w:tcPr>
            <w:tcW w:w="2045" w:type="dxa"/>
            <w:shd w:val="clear" w:color="auto" w:fill="auto"/>
          </w:tcPr>
          <w:p w14:paraId="6A8828B2" w14:textId="77777777" w:rsidR="002039E8" w:rsidRPr="002C7612" w:rsidRDefault="002039E8" w:rsidP="0027327B">
            <w:pPr>
              <w:pStyle w:val="TAL"/>
              <w:keepNext w:val="0"/>
              <w:widowControl w:val="0"/>
              <w:jc w:val="both"/>
              <w:rPr>
                <w:rFonts w:cs="Arial"/>
              </w:rPr>
            </w:pPr>
            <w:r w:rsidRPr="002C7612">
              <w:rPr>
                <w:rFonts w:cs="Arial"/>
              </w:rPr>
              <w:t>Case b</w:t>
            </w:r>
          </w:p>
        </w:tc>
        <w:tc>
          <w:tcPr>
            <w:tcW w:w="1641" w:type="dxa"/>
            <w:shd w:val="clear" w:color="auto" w:fill="auto"/>
          </w:tcPr>
          <w:p w14:paraId="048E237D"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5BF41853"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3E55FE8C" w14:textId="77777777" w:rsidR="002039E8" w:rsidRPr="002C7612" w:rsidRDefault="002039E8" w:rsidP="0027327B">
            <w:pPr>
              <w:pStyle w:val="TAL"/>
              <w:keepNext w:val="0"/>
              <w:widowControl w:val="0"/>
              <w:jc w:val="both"/>
              <w:rPr>
                <w:rFonts w:cs="Arial"/>
              </w:rPr>
            </w:pPr>
            <w:r w:rsidRPr="002C7612">
              <w:rPr>
                <w:rFonts w:cs="Arial"/>
              </w:rPr>
              <w:t>26dBm</w:t>
            </w:r>
          </w:p>
        </w:tc>
      </w:tr>
    </w:tbl>
    <w:p w14:paraId="68AF9C55" w14:textId="77777777" w:rsidR="002039E8" w:rsidRPr="00884AB9" w:rsidRDefault="002039E8" w:rsidP="002039E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40D4C3C" w14:textId="46DA2C14" w:rsidR="002039E8" w:rsidRPr="00FD4F24" w:rsidRDefault="002039E8" w:rsidP="002039E8">
      <w:pPr>
        <w:pStyle w:val="Heading3"/>
        <w:rPr>
          <w:lang w:eastAsia="zh-CN"/>
        </w:rPr>
      </w:pPr>
      <w:bookmarkStart w:id="186" w:name="_Toc97546984"/>
      <w:r>
        <w:t>6.8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86"/>
    </w:p>
    <w:p w14:paraId="7D326E16" w14:textId="77777777" w:rsidR="002039E8" w:rsidRDefault="002039E8" w:rsidP="002039E8">
      <w:pPr>
        <w:rPr>
          <w:lang w:val="en-US" w:eastAsia="zh-CN"/>
        </w:rPr>
      </w:pPr>
      <w:r>
        <w:t xml:space="preserve">According to the PC3 CA_n12A-n66A-n77A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2B64F76" w14:textId="77777777" w:rsidR="002039E8" w:rsidRDefault="002039E8" w:rsidP="002039E8">
      <w:pPr>
        <w:pStyle w:val="B1"/>
      </w:pPr>
      <w:r>
        <w:t>-</w:t>
      </w:r>
      <w:r>
        <w:tab/>
        <w:t>IMD</w:t>
      </w:r>
      <w:r>
        <w:rPr>
          <w:lang w:val="en-US" w:eastAsia="zh-CN"/>
        </w:rPr>
        <w:t xml:space="preserve">3, IMD4, and IMD5 </w:t>
      </w:r>
      <w:r>
        <w:t xml:space="preserve">products are produced by Band n12 and </w:t>
      </w:r>
      <w:r>
        <w:rPr>
          <w:rFonts w:hint="eastAsia"/>
          <w:lang w:eastAsia="zh-CN"/>
        </w:rPr>
        <w:t>n66</w:t>
      </w:r>
      <w:r>
        <w:t xml:space="preserve"> that might fall in Rx of band n77.</w:t>
      </w:r>
    </w:p>
    <w:p w14:paraId="771312F1" w14:textId="77777777" w:rsidR="002039E8" w:rsidRDefault="002039E8" w:rsidP="002039E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n66.</w:t>
      </w:r>
    </w:p>
    <w:p w14:paraId="31CAA6C8" w14:textId="77777777" w:rsidR="002039E8" w:rsidRDefault="002039E8" w:rsidP="002039E8">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n12</w:t>
      </w:r>
      <w:r>
        <w:rPr>
          <w:lang w:val="en-US" w:eastAsia="zh-CN"/>
        </w:rPr>
        <w:t>.</w:t>
      </w:r>
    </w:p>
    <w:p w14:paraId="466D0A9E" w14:textId="77777777" w:rsidR="002039E8" w:rsidRPr="001D20B4" w:rsidRDefault="002039E8" w:rsidP="002039E8">
      <w:pPr>
        <w:rPr>
          <w:lang w:eastAsia="ja-JP"/>
        </w:rPr>
      </w:pPr>
      <w:r>
        <w:rPr>
          <w:lang w:eastAsia="ja-JP"/>
        </w:rPr>
        <w:t xml:space="preserve">For the IMD products produced by Band n12 and n66 UL, the MSD values of the corresponding PC3 CA case can be applied since </w:t>
      </w:r>
      <w:r w:rsidRPr="003C1CA6">
        <w:rPr>
          <w:lang w:eastAsia="ja-JP"/>
        </w:rPr>
        <w:t>this uplink configuration does not support PC2</w:t>
      </w:r>
      <w:r>
        <w:rPr>
          <w:lang w:eastAsia="ja-JP"/>
        </w:rPr>
        <w:t>.</w:t>
      </w:r>
    </w:p>
    <w:p w14:paraId="603D1F92" w14:textId="519AA0F0" w:rsidR="002039E8" w:rsidRDefault="002039E8" w:rsidP="002039E8">
      <w:pPr>
        <w:pStyle w:val="Heading4"/>
        <w:tabs>
          <w:tab w:val="left" w:pos="0"/>
        </w:tabs>
        <w:ind w:left="0" w:firstLine="0"/>
        <w:rPr>
          <w:rFonts w:cs="Arial"/>
          <w:szCs w:val="28"/>
          <w:lang w:val="en-US" w:eastAsia="zh-CN"/>
        </w:rPr>
      </w:pPr>
      <w:bookmarkStart w:id="187" w:name="_Toc97546985"/>
      <w:r>
        <w:rPr>
          <w:rFonts w:cs="Arial"/>
        </w:rPr>
        <w:t>6.8.3</w:t>
      </w:r>
      <w:r>
        <w:rPr>
          <w:rFonts w:cs="Arial"/>
          <w:lang w:eastAsia="zh-CN"/>
        </w:rPr>
        <w:t>.1</w:t>
      </w:r>
      <w:r>
        <w:rPr>
          <w:rFonts w:cs="Arial"/>
          <w:lang w:eastAsia="zh-CN"/>
        </w:rPr>
        <w:tab/>
        <w:t>Power class 2 Case</w:t>
      </w:r>
      <w:r>
        <w:rPr>
          <w:rFonts w:cs="Arial"/>
          <w:lang w:val="en-US" w:eastAsia="zh-CN"/>
        </w:rPr>
        <w:t xml:space="preserve"> A</w:t>
      </w:r>
      <w:bookmarkEnd w:id="187"/>
    </w:p>
    <w:p w14:paraId="23F10B84" w14:textId="55828946" w:rsidR="002039E8" w:rsidRDefault="002039E8" w:rsidP="002039E8">
      <w:pPr>
        <w:rPr>
          <w:iCs/>
          <w:lang w:eastAsia="zh-CN"/>
        </w:rPr>
      </w:pPr>
      <w:r>
        <w:rPr>
          <w:iCs/>
          <w:lang w:eastAsia="zh-CN"/>
        </w:rPr>
        <w:t xml:space="preserve">The additional MSD due to intermodulation for PC2 CA_n12A-n66A-n77A are defined in Table 6.8.3.1-1. </w:t>
      </w:r>
    </w:p>
    <w:p w14:paraId="71539ADF" w14:textId="34E82815" w:rsidR="002039E8" w:rsidRDefault="002039E8" w:rsidP="002039E8">
      <w:pPr>
        <w:pStyle w:val="TH"/>
      </w:pPr>
      <w:r w:rsidRPr="00577923">
        <w:t>Ta</w:t>
      </w:r>
      <w:r w:rsidRPr="00577923">
        <w:rPr>
          <w:szCs w:val="22"/>
        </w:rPr>
        <w:t xml:space="preserve">ble </w:t>
      </w:r>
      <w:r>
        <w:rPr>
          <w:szCs w:val="22"/>
          <w:lang w:val="en-US" w:eastAsia="zh-CN"/>
        </w:rPr>
        <w:t>6.8.3.1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2039E8" w14:paraId="1FA7383F" w14:textId="77777777" w:rsidTr="0027327B">
        <w:trPr>
          <w:trHeight w:val="231"/>
          <w:tblHeader/>
          <w:jc w:val="center"/>
        </w:trPr>
        <w:tc>
          <w:tcPr>
            <w:tcW w:w="1738" w:type="dxa"/>
            <w:tcBorders>
              <w:bottom w:val="single" w:sz="4" w:space="0" w:color="auto"/>
            </w:tcBorders>
            <w:vAlign w:val="center"/>
          </w:tcPr>
          <w:p w14:paraId="2F6947A3" w14:textId="77777777" w:rsidR="002039E8" w:rsidRPr="00FF4632" w:rsidRDefault="002039E8" w:rsidP="0027327B">
            <w:pPr>
              <w:pStyle w:val="TAH"/>
            </w:pPr>
            <w:r w:rsidRPr="00FF4632">
              <w:t>NR CA Configuration</w:t>
            </w:r>
          </w:p>
        </w:tc>
        <w:tc>
          <w:tcPr>
            <w:tcW w:w="1146" w:type="dxa"/>
            <w:tcBorders>
              <w:bottom w:val="single" w:sz="4" w:space="0" w:color="auto"/>
            </w:tcBorders>
            <w:vAlign w:val="center"/>
          </w:tcPr>
          <w:p w14:paraId="74EDFDF8" w14:textId="77777777" w:rsidR="002039E8" w:rsidRPr="00FF4632" w:rsidRDefault="002039E8" w:rsidP="0027327B">
            <w:pPr>
              <w:pStyle w:val="TAH"/>
            </w:pPr>
            <w:r w:rsidRPr="00FF4632">
              <w:t>NR band</w:t>
            </w:r>
          </w:p>
        </w:tc>
        <w:tc>
          <w:tcPr>
            <w:tcW w:w="1160" w:type="dxa"/>
            <w:tcBorders>
              <w:bottom w:val="single" w:sz="4" w:space="0" w:color="auto"/>
            </w:tcBorders>
            <w:vAlign w:val="center"/>
          </w:tcPr>
          <w:p w14:paraId="6935176A" w14:textId="77777777" w:rsidR="002039E8" w:rsidRPr="00FF4632" w:rsidRDefault="002039E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34D03552" w14:textId="77777777" w:rsidR="002039E8" w:rsidRPr="00FF4632" w:rsidRDefault="002039E8" w:rsidP="0027327B">
            <w:pPr>
              <w:pStyle w:val="TAH"/>
            </w:pPr>
            <w:r w:rsidRPr="00FF4632">
              <w:t xml:space="preserve">UL/DL BW </w:t>
            </w:r>
            <w:r w:rsidRPr="00FF4632">
              <w:br/>
              <w:t>(MHz)</w:t>
            </w:r>
          </w:p>
        </w:tc>
        <w:tc>
          <w:tcPr>
            <w:tcW w:w="877" w:type="dxa"/>
            <w:tcBorders>
              <w:bottom w:val="single" w:sz="4" w:space="0" w:color="auto"/>
            </w:tcBorders>
            <w:vAlign w:val="center"/>
          </w:tcPr>
          <w:p w14:paraId="329A4F46" w14:textId="77777777" w:rsidR="002039E8" w:rsidRPr="00FF4632" w:rsidRDefault="002039E8" w:rsidP="0027327B">
            <w:pPr>
              <w:pStyle w:val="TAH"/>
            </w:pPr>
            <w:r w:rsidRPr="00FF4632">
              <w:t>UL</w:t>
            </w:r>
          </w:p>
          <w:p w14:paraId="64E00B04" w14:textId="77777777" w:rsidR="002039E8" w:rsidRPr="00FF4632" w:rsidRDefault="002039E8" w:rsidP="0027327B">
            <w:pPr>
              <w:pStyle w:val="TAH"/>
            </w:pPr>
            <w:r w:rsidRPr="00FF4632">
              <w:t>L</w:t>
            </w:r>
            <w:r w:rsidRPr="00FF4632">
              <w:rPr>
                <w:vertAlign w:val="subscript"/>
              </w:rPr>
              <w:t>CRB</w:t>
            </w:r>
          </w:p>
        </w:tc>
        <w:tc>
          <w:tcPr>
            <w:tcW w:w="1299" w:type="dxa"/>
            <w:tcBorders>
              <w:bottom w:val="single" w:sz="4" w:space="0" w:color="auto"/>
            </w:tcBorders>
            <w:vAlign w:val="center"/>
          </w:tcPr>
          <w:p w14:paraId="02138973" w14:textId="77777777" w:rsidR="002039E8" w:rsidRPr="00FF4632" w:rsidRDefault="002039E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28CB0F5" w14:textId="77777777" w:rsidR="002039E8" w:rsidRPr="00FF4632" w:rsidRDefault="002039E8" w:rsidP="0027327B">
            <w:pPr>
              <w:pStyle w:val="TAH"/>
            </w:pPr>
            <w:r w:rsidRPr="00FF4632">
              <w:t xml:space="preserve">MSD </w:t>
            </w:r>
            <w:r w:rsidRPr="00FF4632">
              <w:br/>
              <w:t>(dB)</w:t>
            </w:r>
          </w:p>
        </w:tc>
        <w:tc>
          <w:tcPr>
            <w:tcW w:w="947" w:type="dxa"/>
            <w:tcBorders>
              <w:bottom w:val="single" w:sz="4" w:space="0" w:color="auto"/>
            </w:tcBorders>
            <w:vAlign w:val="center"/>
          </w:tcPr>
          <w:p w14:paraId="2A6D78FB" w14:textId="77777777" w:rsidR="002039E8" w:rsidRPr="00FF4632" w:rsidRDefault="002039E8" w:rsidP="0027327B">
            <w:pPr>
              <w:pStyle w:val="TAH"/>
            </w:pPr>
            <w:r w:rsidRPr="00FF4632">
              <w:t>Duplex mode</w:t>
            </w:r>
          </w:p>
        </w:tc>
        <w:tc>
          <w:tcPr>
            <w:tcW w:w="947" w:type="dxa"/>
            <w:tcBorders>
              <w:bottom w:val="single" w:sz="4" w:space="0" w:color="auto"/>
            </w:tcBorders>
          </w:tcPr>
          <w:p w14:paraId="44C6F4B9" w14:textId="77777777" w:rsidR="002039E8" w:rsidRPr="00FF4632" w:rsidRDefault="002039E8" w:rsidP="0027327B">
            <w:pPr>
              <w:pStyle w:val="TAH"/>
            </w:pPr>
            <w:r w:rsidRPr="00FF4632">
              <w:t>IMD order</w:t>
            </w:r>
          </w:p>
        </w:tc>
      </w:tr>
      <w:tr w:rsidR="002039E8" w14:paraId="0124E9AD" w14:textId="77777777" w:rsidTr="0027327B">
        <w:trPr>
          <w:trHeight w:val="149"/>
          <w:jc w:val="center"/>
        </w:trPr>
        <w:tc>
          <w:tcPr>
            <w:tcW w:w="1738" w:type="dxa"/>
            <w:vMerge w:val="restart"/>
            <w:vAlign w:val="center"/>
          </w:tcPr>
          <w:p w14:paraId="6D2596F6" w14:textId="77777777" w:rsidR="002039E8" w:rsidRPr="00FF4632" w:rsidRDefault="002039E8" w:rsidP="0027327B">
            <w:pPr>
              <w:pStyle w:val="TAC"/>
            </w:pPr>
            <w:r w:rsidRPr="00FF4632">
              <w:rPr>
                <w:rFonts w:cs="Arial"/>
                <w:szCs w:val="22"/>
                <w:lang w:val="en-US" w:eastAsia="zh-CN"/>
              </w:rPr>
              <w:t>CA_n</w:t>
            </w:r>
            <w:r>
              <w:rPr>
                <w:rFonts w:cs="Arial"/>
                <w:szCs w:val="22"/>
                <w:lang w:val="en-US" w:eastAsia="zh-CN"/>
              </w:rPr>
              <w:t>12</w:t>
            </w:r>
            <w:r w:rsidRPr="00FF4632">
              <w:rPr>
                <w:rFonts w:cs="Arial"/>
                <w:szCs w:val="22"/>
                <w:lang w:val="en-US" w:eastAsia="zh-CN"/>
              </w:rPr>
              <w:t>A-n66A-n77A</w:t>
            </w:r>
          </w:p>
        </w:tc>
        <w:tc>
          <w:tcPr>
            <w:tcW w:w="1146" w:type="dxa"/>
            <w:vAlign w:val="center"/>
          </w:tcPr>
          <w:p w14:paraId="561D3F8C" w14:textId="77777777" w:rsidR="002039E8" w:rsidRPr="00FF4632" w:rsidRDefault="002039E8" w:rsidP="0027327B">
            <w:pPr>
              <w:pStyle w:val="TAC"/>
            </w:pPr>
            <w:r w:rsidRPr="00FF4632">
              <w:t>n</w:t>
            </w:r>
            <w:r>
              <w:t>12</w:t>
            </w:r>
          </w:p>
        </w:tc>
        <w:tc>
          <w:tcPr>
            <w:tcW w:w="1160" w:type="dxa"/>
            <w:vAlign w:val="center"/>
          </w:tcPr>
          <w:p w14:paraId="3B1BB228" w14:textId="77777777" w:rsidR="002039E8" w:rsidRPr="00FF4632" w:rsidRDefault="002039E8" w:rsidP="0027327B">
            <w:pPr>
              <w:pStyle w:val="TAC"/>
            </w:pPr>
            <w:r w:rsidRPr="00630321">
              <w:t>710</w:t>
            </w:r>
          </w:p>
        </w:tc>
        <w:tc>
          <w:tcPr>
            <w:tcW w:w="746" w:type="dxa"/>
          </w:tcPr>
          <w:p w14:paraId="308E6945" w14:textId="77777777" w:rsidR="002039E8" w:rsidRPr="00FF4632" w:rsidRDefault="002039E8" w:rsidP="0027327B">
            <w:pPr>
              <w:pStyle w:val="TAC"/>
            </w:pPr>
            <w:r w:rsidRPr="00630321">
              <w:t>5</w:t>
            </w:r>
          </w:p>
        </w:tc>
        <w:tc>
          <w:tcPr>
            <w:tcW w:w="877" w:type="dxa"/>
          </w:tcPr>
          <w:p w14:paraId="62695382" w14:textId="77777777" w:rsidR="002039E8" w:rsidRPr="00FF4632" w:rsidRDefault="002039E8" w:rsidP="0027327B">
            <w:pPr>
              <w:pStyle w:val="TAC"/>
            </w:pPr>
            <w:r w:rsidRPr="00630321">
              <w:t>25</w:t>
            </w:r>
          </w:p>
        </w:tc>
        <w:tc>
          <w:tcPr>
            <w:tcW w:w="1299" w:type="dxa"/>
            <w:vAlign w:val="center"/>
          </w:tcPr>
          <w:p w14:paraId="7DB57B17" w14:textId="77777777" w:rsidR="002039E8" w:rsidRPr="00FF4632" w:rsidRDefault="002039E8" w:rsidP="0027327B">
            <w:pPr>
              <w:pStyle w:val="TAC"/>
            </w:pPr>
            <w:r w:rsidRPr="00630321">
              <w:t>740</w:t>
            </w:r>
          </w:p>
        </w:tc>
        <w:tc>
          <w:tcPr>
            <w:tcW w:w="634" w:type="dxa"/>
          </w:tcPr>
          <w:p w14:paraId="36400B88" w14:textId="77777777" w:rsidR="002039E8" w:rsidRPr="00FF4632" w:rsidRDefault="002039E8" w:rsidP="0027327B">
            <w:pPr>
              <w:pStyle w:val="TAC"/>
            </w:pPr>
            <w:r>
              <w:t>23.5</w:t>
            </w:r>
          </w:p>
        </w:tc>
        <w:tc>
          <w:tcPr>
            <w:tcW w:w="947" w:type="dxa"/>
          </w:tcPr>
          <w:p w14:paraId="520722B8" w14:textId="77777777" w:rsidR="002039E8" w:rsidRPr="00FF4632" w:rsidRDefault="002039E8" w:rsidP="0027327B">
            <w:pPr>
              <w:pStyle w:val="TAC"/>
            </w:pPr>
            <w:r w:rsidRPr="00FF4632">
              <w:t>FDD</w:t>
            </w:r>
          </w:p>
        </w:tc>
        <w:tc>
          <w:tcPr>
            <w:tcW w:w="947" w:type="dxa"/>
            <w:vAlign w:val="center"/>
          </w:tcPr>
          <w:p w14:paraId="76CBBD2A" w14:textId="77777777" w:rsidR="002039E8" w:rsidRPr="00303079" w:rsidRDefault="002039E8" w:rsidP="0027327B">
            <w:pPr>
              <w:pStyle w:val="TAC"/>
              <w:rPr>
                <w:vertAlign w:val="superscript"/>
              </w:rPr>
            </w:pPr>
            <w:r w:rsidRPr="00FF4632">
              <w:t>IMD3</w:t>
            </w:r>
            <w:r>
              <w:rPr>
                <w:vertAlign w:val="superscript"/>
              </w:rPr>
              <w:t>zz</w:t>
            </w:r>
          </w:p>
        </w:tc>
      </w:tr>
      <w:tr w:rsidR="002039E8" w14:paraId="2A83FE8E" w14:textId="77777777" w:rsidTr="0027327B">
        <w:trPr>
          <w:trHeight w:val="57"/>
          <w:jc w:val="center"/>
        </w:trPr>
        <w:tc>
          <w:tcPr>
            <w:tcW w:w="1738" w:type="dxa"/>
            <w:vMerge/>
            <w:vAlign w:val="center"/>
          </w:tcPr>
          <w:p w14:paraId="0025373E" w14:textId="77777777" w:rsidR="002039E8" w:rsidRPr="00FF4632" w:rsidRDefault="002039E8" w:rsidP="0027327B">
            <w:pPr>
              <w:pStyle w:val="TAC"/>
            </w:pPr>
          </w:p>
        </w:tc>
        <w:tc>
          <w:tcPr>
            <w:tcW w:w="1146" w:type="dxa"/>
            <w:vAlign w:val="center"/>
          </w:tcPr>
          <w:p w14:paraId="2EC4EB24" w14:textId="77777777" w:rsidR="002039E8" w:rsidRPr="00FF4632" w:rsidRDefault="002039E8" w:rsidP="0027327B">
            <w:pPr>
              <w:pStyle w:val="TAC"/>
            </w:pPr>
            <w:r w:rsidRPr="00FF4632">
              <w:t>n66</w:t>
            </w:r>
          </w:p>
        </w:tc>
        <w:tc>
          <w:tcPr>
            <w:tcW w:w="1160" w:type="dxa"/>
            <w:vAlign w:val="center"/>
          </w:tcPr>
          <w:p w14:paraId="537D8A19" w14:textId="77777777" w:rsidR="002039E8" w:rsidRPr="00FF4632" w:rsidRDefault="002039E8" w:rsidP="0027327B">
            <w:pPr>
              <w:pStyle w:val="TAC"/>
            </w:pPr>
            <w:r w:rsidRPr="00630321">
              <w:t>1720</w:t>
            </w:r>
          </w:p>
        </w:tc>
        <w:tc>
          <w:tcPr>
            <w:tcW w:w="746" w:type="dxa"/>
          </w:tcPr>
          <w:p w14:paraId="1227B022" w14:textId="77777777" w:rsidR="002039E8" w:rsidRPr="00FF4632" w:rsidRDefault="002039E8" w:rsidP="0027327B">
            <w:pPr>
              <w:pStyle w:val="TAC"/>
            </w:pPr>
            <w:r w:rsidRPr="00630321">
              <w:t>5</w:t>
            </w:r>
          </w:p>
        </w:tc>
        <w:tc>
          <w:tcPr>
            <w:tcW w:w="877" w:type="dxa"/>
          </w:tcPr>
          <w:p w14:paraId="179CD408" w14:textId="77777777" w:rsidR="002039E8" w:rsidRPr="00FF4632" w:rsidRDefault="002039E8" w:rsidP="0027327B">
            <w:pPr>
              <w:pStyle w:val="TAC"/>
            </w:pPr>
            <w:r w:rsidRPr="00630321">
              <w:t>25</w:t>
            </w:r>
          </w:p>
        </w:tc>
        <w:tc>
          <w:tcPr>
            <w:tcW w:w="1299" w:type="dxa"/>
            <w:vAlign w:val="center"/>
          </w:tcPr>
          <w:p w14:paraId="767EFBEA" w14:textId="77777777" w:rsidR="002039E8" w:rsidRPr="00FF4632" w:rsidRDefault="002039E8" w:rsidP="0027327B">
            <w:pPr>
              <w:pStyle w:val="TAC"/>
            </w:pPr>
            <w:r w:rsidRPr="00630321">
              <w:t>2120</w:t>
            </w:r>
          </w:p>
        </w:tc>
        <w:tc>
          <w:tcPr>
            <w:tcW w:w="634" w:type="dxa"/>
          </w:tcPr>
          <w:p w14:paraId="00932504" w14:textId="77777777" w:rsidR="002039E8" w:rsidRPr="00FF4632" w:rsidRDefault="002039E8" w:rsidP="0027327B">
            <w:pPr>
              <w:pStyle w:val="TAC"/>
            </w:pPr>
            <w:r w:rsidRPr="00FF4632">
              <w:t>N/A</w:t>
            </w:r>
          </w:p>
        </w:tc>
        <w:tc>
          <w:tcPr>
            <w:tcW w:w="947" w:type="dxa"/>
          </w:tcPr>
          <w:p w14:paraId="27FFB83C" w14:textId="77777777" w:rsidR="002039E8" w:rsidRPr="00FF4632" w:rsidRDefault="002039E8" w:rsidP="0027327B">
            <w:pPr>
              <w:pStyle w:val="TAC"/>
            </w:pPr>
            <w:r w:rsidRPr="00FF4632">
              <w:t>FDD</w:t>
            </w:r>
          </w:p>
        </w:tc>
        <w:tc>
          <w:tcPr>
            <w:tcW w:w="947" w:type="dxa"/>
            <w:vAlign w:val="center"/>
          </w:tcPr>
          <w:p w14:paraId="184BAEF7" w14:textId="77777777" w:rsidR="002039E8" w:rsidRPr="00FF4632" w:rsidRDefault="002039E8" w:rsidP="0027327B">
            <w:pPr>
              <w:pStyle w:val="TAC"/>
            </w:pPr>
            <w:r w:rsidRPr="00FF4632">
              <w:t>N/A</w:t>
            </w:r>
          </w:p>
        </w:tc>
      </w:tr>
      <w:tr w:rsidR="002039E8" w14:paraId="0792073C" w14:textId="77777777" w:rsidTr="0027327B">
        <w:trPr>
          <w:trHeight w:val="22"/>
          <w:jc w:val="center"/>
        </w:trPr>
        <w:tc>
          <w:tcPr>
            <w:tcW w:w="1738" w:type="dxa"/>
            <w:vMerge/>
          </w:tcPr>
          <w:p w14:paraId="24C94DFD" w14:textId="77777777" w:rsidR="002039E8" w:rsidRPr="00FF4632" w:rsidRDefault="002039E8" w:rsidP="0027327B">
            <w:pPr>
              <w:pStyle w:val="TAC"/>
            </w:pPr>
          </w:p>
        </w:tc>
        <w:tc>
          <w:tcPr>
            <w:tcW w:w="1146" w:type="dxa"/>
            <w:vAlign w:val="center"/>
          </w:tcPr>
          <w:p w14:paraId="59C1AE2D" w14:textId="77777777" w:rsidR="002039E8" w:rsidRPr="00FF4632" w:rsidRDefault="002039E8" w:rsidP="0027327B">
            <w:pPr>
              <w:pStyle w:val="TAC"/>
            </w:pPr>
            <w:r w:rsidRPr="00FF4632">
              <w:t>n77</w:t>
            </w:r>
          </w:p>
        </w:tc>
        <w:tc>
          <w:tcPr>
            <w:tcW w:w="1160" w:type="dxa"/>
            <w:vAlign w:val="center"/>
          </w:tcPr>
          <w:p w14:paraId="7643CC93" w14:textId="77777777" w:rsidR="002039E8" w:rsidRPr="00FF4632" w:rsidRDefault="002039E8" w:rsidP="0027327B">
            <w:pPr>
              <w:pStyle w:val="TAC"/>
            </w:pPr>
            <w:r w:rsidRPr="00630321">
              <w:t>4180</w:t>
            </w:r>
          </w:p>
        </w:tc>
        <w:tc>
          <w:tcPr>
            <w:tcW w:w="746" w:type="dxa"/>
          </w:tcPr>
          <w:p w14:paraId="220C0BDB" w14:textId="77777777" w:rsidR="002039E8" w:rsidRPr="00FF4632" w:rsidRDefault="002039E8" w:rsidP="0027327B">
            <w:pPr>
              <w:pStyle w:val="TAC"/>
            </w:pPr>
            <w:r w:rsidRPr="00630321">
              <w:t>10</w:t>
            </w:r>
          </w:p>
        </w:tc>
        <w:tc>
          <w:tcPr>
            <w:tcW w:w="877" w:type="dxa"/>
          </w:tcPr>
          <w:p w14:paraId="432F8C20" w14:textId="77777777" w:rsidR="002039E8" w:rsidRPr="00FF4632" w:rsidRDefault="002039E8" w:rsidP="0027327B">
            <w:pPr>
              <w:pStyle w:val="TAC"/>
            </w:pPr>
            <w:r w:rsidRPr="00630321">
              <w:t>50</w:t>
            </w:r>
          </w:p>
        </w:tc>
        <w:tc>
          <w:tcPr>
            <w:tcW w:w="1299" w:type="dxa"/>
            <w:vAlign w:val="center"/>
          </w:tcPr>
          <w:p w14:paraId="121F90FA" w14:textId="77777777" w:rsidR="002039E8" w:rsidRPr="00FF4632" w:rsidRDefault="002039E8" w:rsidP="0027327B">
            <w:pPr>
              <w:pStyle w:val="TAC"/>
            </w:pPr>
            <w:r w:rsidRPr="00630321">
              <w:t>4180</w:t>
            </w:r>
          </w:p>
        </w:tc>
        <w:tc>
          <w:tcPr>
            <w:tcW w:w="634" w:type="dxa"/>
          </w:tcPr>
          <w:p w14:paraId="60098921" w14:textId="77777777" w:rsidR="002039E8" w:rsidRPr="00FF4632" w:rsidRDefault="002039E8" w:rsidP="0027327B">
            <w:pPr>
              <w:pStyle w:val="TAC"/>
            </w:pPr>
            <w:r w:rsidRPr="00FF4632">
              <w:t>N/A</w:t>
            </w:r>
          </w:p>
        </w:tc>
        <w:tc>
          <w:tcPr>
            <w:tcW w:w="947" w:type="dxa"/>
          </w:tcPr>
          <w:p w14:paraId="68DEADAC" w14:textId="77777777" w:rsidR="002039E8" w:rsidRPr="00FF4632" w:rsidRDefault="002039E8" w:rsidP="0027327B">
            <w:pPr>
              <w:pStyle w:val="TAC"/>
            </w:pPr>
            <w:r w:rsidRPr="00FF4632">
              <w:t>TDD</w:t>
            </w:r>
          </w:p>
        </w:tc>
        <w:tc>
          <w:tcPr>
            <w:tcW w:w="947" w:type="dxa"/>
            <w:vAlign w:val="center"/>
          </w:tcPr>
          <w:p w14:paraId="41B994E6" w14:textId="77777777" w:rsidR="002039E8" w:rsidRPr="00FF4632" w:rsidRDefault="002039E8" w:rsidP="0027327B">
            <w:pPr>
              <w:pStyle w:val="TAC"/>
            </w:pPr>
            <w:r w:rsidRPr="00FF4632">
              <w:t>N/A</w:t>
            </w:r>
          </w:p>
        </w:tc>
      </w:tr>
      <w:tr w:rsidR="002039E8" w14:paraId="17EC511B" w14:textId="77777777" w:rsidTr="0027327B">
        <w:trPr>
          <w:trHeight w:val="22"/>
          <w:jc w:val="center"/>
        </w:trPr>
        <w:tc>
          <w:tcPr>
            <w:tcW w:w="1738" w:type="dxa"/>
            <w:vMerge/>
          </w:tcPr>
          <w:p w14:paraId="082C4DCF" w14:textId="77777777" w:rsidR="002039E8" w:rsidRPr="00FF4632" w:rsidRDefault="002039E8" w:rsidP="0027327B">
            <w:pPr>
              <w:pStyle w:val="TAC"/>
            </w:pPr>
          </w:p>
        </w:tc>
        <w:tc>
          <w:tcPr>
            <w:tcW w:w="1146" w:type="dxa"/>
            <w:vAlign w:val="center"/>
          </w:tcPr>
          <w:p w14:paraId="26B1BCD7" w14:textId="77777777" w:rsidR="002039E8" w:rsidRPr="00FF4632" w:rsidRDefault="002039E8" w:rsidP="0027327B">
            <w:pPr>
              <w:pStyle w:val="TAC"/>
            </w:pPr>
            <w:r w:rsidRPr="00FF4632">
              <w:t>n</w:t>
            </w:r>
            <w:r>
              <w:t>12</w:t>
            </w:r>
          </w:p>
        </w:tc>
        <w:tc>
          <w:tcPr>
            <w:tcW w:w="1160" w:type="dxa"/>
            <w:tcBorders>
              <w:top w:val="single" w:sz="4" w:space="0" w:color="auto"/>
              <w:left w:val="single" w:sz="4" w:space="0" w:color="auto"/>
              <w:bottom w:val="single" w:sz="4" w:space="0" w:color="auto"/>
              <w:right w:val="single" w:sz="4" w:space="0" w:color="auto"/>
            </w:tcBorders>
            <w:vAlign w:val="center"/>
          </w:tcPr>
          <w:p w14:paraId="0BA65841" w14:textId="77777777" w:rsidR="002039E8" w:rsidRPr="00FF4632" w:rsidRDefault="002039E8" w:rsidP="0027327B">
            <w:pPr>
              <w:pStyle w:val="TAC"/>
            </w:pPr>
            <w:r w:rsidRPr="00630321">
              <w:t>707</w:t>
            </w:r>
          </w:p>
        </w:tc>
        <w:tc>
          <w:tcPr>
            <w:tcW w:w="746" w:type="dxa"/>
          </w:tcPr>
          <w:p w14:paraId="0794686B" w14:textId="77777777" w:rsidR="002039E8" w:rsidRPr="00FF4632" w:rsidRDefault="002039E8" w:rsidP="0027327B">
            <w:pPr>
              <w:pStyle w:val="TAC"/>
            </w:pPr>
            <w:r w:rsidRPr="00630321">
              <w:t>5</w:t>
            </w:r>
          </w:p>
        </w:tc>
        <w:tc>
          <w:tcPr>
            <w:tcW w:w="877" w:type="dxa"/>
          </w:tcPr>
          <w:p w14:paraId="63768A30" w14:textId="77777777" w:rsidR="002039E8" w:rsidRPr="00FF4632" w:rsidRDefault="002039E8" w:rsidP="0027327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vAlign w:val="center"/>
          </w:tcPr>
          <w:p w14:paraId="55A051EA" w14:textId="77777777" w:rsidR="002039E8" w:rsidRPr="00FF4632" w:rsidRDefault="002039E8" w:rsidP="0027327B">
            <w:pPr>
              <w:pStyle w:val="TAC"/>
            </w:pPr>
            <w:r w:rsidRPr="00630321">
              <w:t>737</w:t>
            </w:r>
          </w:p>
        </w:tc>
        <w:tc>
          <w:tcPr>
            <w:tcW w:w="634" w:type="dxa"/>
          </w:tcPr>
          <w:p w14:paraId="02736F3B" w14:textId="77777777" w:rsidR="002039E8" w:rsidRPr="00FF4632" w:rsidRDefault="002039E8" w:rsidP="0027327B">
            <w:pPr>
              <w:pStyle w:val="TAC"/>
            </w:pPr>
            <w:r w:rsidRPr="00FF4632">
              <w:t>N/A</w:t>
            </w:r>
          </w:p>
        </w:tc>
        <w:tc>
          <w:tcPr>
            <w:tcW w:w="947" w:type="dxa"/>
          </w:tcPr>
          <w:p w14:paraId="217EC928" w14:textId="77777777" w:rsidR="002039E8" w:rsidRPr="00FF4632" w:rsidRDefault="002039E8" w:rsidP="0027327B">
            <w:pPr>
              <w:pStyle w:val="TAC"/>
            </w:pPr>
            <w:r w:rsidRPr="00FF4632">
              <w:t>FDD</w:t>
            </w:r>
          </w:p>
        </w:tc>
        <w:tc>
          <w:tcPr>
            <w:tcW w:w="947" w:type="dxa"/>
            <w:vAlign w:val="center"/>
          </w:tcPr>
          <w:p w14:paraId="17F7C925" w14:textId="77777777" w:rsidR="002039E8" w:rsidRPr="00FF4632" w:rsidRDefault="002039E8" w:rsidP="0027327B">
            <w:pPr>
              <w:pStyle w:val="TAC"/>
            </w:pPr>
            <w:r w:rsidRPr="00FF4632">
              <w:t>N/A</w:t>
            </w:r>
          </w:p>
        </w:tc>
      </w:tr>
      <w:tr w:rsidR="002039E8" w14:paraId="34DB482D" w14:textId="77777777" w:rsidTr="0027327B">
        <w:trPr>
          <w:trHeight w:val="22"/>
          <w:jc w:val="center"/>
        </w:trPr>
        <w:tc>
          <w:tcPr>
            <w:tcW w:w="1738" w:type="dxa"/>
            <w:vMerge/>
          </w:tcPr>
          <w:p w14:paraId="5FF04948" w14:textId="77777777" w:rsidR="002039E8" w:rsidRPr="00FF4632" w:rsidRDefault="002039E8" w:rsidP="0027327B">
            <w:pPr>
              <w:pStyle w:val="TAC"/>
            </w:pPr>
          </w:p>
        </w:tc>
        <w:tc>
          <w:tcPr>
            <w:tcW w:w="1146" w:type="dxa"/>
            <w:vAlign w:val="center"/>
          </w:tcPr>
          <w:p w14:paraId="20382C25" w14:textId="77777777" w:rsidR="002039E8" w:rsidRPr="00FF4632" w:rsidRDefault="002039E8"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26024AE1" w14:textId="77777777" w:rsidR="002039E8" w:rsidRPr="00FF4632" w:rsidRDefault="002039E8" w:rsidP="0027327B">
            <w:pPr>
              <w:pStyle w:val="TAC"/>
            </w:pPr>
            <w:r w:rsidRPr="00630321">
              <w:t>1726</w:t>
            </w:r>
          </w:p>
        </w:tc>
        <w:tc>
          <w:tcPr>
            <w:tcW w:w="746" w:type="dxa"/>
          </w:tcPr>
          <w:p w14:paraId="40FF5F7F" w14:textId="77777777" w:rsidR="002039E8" w:rsidRPr="00FF4632" w:rsidRDefault="002039E8" w:rsidP="0027327B">
            <w:pPr>
              <w:pStyle w:val="TAC"/>
            </w:pPr>
            <w:r w:rsidRPr="00630321">
              <w:t>5</w:t>
            </w:r>
          </w:p>
        </w:tc>
        <w:tc>
          <w:tcPr>
            <w:tcW w:w="877" w:type="dxa"/>
          </w:tcPr>
          <w:p w14:paraId="1FFF6919" w14:textId="77777777" w:rsidR="002039E8" w:rsidRPr="00FF4632" w:rsidRDefault="002039E8" w:rsidP="0027327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vAlign w:val="center"/>
          </w:tcPr>
          <w:p w14:paraId="246FB562" w14:textId="77777777" w:rsidR="002039E8" w:rsidRPr="00FF4632" w:rsidRDefault="002039E8" w:rsidP="0027327B">
            <w:pPr>
              <w:pStyle w:val="TAC"/>
            </w:pPr>
            <w:r w:rsidRPr="00630321">
              <w:t>2126</w:t>
            </w:r>
          </w:p>
        </w:tc>
        <w:tc>
          <w:tcPr>
            <w:tcW w:w="634" w:type="dxa"/>
          </w:tcPr>
          <w:p w14:paraId="6C8E2726" w14:textId="77777777" w:rsidR="002039E8" w:rsidRPr="00FF4632" w:rsidRDefault="002039E8" w:rsidP="0027327B">
            <w:pPr>
              <w:pStyle w:val="TAC"/>
            </w:pPr>
            <w:r>
              <w:t>21.4</w:t>
            </w:r>
          </w:p>
        </w:tc>
        <w:tc>
          <w:tcPr>
            <w:tcW w:w="947" w:type="dxa"/>
          </w:tcPr>
          <w:p w14:paraId="2480BFA3" w14:textId="77777777" w:rsidR="002039E8" w:rsidRPr="00FF4632" w:rsidRDefault="002039E8" w:rsidP="0027327B">
            <w:pPr>
              <w:pStyle w:val="TAC"/>
            </w:pPr>
            <w:r w:rsidRPr="00FF4632">
              <w:t>FDD</w:t>
            </w:r>
          </w:p>
        </w:tc>
        <w:tc>
          <w:tcPr>
            <w:tcW w:w="947" w:type="dxa"/>
            <w:vAlign w:val="center"/>
          </w:tcPr>
          <w:p w14:paraId="7A449A2A" w14:textId="77777777" w:rsidR="002039E8" w:rsidRPr="00FF4632" w:rsidRDefault="002039E8" w:rsidP="0027327B">
            <w:pPr>
              <w:pStyle w:val="TAC"/>
            </w:pPr>
            <w:r w:rsidRPr="00FF4632">
              <w:t>IMD3</w:t>
            </w:r>
          </w:p>
        </w:tc>
      </w:tr>
      <w:tr w:rsidR="002039E8" w14:paraId="26719338" w14:textId="77777777" w:rsidTr="0027327B">
        <w:trPr>
          <w:trHeight w:val="22"/>
          <w:jc w:val="center"/>
        </w:trPr>
        <w:tc>
          <w:tcPr>
            <w:tcW w:w="1738" w:type="dxa"/>
            <w:vMerge/>
          </w:tcPr>
          <w:p w14:paraId="5B6CB732" w14:textId="77777777" w:rsidR="002039E8" w:rsidRPr="00FF4632" w:rsidRDefault="002039E8" w:rsidP="0027327B">
            <w:pPr>
              <w:pStyle w:val="TAC"/>
            </w:pPr>
          </w:p>
        </w:tc>
        <w:tc>
          <w:tcPr>
            <w:tcW w:w="1146" w:type="dxa"/>
            <w:vAlign w:val="center"/>
          </w:tcPr>
          <w:p w14:paraId="74BCD2A0" w14:textId="77777777" w:rsidR="002039E8" w:rsidRPr="00FF4632" w:rsidRDefault="002039E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0AE93FAF" w14:textId="77777777" w:rsidR="002039E8" w:rsidRPr="00FF4632" w:rsidRDefault="002039E8" w:rsidP="0027327B">
            <w:pPr>
              <w:pStyle w:val="TAC"/>
            </w:pPr>
            <w:r w:rsidRPr="00630321">
              <w:t>3540</w:t>
            </w:r>
          </w:p>
        </w:tc>
        <w:tc>
          <w:tcPr>
            <w:tcW w:w="746" w:type="dxa"/>
          </w:tcPr>
          <w:p w14:paraId="313CE448" w14:textId="77777777" w:rsidR="002039E8" w:rsidRPr="00FF4632" w:rsidRDefault="002039E8" w:rsidP="0027327B">
            <w:pPr>
              <w:pStyle w:val="TAC"/>
            </w:pPr>
            <w:r w:rsidRPr="00630321">
              <w:t>10</w:t>
            </w:r>
          </w:p>
        </w:tc>
        <w:tc>
          <w:tcPr>
            <w:tcW w:w="877" w:type="dxa"/>
          </w:tcPr>
          <w:p w14:paraId="080E717B" w14:textId="77777777" w:rsidR="002039E8" w:rsidRPr="00FF4632" w:rsidRDefault="002039E8" w:rsidP="0027327B">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vAlign w:val="center"/>
          </w:tcPr>
          <w:p w14:paraId="2D242E90" w14:textId="77777777" w:rsidR="002039E8" w:rsidRPr="00FF4632" w:rsidRDefault="002039E8" w:rsidP="0027327B">
            <w:pPr>
              <w:pStyle w:val="TAC"/>
            </w:pPr>
            <w:r w:rsidRPr="00630321">
              <w:t>3540</w:t>
            </w:r>
          </w:p>
        </w:tc>
        <w:tc>
          <w:tcPr>
            <w:tcW w:w="634" w:type="dxa"/>
          </w:tcPr>
          <w:p w14:paraId="601B0A99" w14:textId="77777777" w:rsidR="002039E8" w:rsidRPr="00FF4632" w:rsidRDefault="002039E8" w:rsidP="0027327B">
            <w:pPr>
              <w:pStyle w:val="TAC"/>
            </w:pPr>
            <w:r w:rsidRPr="00FF4632">
              <w:t>N/A</w:t>
            </w:r>
          </w:p>
        </w:tc>
        <w:tc>
          <w:tcPr>
            <w:tcW w:w="947" w:type="dxa"/>
          </w:tcPr>
          <w:p w14:paraId="087289F2" w14:textId="77777777" w:rsidR="002039E8" w:rsidRPr="00FF4632" w:rsidRDefault="002039E8" w:rsidP="0027327B">
            <w:pPr>
              <w:pStyle w:val="TAC"/>
            </w:pPr>
            <w:r w:rsidRPr="00FF4632">
              <w:t>TDD</w:t>
            </w:r>
          </w:p>
        </w:tc>
        <w:tc>
          <w:tcPr>
            <w:tcW w:w="947" w:type="dxa"/>
            <w:vAlign w:val="center"/>
          </w:tcPr>
          <w:p w14:paraId="2D22ADC8" w14:textId="77777777" w:rsidR="002039E8" w:rsidRPr="00FF4632" w:rsidRDefault="002039E8" w:rsidP="0027327B">
            <w:pPr>
              <w:pStyle w:val="TAC"/>
            </w:pPr>
            <w:r w:rsidRPr="00FF4632">
              <w:t>N/A</w:t>
            </w:r>
          </w:p>
        </w:tc>
      </w:tr>
      <w:tr w:rsidR="002039E8" w14:paraId="4E53F203" w14:textId="77777777" w:rsidTr="0027327B">
        <w:trPr>
          <w:trHeight w:val="22"/>
          <w:jc w:val="center"/>
        </w:trPr>
        <w:tc>
          <w:tcPr>
            <w:tcW w:w="9494" w:type="dxa"/>
            <w:gridSpan w:val="9"/>
          </w:tcPr>
          <w:p w14:paraId="6E29A2B5" w14:textId="77777777" w:rsidR="002039E8" w:rsidRPr="00FF4632" w:rsidRDefault="002039E8" w:rsidP="0027327B">
            <w:pPr>
              <w:pStyle w:val="TAN"/>
            </w:pPr>
            <w:r w:rsidRPr="00630321">
              <w:rPr>
                <w:lang w:eastAsia="ja-JP"/>
              </w:rPr>
              <w:t xml:space="preserve">NOTE </w:t>
            </w:r>
            <w:r>
              <w:t>ZZ</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p>
        </w:tc>
      </w:tr>
    </w:tbl>
    <w:p w14:paraId="05784B77" w14:textId="77777777" w:rsidR="002039E8" w:rsidRDefault="002039E8" w:rsidP="002039E8"/>
    <w:p w14:paraId="72F3B6B2" w14:textId="171C4955" w:rsidR="002039E8" w:rsidRDefault="002039E8" w:rsidP="002039E8">
      <w:pPr>
        <w:pStyle w:val="Heading4"/>
        <w:tabs>
          <w:tab w:val="left" w:pos="0"/>
        </w:tabs>
        <w:ind w:left="0" w:firstLine="0"/>
        <w:rPr>
          <w:rFonts w:cs="Arial"/>
          <w:lang w:val="en-US" w:eastAsia="zh-CN"/>
        </w:rPr>
      </w:pPr>
      <w:bookmarkStart w:id="188" w:name="_Toc97546986"/>
      <w:r>
        <w:rPr>
          <w:rFonts w:cs="Arial"/>
        </w:rPr>
        <w:t>6.8.3</w:t>
      </w:r>
      <w:r>
        <w:rPr>
          <w:rFonts w:cs="Arial"/>
          <w:lang w:eastAsia="zh-CN"/>
        </w:rPr>
        <w:t>.2</w:t>
      </w:r>
      <w:r>
        <w:rPr>
          <w:rFonts w:cs="Arial"/>
          <w:lang w:eastAsia="zh-CN"/>
        </w:rPr>
        <w:tab/>
        <w:t>Power class 2 Case</w:t>
      </w:r>
      <w:r>
        <w:rPr>
          <w:rFonts w:cs="Arial"/>
          <w:lang w:val="en-US" w:eastAsia="zh-CN"/>
        </w:rPr>
        <w:t xml:space="preserve"> B</w:t>
      </w:r>
      <w:bookmarkEnd w:id="188"/>
    </w:p>
    <w:p w14:paraId="0AB4B9C9" w14:textId="38041661" w:rsidR="002039E8" w:rsidRDefault="002039E8" w:rsidP="002039E8">
      <w:pPr>
        <w:rPr>
          <w:iCs/>
          <w:lang w:eastAsia="zh-CN"/>
        </w:rPr>
      </w:pPr>
      <w:r>
        <w:rPr>
          <w:iCs/>
          <w:lang w:eastAsia="zh-CN"/>
        </w:rPr>
        <w:t xml:space="preserve">The additional MSD due to intermodulation for PC2 Case B CA_n12A-n66A-n77A are same as the Case A defined in Table 6.8.3.1-1. </w:t>
      </w:r>
    </w:p>
    <w:p w14:paraId="61981D81" w14:textId="29D2D261" w:rsidR="00A237E4" w:rsidRPr="004D3578" w:rsidRDefault="00A237E4" w:rsidP="00A237E4">
      <w:pPr>
        <w:pStyle w:val="Heading2"/>
        <w:rPr>
          <w:lang w:eastAsia="zh-CN"/>
        </w:rPr>
      </w:pPr>
      <w:bookmarkStart w:id="189" w:name="_Toc97546987"/>
      <w:r>
        <w:t>6.9</w:t>
      </w:r>
      <w:r w:rsidRPr="004D3578">
        <w:tab/>
      </w:r>
      <w:r>
        <w:rPr>
          <w:lang w:eastAsia="zh-CN"/>
        </w:rPr>
        <w:t>CA_n14-n30-n77</w:t>
      </w:r>
      <w:bookmarkEnd w:id="189"/>
    </w:p>
    <w:p w14:paraId="23B0D66D" w14:textId="505E5136" w:rsidR="00A237E4" w:rsidRPr="001043CD" w:rsidRDefault="00A237E4" w:rsidP="00A237E4">
      <w:pPr>
        <w:pStyle w:val="Heading3"/>
        <w:rPr>
          <w:rFonts w:cs="Arial"/>
          <w:szCs w:val="28"/>
          <w:lang w:eastAsia="zh-CN"/>
        </w:rPr>
      </w:pPr>
      <w:bookmarkStart w:id="190" w:name="_Toc97546988"/>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90"/>
    </w:p>
    <w:p w14:paraId="521ED10A" w14:textId="4A250195" w:rsidR="00A237E4" w:rsidRDefault="00A237E4" w:rsidP="00A237E4">
      <w:pPr>
        <w:pStyle w:val="TH"/>
        <w:rPr>
          <w:lang w:eastAsia="ja-JP"/>
        </w:rPr>
      </w:pPr>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237E4" w14:paraId="1A00EE65"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464461" w14:textId="77777777" w:rsidR="00A237E4" w:rsidRPr="00D776B5" w:rsidRDefault="00A237E4"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9E540" w14:textId="77777777" w:rsidR="00A237E4" w:rsidRPr="00D776B5" w:rsidRDefault="00A237E4"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9CA1F1" w14:textId="77777777" w:rsidR="00A237E4" w:rsidRPr="00D776B5" w:rsidRDefault="00A237E4"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D754A" w14:textId="77777777" w:rsidR="00A237E4" w:rsidRPr="00D776B5" w:rsidRDefault="00A237E4"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97073" w14:textId="77777777" w:rsidR="00A237E4" w:rsidRPr="00D776B5" w:rsidRDefault="00A237E4"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BBA13" w14:textId="77777777" w:rsidR="00A237E4" w:rsidRPr="00D776B5" w:rsidRDefault="00A237E4"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0E63FD" w14:textId="77777777" w:rsidR="00A237E4" w:rsidRPr="00D776B5" w:rsidRDefault="00A237E4"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EA8C5" w14:textId="77777777" w:rsidR="00A237E4" w:rsidRPr="00D776B5" w:rsidRDefault="00A237E4"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D4876" w14:textId="77777777" w:rsidR="00A237E4" w:rsidRPr="00D776B5" w:rsidRDefault="00A237E4"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1A7DE" w14:textId="77777777" w:rsidR="00A237E4" w:rsidRPr="00D776B5" w:rsidRDefault="00A237E4"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1B0AF" w14:textId="77777777" w:rsidR="00A237E4" w:rsidRPr="00D776B5" w:rsidRDefault="00A237E4"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41CE5" w14:textId="77777777" w:rsidR="00A237E4" w:rsidRPr="00D776B5" w:rsidRDefault="00A237E4"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53636" w14:textId="77777777" w:rsidR="00A237E4" w:rsidRPr="00D776B5" w:rsidRDefault="00A237E4"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4D9839" w14:textId="77777777" w:rsidR="00A237E4" w:rsidRPr="00D776B5" w:rsidRDefault="00A237E4"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59E0C" w14:textId="77777777" w:rsidR="00A237E4" w:rsidRPr="00D776B5" w:rsidRDefault="00A237E4"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CF5F3" w14:textId="77777777" w:rsidR="00A237E4" w:rsidRPr="00D776B5" w:rsidRDefault="00A237E4"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4189C" w14:textId="77777777" w:rsidR="00A237E4" w:rsidRPr="00D776B5" w:rsidRDefault="00A237E4" w:rsidP="0027327B">
            <w:pPr>
              <w:pStyle w:val="TAH"/>
            </w:pPr>
            <w:r w:rsidRPr="00D776B5">
              <w:t>Bandwidth combination set</w:t>
            </w:r>
          </w:p>
        </w:tc>
      </w:tr>
      <w:tr w:rsidR="00A237E4" w14:paraId="621EF0FE"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C65B61" w14:textId="77777777" w:rsidR="00A237E4" w:rsidRDefault="00A237E4" w:rsidP="0027327B">
            <w:pPr>
              <w:pStyle w:val="TAC"/>
              <w:rPr>
                <w:color w:val="000000"/>
              </w:rPr>
            </w:pPr>
            <w:r>
              <w:t>CA_n14A-n30A-n77A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C650A" w14:textId="77777777" w:rsidR="00A237E4" w:rsidRDefault="00A237E4" w:rsidP="0027327B">
            <w:pPr>
              <w:pStyle w:val="TAC"/>
              <w:rPr>
                <w:color w:val="000000"/>
                <w:lang w:val="en-US" w:eastAsia="zh-CN" w:bidi="ar"/>
              </w:rPr>
            </w:pPr>
            <w:r>
              <w:t>CA_n14A-n77A,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AD1171" w14:textId="77777777" w:rsidR="00A237E4" w:rsidRDefault="00A237E4"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82E99B"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892B6"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311AD2"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EC7CC"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3D15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A22C80"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2120E"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B57C3"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2A1EB"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A7231"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B6FA8"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37602A"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11536" w14:textId="77777777" w:rsidR="00A237E4" w:rsidRDefault="00A237E4"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4765F3" w14:textId="77777777" w:rsidR="00A237E4" w:rsidRDefault="00A237E4" w:rsidP="0027327B">
            <w:pPr>
              <w:pStyle w:val="TAC"/>
            </w:pPr>
            <w:r>
              <w:rPr>
                <w:lang w:val="en-US" w:eastAsia="zh-CN" w:bidi="ar"/>
              </w:rPr>
              <w:t>0</w:t>
            </w:r>
          </w:p>
        </w:tc>
      </w:tr>
      <w:tr w:rsidR="00A237E4" w14:paraId="2654AAE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81038AF"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B6772"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9C3A09" w14:textId="77777777" w:rsidR="00A237E4" w:rsidRDefault="00A237E4"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B38E5"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2956E"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DB4BDE"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FA523F"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2297B"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E316C"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AB8A0"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39BB66"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719D7"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7023A"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D62F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FA1C75"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228AF8" w14:textId="77777777" w:rsidR="00A237E4" w:rsidRDefault="00A237E4"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3A3D77" w14:textId="77777777" w:rsidR="00A237E4" w:rsidRDefault="00A237E4" w:rsidP="0027327B">
            <w:pPr>
              <w:jc w:val="center"/>
              <w:rPr>
                <w:rFonts w:ascii="Arial" w:hAnsi="Arial" w:cs="Arial"/>
                <w:color w:val="000000"/>
                <w:sz w:val="18"/>
                <w:szCs w:val="18"/>
              </w:rPr>
            </w:pPr>
          </w:p>
        </w:tc>
      </w:tr>
      <w:tr w:rsidR="00A237E4" w14:paraId="36C97C4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92CAA32"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8A10EF"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B899B0" w14:textId="77777777" w:rsidR="00A237E4" w:rsidRDefault="00A237E4"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ECA7E4"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19D17"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424DF" w14:textId="77777777" w:rsidR="00A237E4" w:rsidRDefault="00A237E4"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72440" w14:textId="77777777" w:rsidR="00A237E4" w:rsidRDefault="00A237E4"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68FA8" w14:textId="77777777" w:rsidR="00A237E4" w:rsidRDefault="00A237E4"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61E2CB" w14:textId="77777777" w:rsidR="00A237E4" w:rsidRDefault="00A237E4"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65983" w14:textId="77777777" w:rsidR="00A237E4" w:rsidRDefault="00A237E4"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4F9A4" w14:textId="77777777" w:rsidR="00A237E4" w:rsidRDefault="00A237E4"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49D695" w14:textId="77777777" w:rsidR="00A237E4" w:rsidRDefault="00A237E4"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B9C8FA" w14:textId="77777777" w:rsidR="00A237E4" w:rsidRDefault="00A237E4"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5FF72A" w14:textId="77777777" w:rsidR="00A237E4" w:rsidRDefault="00A237E4"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99BFA8" w14:textId="77777777" w:rsidR="00A237E4" w:rsidRDefault="00A237E4"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A48C1" w14:textId="77777777" w:rsidR="00A237E4" w:rsidRDefault="00A237E4"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5DAD9" w14:textId="77777777" w:rsidR="00A237E4" w:rsidRDefault="00A237E4" w:rsidP="0027327B">
            <w:pPr>
              <w:jc w:val="center"/>
              <w:rPr>
                <w:rFonts w:ascii="Arial" w:hAnsi="Arial" w:cs="Arial"/>
                <w:color w:val="000000"/>
                <w:sz w:val="18"/>
                <w:szCs w:val="18"/>
              </w:rPr>
            </w:pPr>
          </w:p>
        </w:tc>
      </w:tr>
    </w:tbl>
    <w:p w14:paraId="6AB20B55" w14:textId="77777777" w:rsidR="00A237E4" w:rsidRDefault="00A237E4" w:rsidP="00A237E4">
      <w:pPr>
        <w:rPr>
          <w:sz w:val="16"/>
          <w:szCs w:val="16"/>
          <w:lang w:eastAsia="zh-CN"/>
        </w:rPr>
      </w:pPr>
    </w:p>
    <w:p w14:paraId="4B699DA9" w14:textId="28E14EC7" w:rsidR="00A237E4" w:rsidRPr="001043CD" w:rsidRDefault="00A237E4" w:rsidP="00A237E4">
      <w:pPr>
        <w:pStyle w:val="Heading3"/>
        <w:rPr>
          <w:lang w:val="en-US" w:eastAsia="zh-CN"/>
        </w:rPr>
      </w:pPr>
      <w:bookmarkStart w:id="191" w:name="_Toc97546989"/>
      <w:r>
        <w:rPr>
          <w:lang w:eastAsia="zh-CN"/>
        </w:rPr>
        <w:t>6.9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91"/>
    </w:p>
    <w:p w14:paraId="2DD237CF" w14:textId="6DED62AC" w:rsidR="00A237E4" w:rsidRDefault="00A237E4" w:rsidP="00A237E4">
      <w:pPr>
        <w:pStyle w:val="TH"/>
        <w:rPr>
          <w:lang w:eastAsia="zh-CN"/>
        </w:rPr>
      </w:pPr>
      <w:r>
        <w:t>Table 6.9.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237E4" w:rsidRPr="00530DFD" w14:paraId="0DE377C2" w14:textId="77777777" w:rsidTr="0027327B">
        <w:trPr>
          <w:trHeight w:val="383"/>
          <w:jc w:val="center"/>
        </w:trPr>
        <w:tc>
          <w:tcPr>
            <w:tcW w:w="1679" w:type="dxa"/>
          </w:tcPr>
          <w:p w14:paraId="74B3CAC0" w14:textId="77777777" w:rsidR="00A237E4" w:rsidRPr="00EC6D89" w:rsidRDefault="00A237E4" w:rsidP="0027327B">
            <w:pPr>
              <w:pStyle w:val="TAH"/>
              <w:rPr>
                <w:lang w:val="en-US" w:eastAsia="zh-CN"/>
              </w:rPr>
            </w:pPr>
            <w:r w:rsidRPr="00B0188E">
              <w:rPr>
                <w:lang w:val="en-US" w:eastAsia="zh-CN"/>
              </w:rPr>
              <w:t>Uplink CA configuration</w:t>
            </w:r>
          </w:p>
        </w:tc>
        <w:tc>
          <w:tcPr>
            <w:tcW w:w="2045" w:type="dxa"/>
            <w:shd w:val="clear" w:color="auto" w:fill="auto"/>
          </w:tcPr>
          <w:p w14:paraId="30761DB0" w14:textId="77777777" w:rsidR="00A237E4" w:rsidRPr="00530DFD" w:rsidRDefault="00A237E4"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3E5DBF2E" w14:textId="77777777" w:rsidR="00A237E4" w:rsidRPr="00530DFD" w:rsidRDefault="00A237E4"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D7C242D"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0E848B5F"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A237E4" w:rsidRPr="00530DFD" w14:paraId="57234106" w14:textId="77777777" w:rsidTr="0027327B">
        <w:trPr>
          <w:trHeight w:val="192"/>
          <w:jc w:val="center"/>
        </w:trPr>
        <w:tc>
          <w:tcPr>
            <w:tcW w:w="1679" w:type="dxa"/>
            <w:vMerge w:val="restart"/>
            <w:vAlign w:val="center"/>
          </w:tcPr>
          <w:p w14:paraId="6A760273" w14:textId="77777777" w:rsidR="00A237E4" w:rsidRPr="00AE608E" w:rsidRDefault="00A237E4"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4C48DFBA" w14:textId="77777777" w:rsidR="00A237E4" w:rsidRPr="002C7612" w:rsidRDefault="00A237E4" w:rsidP="0027327B">
            <w:pPr>
              <w:pStyle w:val="TAL"/>
              <w:keepNext w:val="0"/>
              <w:widowControl w:val="0"/>
              <w:jc w:val="both"/>
              <w:rPr>
                <w:rFonts w:cs="Arial"/>
              </w:rPr>
            </w:pPr>
            <w:r w:rsidRPr="002C7612">
              <w:rPr>
                <w:rFonts w:cs="Arial"/>
              </w:rPr>
              <w:t>Case a</w:t>
            </w:r>
          </w:p>
        </w:tc>
        <w:tc>
          <w:tcPr>
            <w:tcW w:w="1641" w:type="dxa"/>
            <w:shd w:val="clear" w:color="auto" w:fill="auto"/>
          </w:tcPr>
          <w:p w14:paraId="22BBB644"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164C246D"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021E1549" w14:textId="77777777" w:rsidR="00A237E4" w:rsidRPr="002C7612" w:rsidRDefault="00A237E4" w:rsidP="0027327B">
            <w:pPr>
              <w:pStyle w:val="TAL"/>
              <w:keepNext w:val="0"/>
              <w:widowControl w:val="0"/>
              <w:jc w:val="both"/>
              <w:rPr>
                <w:rFonts w:cs="Arial"/>
              </w:rPr>
            </w:pPr>
            <w:r w:rsidRPr="002C7612">
              <w:rPr>
                <w:rFonts w:cs="Arial"/>
              </w:rPr>
              <w:t>23dBm</w:t>
            </w:r>
          </w:p>
        </w:tc>
      </w:tr>
      <w:tr w:rsidR="00A237E4" w:rsidRPr="00530DFD" w14:paraId="4BF82D56" w14:textId="77777777" w:rsidTr="0027327B">
        <w:trPr>
          <w:trHeight w:val="192"/>
          <w:jc w:val="center"/>
        </w:trPr>
        <w:tc>
          <w:tcPr>
            <w:tcW w:w="1679" w:type="dxa"/>
            <w:vMerge/>
          </w:tcPr>
          <w:p w14:paraId="7E826329" w14:textId="77777777" w:rsidR="00A237E4" w:rsidRPr="00AE608E" w:rsidRDefault="00A237E4" w:rsidP="0027327B">
            <w:pPr>
              <w:pStyle w:val="TAL"/>
              <w:keepNext w:val="0"/>
              <w:widowControl w:val="0"/>
              <w:jc w:val="both"/>
              <w:rPr>
                <w:rFonts w:cs="Arial"/>
                <w:kern w:val="2"/>
                <w:szCs w:val="18"/>
                <w:lang w:val="en-US" w:eastAsia="zh-CN"/>
              </w:rPr>
            </w:pPr>
          </w:p>
        </w:tc>
        <w:tc>
          <w:tcPr>
            <w:tcW w:w="2045" w:type="dxa"/>
            <w:shd w:val="clear" w:color="auto" w:fill="auto"/>
          </w:tcPr>
          <w:p w14:paraId="6B2326E2" w14:textId="77777777" w:rsidR="00A237E4" w:rsidRPr="002C7612" w:rsidRDefault="00A237E4" w:rsidP="0027327B">
            <w:pPr>
              <w:pStyle w:val="TAL"/>
              <w:keepNext w:val="0"/>
              <w:widowControl w:val="0"/>
              <w:jc w:val="both"/>
              <w:rPr>
                <w:rFonts w:cs="Arial"/>
              </w:rPr>
            </w:pPr>
            <w:r w:rsidRPr="002C7612">
              <w:rPr>
                <w:rFonts w:cs="Arial"/>
              </w:rPr>
              <w:t>Case b</w:t>
            </w:r>
          </w:p>
        </w:tc>
        <w:tc>
          <w:tcPr>
            <w:tcW w:w="1641" w:type="dxa"/>
            <w:shd w:val="clear" w:color="auto" w:fill="auto"/>
          </w:tcPr>
          <w:p w14:paraId="3E97AA35"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5B6981B4"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79A1B70C" w14:textId="77777777" w:rsidR="00A237E4" w:rsidRPr="002C7612" w:rsidRDefault="00A237E4" w:rsidP="0027327B">
            <w:pPr>
              <w:pStyle w:val="TAL"/>
              <w:keepNext w:val="0"/>
              <w:widowControl w:val="0"/>
              <w:jc w:val="both"/>
              <w:rPr>
                <w:rFonts w:cs="Arial"/>
              </w:rPr>
            </w:pPr>
            <w:r w:rsidRPr="002C7612">
              <w:rPr>
                <w:rFonts w:cs="Arial"/>
              </w:rPr>
              <w:t>26dBm</w:t>
            </w:r>
          </w:p>
        </w:tc>
      </w:tr>
    </w:tbl>
    <w:p w14:paraId="0AF01E54" w14:textId="77777777" w:rsidR="00A237E4" w:rsidRPr="00884AB9" w:rsidRDefault="00A237E4" w:rsidP="00A237E4">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8C82713" w14:textId="652F9635" w:rsidR="00A237E4" w:rsidRDefault="00A237E4" w:rsidP="00A237E4">
      <w:pPr>
        <w:pStyle w:val="TH"/>
        <w:rPr>
          <w:lang w:eastAsia="zh-CN"/>
        </w:rPr>
      </w:pPr>
      <w:r>
        <w:t>Table 6.9.</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237E4" w:rsidRPr="00530DFD" w14:paraId="05476614" w14:textId="77777777" w:rsidTr="0027327B">
        <w:trPr>
          <w:trHeight w:val="383"/>
          <w:jc w:val="center"/>
        </w:trPr>
        <w:tc>
          <w:tcPr>
            <w:tcW w:w="1679" w:type="dxa"/>
          </w:tcPr>
          <w:p w14:paraId="718FE455" w14:textId="77777777" w:rsidR="00A237E4" w:rsidRPr="00EC6D89" w:rsidRDefault="00A237E4" w:rsidP="0027327B">
            <w:pPr>
              <w:pStyle w:val="TAH"/>
              <w:rPr>
                <w:lang w:val="en-US" w:eastAsia="zh-CN"/>
              </w:rPr>
            </w:pPr>
            <w:r w:rsidRPr="00B0188E">
              <w:rPr>
                <w:lang w:val="en-US" w:eastAsia="zh-CN"/>
              </w:rPr>
              <w:t>Uplink CA configuration</w:t>
            </w:r>
          </w:p>
        </w:tc>
        <w:tc>
          <w:tcPr>
            <w:tcW w:w="2045" w:type="dxa"/>
            <w:shd w:val="clear" w:color="auto" w:fill="auto"/>
          </w:tcPr>
          <w:p w14:paraId="38378851" w14:textId="77777777" w:rsidR="00A237E4" w:rsidRPr="00530DFD" w:rsidRDefault="00A237E4"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5755395" w14:textId="77777777" w:rsidR="00A237E4" w:rsidRPr="00530DFD" w:rsidRDefault="00A237E4"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11451E5"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4396A511"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A237E4" w:rsidRPr="00530DFD" w14:paraId="2EDCA6AF" w14:textId="77777777" w:rsidTr="0027327B">
        <w:trPr>
          <w:trHeight w:val="192"/>
          <w:jc w:val="center"/>
        </w:trPr>
        <w:tc>
          <w:tcPr>
            <w:tcW w:w="1679" w:type="dxa"/>
            <w:vMerge w:val="restart"/>
            <w:vAlign w:val="center"/>
          </w:tcPr>
          <w:p w14:paraId="1F23CC22" w14:textId="77777777" w:rsidR="00A237E4" w:rsidRPr="00E95425" w:rsidRDefault="00A237E4"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3B5AF70A" w14:textId="77777777" w:rsidR="00A237E4" w:rsidRPr="002C7612" w:rsidRDefault="00A237E4" w:rsidP="0027327B">
            <w:pPr>
              <w:pStyle w:val="TAL"/>
              <w:keepNext w:val="0"/>
              <w:widowControl w:val="0"/>
              <w:jc w:val="both"/>
              <w:rPr>
                <w:rFonts w:cs="Arial"/>
              </w:rPr>
            </w:pPr>
            <w:r w:rsidRPr="002C7612">
              <w:rPr>
                <w:rFonts w:cs="Arial"/>
              </w:rPr>
              <w:t>Case a</w:t>
            </w:r>
          </w:p>
        </w:tc>
        <w:tc>
          <w:tcPr>
            <w:tcW w:w="1641" w:type="dxa"/>
            <w:shd w:val="clear" w:color="auto" w:fill="auto"/>
          </w:tcPr>
          <w:p w14:paraId="2BC40770"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1A5E0E22"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2550FBE8" w14:textId="77777777" w:rsidR="00A237E4" w:rsidRPr="002C7612" w:rsidRDefault="00A237E4" w:rsidP="0027327B">
            <w:pPr>
              <w:pStyle w:val="TAL"/>
              <w:keepNext w:val="0"/>
              <w:widowControl w:val="0"/>
              <w:jc w:val="both"/>
              <w:rPr>
                <w:rFonts w:cs="Arial"/>
              </w:rPr>
            </w:pPr>
            <w:r w:rsidRPr="002C7612">
              <w:rPr>
                <w:rFonts w:cs="Arial"/>
              </w:rPr>
              <w:t>23dBm</w:t>
            </w:r>
          </w:p>
        </w:tc>
      </w:tr>
      <w:tr w:rsidR="00A237E4" w:rsidRPr="00530DFD" w14:paraId="46923109" w14:textId="77777777" w:rsidTr="0027327B">
        <w:trPr>
          <w:trHeight w:val="192"/>
          <w:jc w:val="center"/>
        </w:trPr>
        <w:tc>
          <w:tcPr>
            <w:tcW w:w="1679" w:type="dxa"/>
            <w:vMerge/>
          </w:tcPr>
          <w:p w14:paraId="61F35247" w14:textId="77777777" w:rsidR="00A237E4" w:rsidRPr="00AE608E" w:rsidRDefault="00A237E4" w:rsidP="0027327B">
            <w:pPr>
              <w:pStyle w:val="TAL"/>
              <w:keepNext w:val="0"/>
              <w:widowControl w:val="0"/>
              <w:jc w:val="both"/>
              <w:rPr>
                <w:rFonts w:cs="Arial"/>
                <w:kern w:val="2"/>
                <w:szCs w:val="18"/>
                <w:lang w:val="en-US" w:eastAsia="zh-CN"/>
              </w:rPr>
            </w:pPr>
          </w:p>
        </w:tc>
        <w:tc>
          <w:tcPr>
            <w:tcW w:w="2045" w:type="dxa"/>
            <w:shd w:val="clear" w:color="auto" w:fill="auto"/>
          </w:tcPr>
          <w:p w14:paraId="4EA84B4E" w14:textId="77777777" w:rsidR="00A237E4" w:rsidRPr="002C7612" w:rsidRDefault="00A237E4" w:rsidP="0027327B">
            <w:pPr>
              <w:pStyle w:val="TAL"/>
              <w:keepNext w:val="0"/>
              <w:widowControl w:val="0"/>
              <w:jc w:val="both"/>
              <w:rPr>
                <w:rFonts w:cs="Arial"/>
              </w:rPr>
            </w:pPr>
            <w:r w:rsidRPr="002C7612">
              <w:rPr>
                <w:rFonts w:cs="Arial"/>
              </w:rPr>
              <w:t>Case b</w:t>
            </w:r>
          </w:p>
        </w:tc>
        <w:tc>
          <w:tcPr>
            <w:tcW w:w="1641" w:type="dxa"/>
            <w:shd w:val="clear" w:color="auto" w:fill="auto"/>
          </w:tcPr>
          <w:p w14:paraId="295DBD30"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0C2FA9B7"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1B8E8BB4" w14:textId="77777777" w:rsidR="00A237E4" w:rsidRPr="002C7612" w:rsidRDefault="00A237E4" w:rsidP="0027327B">
            <w:pPr>
              <w:pStyle w:val="TAL"/>
              <w:keepNext w:val="0"/>
              <w:widowControl w:val="0"/>
              <w:jc w:val="both"/>
              <w:rPr>
                <w:rFonts w:cs="Arial"/>
              </w:rPr>
            </w:pPr>
            <w:r w:rsidRPr="002C7612">
              <w:rPr>
                <w:rFonts w:cs="Arial"/>
              </w:rPr>
              <w:t>26dBm</w:t>
            </w:r>
          </w:p>
        </w:tc>
      </w:tr>
    </w:tbl>
    <w:p w14:paraId="71700C65" w14:textId="77777777" w:rsidR="00A237E4" w:rsidRPr="00884AB9" w:rsidRDefault="00A237E4" w:rsidP="00A237E4">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2986EA2" w14:textId="3290A14B" w:rsidR="00A237E4" w:rsidRPr="00FD4F24" w:rsidRDefault="00A237E4" w:rsidP="00A237E4">
      <w:pPr>
        <w:pStyle w:val="Heading3"/>
        <w:rPr>
          <w:lang w:eastAsia="zh-CN"/>
        </w:rPr>
      </w:pPr>
      <w:bookmarkStart w:id="192" w:name="_Toc97546990"/>
      <w:r>
        <w:t>6.9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92"/>
    </w:p>
    <w:p w14:paraId="5CD92513" w14:textId="77777777" w:rsidR="00A237E4" w:rsidRDefault="00A237E4" w:rsidP="00A237E4">
      <w:pPr>
        <w:rPr>
          <w:lang w:val="en-US" w:eastAsia="zh-CN"/>
        </w:rPr>
      </w:pPr>
      <w:r>
        <w:t xml:space="preserve">According to the PC3 CA_n14A-n30A-n77A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1703D38" w14:textId="77777777" w:rsidR="00A237E4" w:rsidRDefault="00A237E4" w:rsidP="00A237E4">
      <w:pPr>
        <w:pStyle w:val="B1"/>
      </w:pPr>
      <w:r>
        <w:t>-</w:t>
      </w:r>
      <w:r>
        <w:tab/>
        <w:t>IMD3 products are produced by Band n14 and n30 that might fall in Rx of band n77.</w:t>
      </w:r>
    </w:p>
    <w:p w14:paraId="19E955BA" w14:textId="77777777" w:rsidR="00A237E4" w:rsidRDefault="00A237E4" w:rsidP="00A237E4">
      <w:pPr>
        <w:pStyle w:val="B1"/>
      </w:pPr>
      <w:r>
        <w:t>-</w:t>
      </w:r>
      <w:r>
        <w:tab/>
        <w:t>IMD3 products are produced by Band n14 and n77 that might fall in Rx of band n30.</w:t>
      </w:r>
    </w:p>
    <w:p w14:paraId="278A85E1" w14:textId="77777777" w:rsidR="00A237E4" w:rsidRDefault="00A237E4" w:rsidP="00A237E4">
      <w:pPr>
        <w:pStyle w:val="B1"/>
        <w:rPr>
          <w:lang w:val="en-US" w:eastAsia="zh-CN"/>
        </w:rPr>
      </w:pPr>
      <w:r>
        <w:t>-</w:t>
      </w:r>
      <w:r>
        <w:tab/>
        <w:t>IMD3 and IMD5 products are produced by Band n30 and n77 that might fall in Rx of band n14</w:t>
      </w:r>
      <w:r>
        <w:rPr>
          <w:lang w:val="en-US" w:eastAsia="zh-CN"/>
        </w:rPr>
        <w:t>.</w:t>
      </w:r>
    </w:p>
    <w:p w14:paraId="083EE341" w14:textId="77777777" w:rsidR="00A237E4" w:rsidRPr="001D20B4" w:rsidRDefault="00A237E4" w:rsidP="00A237E4">
      <w:pPr>
        <w:rPr>
          <w:lang w:eastAsia="ja-JP"/>
        </w:rPr>
      </w:pPr>
      <w:r>
        <w:rPr>
          <w:lang w:eastAsia="ja-JP"/>
        </w:rPr>
        <w:t xml:space="preserve">For the IMD products produced by Band n14 and n30 UL, the MSD values of the corresponding PC3 CA case can be applied since </w:t>
      </w:r>
      <w:r w:rsidRPr="003C1CA6">
        <w:rPr>
          <w:lang w:eastAsia="ja-JP"/>
        </w:rPr>
        <w:t>this uplink configuration does not support PC2</w:t>
      </w:r>
      <w:r>
        <w:rPr>
          <w:lang w:eastAsia="ja-JP"/>
        </w:rPr>
        <w:t>.</w:t>
      </w:r>
    </w:p>
    <w:p w14:paraId="6FA0F845" w14:textId="1B6192CF" w:rsidR="00A237E4" w:rsidRDefault="00A237E4" w:rsidP="00A237E4">
      <w:pPr>
        <w:pStyle w:val="Heading4"/>
        <w:tabs>
          <w:tab w:val="left" w:pos="0"/>
        </w:tabs>
        <w:ind w:left="0" w:firstLine="0"/>
        <w:rPr>
          <w:rFonts w:cs="Arial"/>
          <w:szCs w:val="28"/>
          <w:lang w:val="en-US" w:eastAsia="zh-CN"/>
        </w:rPr>
      </w:pPr>
      <w:bookmarkStart w:id="193" w:name="_Toc97546991"/>
      <w:r>
        <w:rPr>
          <w:rFonts w:cs="Arial"/>
        </w:rPr>
        <w:t>6.9.3</w:t>
      </w:r>
      <w:r>
        <w:rPr>
          <w:rFonts w:cs="Arial"/>
          <w:lang w:eastAsia="zh-CN"/>
        </w:rPr>
        <w:t>.1</w:t>
      </w:r>
      <w:r>
        <w:rPr>
          <w:rFonts w:cs="Arial"/>
          <w:lang w:eastAsia="zh-CN"/>
        </w:rPr>
        <w:tab/>
        <w:t>Power class 2 Case</w:t>
      </w:r>
      <w:r>
        <w:rPr>
          <w:rFonts w:cs="Arial"/>
          <w:lang w:val="en-US" w:eastAsia="zh-CN"/>
        </w:rPr>
        <w:t xml:space="preserve"> A</w:t>
      </w:r>
      <w:bookmarkEnd w:id="193"/>
    </w:p>
    <w:p w14:paraId="0D617019" w14:textId="726A02B8" w:rsidR="00A237E4" w:rsidRDefault="00A237E4" w:rsidP="00A237E4">
      <w:pPr>
        <w:rPr>
          <w:iCs/>
          <w:lang w:eastAsia="zh-CN"/>
        </w:rPr>
      </w:pPr>
      <w:r>
        <w:rPr>
          <w:iCs/>
          <w:lang w:eastAsia="zh-CN"/>
        </w:rPr>
        <w:t xml:space="preserve">The additional MSD due to intermodulation for PC2 CA_n14A-n30A-n77A are defined in Table 6.9.3.1-1. </w:t>
      </w:r>
    </w:p>
    <w:p w14:paraId="6E161A77" w14:textId="74A55E22" w:rsidR="00A237E4" w:rsidRDefault="00A237E4" w:rsidP="00A237E4">
      <w:pPr>
        <w:pStyle w:val="TH"/>
      </w:pPr>
      <w:r w:rsidRPr="00577923">
        <w:t>Ta</w:t>
      </w:r>
      <w:r w:rsidRPr="00577923">
        <w:rPr>
          <w:szCs w:val="22"/>
        </w:rPr>
        <w:t xml:space="preserve">ble </w:t>
      </w:r>
      <w:r>
        <w:rPr>
          <w:szCs w:val="22"/>
          <w:lang w:val="en-US" w:eastAsia="zh-CN"/>
        </w:rPr>
        <w:t>6.9.3.1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A237E4" w14:paraId="4D5A6A1C" w14:textId="77777777" w:rsidTr="0027327B">
        <w:trPr>
          <w:trHeight w:val="231"/>
          <w:tblHeader/>
          <w:jc w:val="center"/>
        </w:trPr>
        <w:tc>
          <w:tcPr>
            <w:tcW w:w="1738" w:type="dxa"/>
            <w:tcBorders>
              <w:bottom w:val="single" w:sz="4" w:space="0" w:color="auto"/>
            </w:tcBorders>
            <w:vAlign w:val="center"/>
          </w:tcPr>
          <w:p w14:paraId="61022796" w14:textId="77777777" w:rsidR="00A237E4" w:rsidRPr="00FF4632" w:rsidRDefault="00A237E4" w:rsidP="0027327B">
            <w:pPr>
              <w:pStyle w:val="TAH"/>
            </w:pPr>
            <w:r w:rsidRPr="00FF4632">
              <w:t>NR CA Configuration</w:t>
            </w:r>
          </w:p>
        </w:tc>
        <w:tc>
          <w:tcPr>
            <w:tcW w:w="1146" w:type="dxa"/>
            <w:tcBorders>
              <w:bottom w:val="single" w:sz="4" w:space="0" w:color="auto"/>
            </w:tcBorders>
            <w:vAlign w:val="center"/>
          </w:tcPr>
          <w:p w14:paraId="2AB5961C" w14:textId="77777777" w:rsidR="00A237E4" w:rsidRPr="00FF4632" w:rsidRDefault="00A237E4" w:rsidP="0027327B">
            <w:pPr>
              <w:pStyle w:val="TAH"/>
            </w:pPr>
            <w:r w:rsidRPr="00FF4632">
              <w:t>NR band</w:t>
            </w:r>
          </w:p>
        </w:tc>
        <w:tc>
          <w:tcPr>
            <w:tcW w:w="1160" w:type="dxa"/>
            <w:tcBorders>
              <w:bottom w:val="single" w:sz="4" w:space="0" w:color="auto"/>
            </w:tcBorders>
            <w:vAlign w:val="center"/>
          </w:tcPr>
          <w:p w14:paraId="134C8A3D" w14:textId="77777777" w:rsidR="00A237E4" w:rsidRPr="00FF4632" w:rsidRDefault="00A237E4"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A60065F" w14:textId="77777777" w:rsidR="00A237E4" w:rsidRPr="00FF4632" w:rsidRDefault="00A237E4" w:rsidP="0027327B">
            <w:pPr>
              <w:pStyle w:val="TAH"/>
            </w:pPr>
            <w:r w:rsidRPr="00FF4632">
              <w:t xml:space="preserve">UL/DL BW </w:t>
            </w:r>
            <w:r w:rsidRPr="00FF4632">
              <w:br/>
              <w:t>(MHz)</w:t>
            </w:r>
          </w:p>
        </w:tc>
        <w:tc>
          <w:tcPr>
            <w:tcW w:w="877" w:type="dxa"/>
            <w:tcBorders>
              <w:bottom w:val="single" w:sz="4" w:space="0" w:color="auto"/>
            </w:tcBorders>
            <w:vAlign w:val="center"/>
          </w:tcPr>
          <w:p w14:paraId="50E15DE7" w14:textId="77777777" w:rsidR="00A237E4" w:rsidRPr="00FF4632" w:rsidRDefault="00A237E4" w:rsidP="0027327B">
            <w:pPr>
              <w:pStyle w:val="TAH"/>
            </w:pPr>
            <w:r w:rsidRPr="00FF4632">
              <w:t>UL</w:t>
            </w:r>
          </w:p>
          <w:p w14:paraId="70DC3644" w14:textId="77777777" w:rsidR="00A237E4" w:rsidRPr="00FF4632" w:rsidRDefault="00A237E4" w:rsidP="0027327B">
            <w:pPr>
              <w:pStyle w:val="TAH"/>
            </w:pPr>
            <w:r w:rsidRPr="00FF4632">
              <w:t>L</w:t>
            </w:r>
            <w:r w:rsidRPr="00FF4632">
              <w:rPr>
                <w:vertAlign w:val="subscript"/>
              </w:rPr>
              <w:t>CRB</w:t>
            </w:r>
          </w:p>
        </w:tc>
        <w:tc>
          <w:tcPr>
            <w:tcW w:w="1299" w:type="dxa"/>
            <w:tcBorders>
              <w:bottom w:val="single" w:sz="4" w:space="0" w:color="auto"/>
            </w:tcBorders>
            <w:vAlign w:val="center"/>
          </w:tcPr>
          <w:p w14:paraId="4B1AB641" w14:textId="77777777" w:rsidR="00A237E4" w:rsidRPr="00FF4632" w:rsidRDefault="00A237E4"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5ACEB6A6" w14:textId="77777777" w:rsidR="00A237E4" w:rsidRPr="00FF4632" w:rsidRDefault="00A237E4" w:rsidP="0027327B">
            <w:pPr>
              <w:pStyle w:val="TAH"/>
            </w:pPr>
            <w:r w:rsidRPr="00FF4632">
              <w:t xml:space="preserve">MSD </w:t>
            </w:r>
            <w:r w:rsidRPr="00FF4632">
              <w:br/>
              <w:t>(dB)</w:t>
            </w:r>
          </w:p>
        </w:tc>
        <w:tc>
          <w:tcPr>
            <w:tcW w:w="947" w:type="dxa"/>
            <w:tcBorders>
              <w:bottom w:val="single" w:sz="4" w:space="0" w:color="auto"/>
            </w:tcBorders>
            <w:vAlign w:val="center"/>
          </w:tcPr>
          <w:p w14:paraId="4741F2BE" w14:textId="77777777" w:rsidR="00A237E4" w:rsidRPr="00FF4632" w:rsidRDefault="00A237E4" w:rsidP="0027327B">
            <w:pPr>
              <w:pStyle w:val="TAH"/>
            </w:pPr>
            <w:r w:rsidRPr="00FF4632">
              <w:t>Duplex mode</w:t>
            </w:r>
          </w:p>
        </w:tc>
        <w:tc>
          <w:tcPr>
            <w:tcW w:w="947" w:type="dxa"/>
            <w:tcBorders>
              <w:bottom w:val="single" w:sz="4" w:space="0" w:color="auto"/>
            </w:tcBorders>
          </w:tcPr>
          <w:p w14:paraId="480A4734" w14:textId="77777777" w:rsidR="00A237E4" w:rsidRPr="00FF4632" w:rsidRDefault="00A237E4" w:rsidP="0027327B">
            <w:pPr>
              <w:pStyle w:val="TAH"/>
            </w:pPr>
            <w:r w:rsidRPr="00FF4632">
              <w:t>IMD order</w:t>
            </w:r>
          </w:p>
        </w:tc>
      </w:tr>
      <w:tr w:rsidR="00A237E4" w14:paraId="76C68C12" w14:textId="77777777" w:rsidTr="0027327B">
        <w:trPr>
          <w:trHeight w:val="149"/>
          <w:jc w:val="center"/>
        </w:trPr>
        <w:tc>
          <w:tcPr>
            <w:tcW w:w="1738" w:type="dxa"/>
            <w:vMerge w:val="restart"/>
            <w:vAlign w:val="center"/>
          </w:tcPr>
          <w:p w14:paraId="20A5944F" w14:textId="77777777" w:rsidR="00A237E4" w:rsidRPr="00FF4632" w:rsidRDefault="00A237E4" w:rsidP="0027327B">
            <w:pPr>
              <w:pStyle w:val="TAC"/>
            </w:pPr>
            <w:r w:rsidRPr="00FF4632">
              <w:rPr>
                <w:rFonts w:cs="Arial"/>
                <w:szCs w:val="22"/>
                <w:lang w:val="en-US" w:eastAsia="zh-CN"/>
              </w:rPr>
              <w:t>CA_n14A-n</w:t>
            </w:r>
            <w:r>
              <w:rPr>
                <w:rFonts w:cs="Arial"/>
                <w:szCs w:val="22"/>
                <w:lang w:val="en-US" w:eastAsia="zh-CN"/>
              </w:rPr>
              <w:t>30</w:t>
            </w:r>
            <w:r w:rsidRPr="00FF4632">
              <w:rPr>
                <w:rFonts w:cs="Arial"/>
                <w:szCs w:val="22"/>
                <w:lang w:val="en-US" w:eastAsia="zh-CN"/>
              </w:rPr>
              <w:t>A-n77A</w:t>
            </w:r>
          </w:p>
        </w:tc>
        <w:tc>
          <w:tcPr>
            <w:tcW w:w="1146" w:type="dxa"/>
            <w:vAlign w:val="center"/>
          </w:tcPr>
          <w:p w14:paraId="0B374FE7" w14:textId="77777777" w:rsidR="00A237E4" w:rsidRPr="00FF4632" w:rsidRDefault="00A237E4" w:rsidP="0027327B">
            <w:pPr>
              <w:pStyle w:val="TAC"/>
            </w:pPr>
            <w:r w:rsidRPr="00FF4632">
              <w:t>n14</w:t>
            </w:r>
          </w:p>
        </w:tc>
        <w:tc>
          <w:tcPr>
            <w:tcW w:w="1160" w:type="dxa"/>
            <w:vAlign w:val="center"/>
          </w:tcPr>
          <w:p w14:paraId="6401030B" w14:textId="77777777" w:rsidR="00A237E4" w:rsidRPr="00FF4632" w:rsidRDefault="00A237E4" w:rsidP="0027327B">
            <w:pPr>
              <w:pStyle w:val="TAC"/>
            </w:pPr>
            <w:r w:rsidRPr="00EE7221">
              <w:t>793</w:t>
            </w:r>
          </w:p>
        </w:tc>
        <w:tc>
          <w:tcPr>
            <w:tcW w:w="746" w:type="dxa"/>
          </w:tcPr>
          <w:p w14:paraId="15DEAAB2" w14:textId="77777777" w:rsidR="00A237E4" w:rsidRPr="00FF4632" w:rsidRDefault="00A237E4" w:rsidP="0027327B">
            <w:pPr>
              <w:pStyle w:val="TAC"/>
            </w:pPr>
            <w:r w:rsidRPr="00EE7221">
              <w:t>5</w:t>
            </w:r>
          </w:p>
        </w:tc>
        <w:tc>
          <w:tcPr>
            <w:tcW w:w="877" w:type="dxa"/>
          </w:tcPr>
          <w:p w14:paraId="1A471F25" w14:textId="77777777" w:rsidR="00A237E4" w:rsidRPr="00FF4632" w:rsidRDefault="00A237E4" w:rsidP="0027327B">
            <w:pPr>
              <w:pStyle w:val="TAC"/>
            </w:pPr>
            <w:r w:rsidRPr="00EE7221">
              <w:t>25</w:t>
            </w:r>
          </w:p>
        </w:tc>
        <w:tc>
          <w:tcPr>
            <w:tcW w:w="1299" w:type="dxa"/>
            <w:vAlign w:val="center"/>
          </w:tcPr>
          <w:p w14:paraId="358295ED" w14:textId="77777777" w:rsidR="00A237E4" w:rsidRPr="00FF4632" w:rsidRDefault="00A237E4" w:rsidP="0027327B">
            <w:pPr>
              <w:pStyle w:val="TAC"/>
            </w:pPr>
            <w:r w:rsidRPr="00EE7221">
              <w:t>763</w:t>
            </w:r>
          </w:p>
        </w:tc>
        <w:tc>
          <w:tcPr>
            <w:tcW w:w="634" w:type="dxa"/>
          </w:tcPr>
          <w:p w14:paraId="6DBE6383" w14:textId="77777777" w:rsidR="00A237E4" w:rsidRPr="00FF4632" w:rsidRDefault="00A237E4" w:rsidP="0027327B">
            <w:pPr>
              <w:pStyle w:val="TAC"/>
            </w:pPr>
            <w:r>
              <w:t>23.5</w:t>
            </w:r>
          </w:p>
        </w:tc>
        <w:tc>
          <w:tcPr>
            <w:tcW w:w="947" w:type="dxa"/>
          </w:tcPr>
          <w:p w14:paraId="3BFC7E31" w14:textId="77777777" w:rsidR="00A237E4" w:rsidRPr="00FF4632" w:rsidRDefault="00A237E4" w:rsidP="0027327B">
            <w:pPr>
              <w:pStyle w:val="TAC"/>
            </w:pPr>
            <w:r w:rsidRPr="00EE7221">
              <w:t>FDD</w:t>
            </w:r>
          </w:p>
        </w:tc>
        <w:tc>
          <w:tcPr>
            <w:tcW w:w="947" w:type="dxa"/>
            <w:vAlign w:val="center"/>
          </w:tcPr>
          <w:p w14:paraId="60820354" w14:textId="77777777" w:rsidR="00A237E4" w:rsidRPr="00FF4632" w:rsidRDefault="00A237E4" w:rsidP="0027327B">
            <w:pPr>
              <w:pStyle w:val="TAC"/>
            </w:pPr>
            <w:r w:rsidRPr="00EE7221">
              <w:t>IMD3</w:t>
            </w:r>
            <w:r>
              <w:rPr>
                <w:vertAlign w:val="superscript"/>
              </w:rPr>
              <w:t>zz</w:t>
            </w:r>
          </w:p>
        </w:tc>
      </w:tr>
      <w:tr w:rsidR="00A237E4" w14:paraId="2F93FD59" w14:textId="77777777" w:rsidTr="0027327B">
        <w:trPr>
          <w:trHeight w:val="57"/>
          <w:jc w:val="center"/>
        </w:trPr>
        <w:tc>
          <w:tcPr>
            <w:tcW w:w="1738" w:type="dxa"/>
            <w:vMerge/>
            <w:vAlign w:val="center"/>
          </w:tcPr>
          <w:p w14:paraId="39F89795" w14:textId="77777777" w:rsidR="00A237E4" w:rsidRPr="00FF4632" w:rsidRDefault="00A237E4" w:rsidP="0027327B">
            <w:pPr>
              <w:pStyle w:val="TAC"/>
            </w:pPr>
          </w:p>
        </w:tc>
        <w:tc>
          <w:tcPr>
            <w:tcW w:w="1146" w:type="dxa"/>
            <w:vAlign w:val="center"/>
          </w:tcPr>
          <w:p w14:paraId="10DC1183" w14:textId="77777777" w:rsidR="00A237E4" w:rsidRPr="00FF4632" w:rsidRDefault="00A237E4" w:rsidP="0027327B">
            <w:pPr>
              <w:pStyle w:val="TAC"/>
            </w:pPr>
            <w:r w:rsidRPr="00FF4632">
              <w:t>n</w:t>
            </w:r>
            <w:r>
              <w:t>30</w:t>
            </w:r>
          </w:p>
        </w:tc>
        <w:tc>
          <w:tcPr>
            <w:tcW w:w="1160" w:type="dxa"/>
            <w:vAlign w:val="center"/>
          </w:tcPr>
          <w:p w14:paraId="65989505" w14:textId="77777777" w:rsidR="00A237E4" w:rsidRPr="00FF4632" w:rsidRDefault="00A237E4" w:rsidP="0027327B">
            <w:pPr>
              <w:pStyle w:val="TAC"/>
            </w:pPr>
            <w:r w:rsidRPr="00EE7221">
              <w:t>2310</w:t>
            </w:r>
          </w:p>
        </w:tc>
        <w:tc>
          <w:tcPr>
            <w:tcW w:w="746" w:type="dxa"/>
          </w:tcPr>
          <w:p w14:paraId="2999D721" w14:textId="77777777" w:rsidR="00A237E4" w:rsidRPr="00FF4632" w:rsidRDefault="00A237E4" w:rsidP="0027327B">
            <w:pPr>
              <w:pStyle w:val="TAC"/>
            </w:pPr>
            <w:r w:rsidRPr="00EE7221">
              <w:t>5</w:t>
            </w:r>
          </w:p>
        </w:tc>
        <w:tc>
          <w:tcPr>
            <w:tcW w:w="877" w:type="dxa"/>
          </w:tcPr>
          <w:p w14:paraId="0DDEDF90" w14:textId="77777777" w:rsidR="00A237E4" w:rsidRPr="00FF4632" w:rsidRDefault="00A237E4" w:rsidP="0027327B">
            <w:pPr>
              <w:pStyle w:val="TAC"/>
            </w:pPr>
            <w:r w:rsidRPr="00EE7221">
              <w:t>25</w:t>
            </w:r>
          </w:p>
        </w:tc>
        <w:tc>
          <w:tcPr>
            <w:tcW w:w="1299" w:type="dxa"/>
            <w:vAlign w:val="center"/>
          </w:tcPr>
          <w:p w14:paraId="3A33513C" w14:textId="77777777" w:rsidR="00A237E4" w:rsidRPr="00FF4632" w:rsidRDefault="00A237E4" w:rsidP="0027327B">
            <w:pPr>
              <w:pStyle w:val="TAC"/>
            </w:pPr>
            <w:r w:rsidRPr="00EE7221">
              <w:t>2355</w:t>
            </w:r>
          </w:p>
        </w:tc>
        <w:tc>
          <w:tcPr>
            <w:tcW w:w="634" w:type="dxa"/>
          </w:tcPr>
          <w:p w14:paraId="5DC02DEE" w14:textId="77777777" w:rsidR="00A237E4" w:rsidRPr="00FF4632" w:rsidRDefault="00A237E4" w:rsidP="0027327B">
            <w:pPr>
              <w:pStyle w:val="TAC"/>
            </w:pPr>
            <w:r w:rsidRPr="00EE7221">
              <w:t>N/A</w:t>
            </w:r>
          </w:p>
        </w:tc>
        <w:tc>
          <w:tcPr>
            <w:tcW w:w="947" w:type="dxa"/>
          </w:tcPr>
          <w:p w14:paraId="30AEFA13" w14:textId="77777777" w:rsidR="00A237E4" w:rsidRPr="00FF4632" w:rsidRDefault="00A237E4" w:rsidP="0027327B">
            <w:pPr>
              <w:pStyle w:val="TAC"/>
            </w:pPr>
            <w:r w:rsidRPr="00EE7221">
              <w:t>FDD</w:t>
            </w:r>
          </w:p>
        </w:tc>
        <w:tc>
          <w:tcPr>
            <w:tcW w:w="947" w:type="dxa"/>
            <w:vAlign w:val="center"/>
          </w:tcPr>
          <w:p w14:paraId="43BC72FC" w14:textId="77777777" w:rsidR="00A237E4" w:rsidRPr="00FF4632" w:rsidRDefault="00A237E4" w:rsidP="0027327B">
            <w:pPr>
              <w:pStyle w:val="TAC"/>
            </w:pPr>
            <w:r w:rsidRPr="00EE7221">
              <w:t>N/A</w:t>
            </w:r>
          </w:p>
        </w:tc>
      </w:tr>
      <w:tr w:rsidR="00A237E4" w14:paraId="0644B49F" w14:textId="77777777" w:rsidTr="0027327B">
        <w:trPr>
          <w:trHeight w:val="22"/>
          <w:jc w:val="center"/>
        </w:trPr>
        <w:tc>
          <w:tcPr>
            <w:tcW w:w="1738" w:type="dxa"/>
            <w:vMerge/>
          </w:tcPr>
          <w:p w14:paraId="5B6B03F7" w14:textId="77777777" w:rsidR="00A237E4" w:rsidRPr="00FF4632" w:rsidRDefault="00A237E4" w:rsidP="0027327B">
            <w:pPr>
              <w:pStyle w:val="TAC"/>
            </w:pPr>
          </w:p>
        </w:tc>
        <w:tc>
          <w:tcPr>
            <w:tcW w:w="1146" w:type="dxa"/>
            <w:vAlign w:val="center"/>
          </w:tcPr>
          <w:p w14:paraId="33840342" w14:textId="77777777" w:rsidR="00A237E4" w:rsidRPr="00FF4632" w:rsidRDefault="00A237E4" w:rsidP="0027327B">
            <w:pPr>
              <w:pStyle w:val="TAC"/>
            </w:pPr>
            <w:r w:rsidRPr="00FF4632">
              <w:t>n77</w:t>
            </w:r>
          </w:p>
        </w:tc>
        <w:tc>
          <w:tcPr>
            <w:tcW w:w="1160" w:type="dxa"/>
            <w:vAlign w:val="center"/>
          </w:tcPr>
          <w:p w14:paraId="6A7DBD5C" w14:textId="77777777" w:rsidR="00A237E4" w:rsidRPr="00FF4632" w:rsidRDefault="00A237E4" w:rsidP="0027327B">
            <w:pPr>
              <w:pStyle w:val="TAC"/>
            </w:pPr>
            <w:r w:rsidRPr="00EE7221">
              <w:t>3857</w:t>
            </w:r>
          </w:p>
        </w:tc>
        <w:tc>
          <w:tcPr>
            <w:tcW w:w="746" w:type="dxa"/>
          </w:tcPr>
          <w:p w14:paraId="74D67013" w14:textId="77777777" w:rsidR="00A237E4" w:rsidRPr="00FF4632" w:rsidRDefault="00A237E4" w:rsidP="0027327B">
            <w:pPr>
              <w:pStyle w:val="TAC"/>
            </w:pPr>
            <w:r w:rsidRPr="00EE7221">
              <w:t>10</w:t>
            </w:r>
          </w:p>
        </w:tc>
        <w:tc>
          <w:tcPr>
            <w:tcW w:w="877" w:type="dxa"/>
          </w:tcPr>
          <w:p w14:paraId="61967A31" w14:textId="77777777" w:rsidR="00A237E4" w:rsidRPr="00FF4632" w:rsidRDefault="00A237E4" w:rsidP="0027327B">
            <w:pPr>
              <w:pStyle w:val="TAC"/>
            </w:pPr>
            <w:r w:rsidRPr="00EE7221">
              <w:t>50</w:t>
            </w:r>
          </w:p>
        </w:tc>
        <w:tc>
          <w:tcPr>
            <w:tcW w:w="1299" w:type="dxa"/>
            <w:vAlign w:val="center"/>
          </w:tcPr>
          <w:p w14:paraId="64DA9C37" w14:textId="77777777" w:rsidR="00A237E4" w:rsidRPr="00FF4632" w:rsidRDefault="00A237E4" w:rsidP="0027327B">
            <w:pPr>
              <w:pStyle w:val="TAC"/>
            </w:pPr>
            <w:r w:rsidRPr="00EE7221">
              <w:t>3857</w:t>
            </w:r>
          </w:p>
        </w:tc>
        <w:tc>
          <w:tcPr>
            <w:tcW w:w="634" w:type="dxa"/>
          </w:tcPr>
          <w:p w14:paraId="31A7D1D5" w14:textId="77777777" w:rsidR="00A237E4" w:rsidRPr="00FF4632" w:rsidRDefault="00A237E4" w:rsidP="0027327B">
            <w:pPr>
              <w:pStyle w:val="TAC"/>
            </w:pPr>
            <w:r w:rsidRPr="00EE7221">
              <w:t>N/A</w:t>
            </w:r>
          </w:p>
        </w:tc>
        <w:tc>
          <w:tcPr>
            <w:tcW w:w="947" w:type="dxa"/>
          </w:tcPr>
          <w:p w14:paraId="0E29A8C8" w14:textId="77777777" w:rsidR="00A237E4" w:rsidRPr="00FF4632" w:rsidRDefault="00A237E4" w:rsidP="0027327B">
            <w:pPr>
              <w:pStyle w:val="TAC"/>
            </w:pPr>
            <w:r w:rsidRPr="00EE7221">
              <w:t>TDD</w:t>
            </w:r>
          </w:p>
        </w:tc>
        <w:tc>
          <w:tcPr>
            <w:tcW w:w="947" w:type="dxa"/>
            <w:vAlign w:val="center"/>
          </w:tcPr>
          <w:p w14:paraId="6F3CB04F" w14:textId="77777777" w:rsidR="00A237E4" w:rsidRPr="00FF4632" w:rsidRDefault="00A237E4" w:rsidP="0027327B">
            <w:pPr>
              <w:pStyle w:val="TAC"/>
            </w:pPr>
            <w:r w:rsidRPr="00EE7221">
              <w:t>N/A</w:t>
            </w:r>
          </w:p>
        </w:tc>
      </w:tr>
      <w:tr w:rsidR="00A237E4" w14:paraId="38B91B8F" w14:textId="77777777" w:rsidTr="0027327B">
        <w:trPr>
          <w:trHeight w:val="22"/>
          <w:jc w:val="center"/>
        </w:trPr>
        <w:tc>
          <w:tcPr>
            <w:tcW w:w="1738" w:type="dxa"/>
            <w:vMerge/>
          </w:tcPr>
          <w:p w14:paraId="14D1FD39" w14:textId="77777777" w:rsidR="00A237E4" w:rsidRPr="00FF4632" w:rsidRDefault="00A237E4" w:rsidP="0027327B">
            <w:pPr>
              <w:pStyle w:val="TAC"/>
            </w:pPr>
          </w:p>
        </w:tc>
        <w:tc>
          <w:tcPr>
            <w:tcW w:w="1146" w:type="dxa"/>
            <w:vAlign w:val="center"/>
          </w:tcPr>
          <w:p w14:paraId="56EC35CB" w14:textId="77777777" w:rsidR="00A237E4" w:rsidRPr="00FF4632" w:rsidRDefault="00A237E4" w:rsidP="0027327B">
            <w:pPr>
              <w:pStyle w:val="TAC"/>
            </w:pPr>
            <w:r w:rsidRPr="00FF4632">
              <w:t>n14</w:t>
            </w:r>
          </w:p>
        </w:tc>
        <w:tc>
          <w:tcPr>
            <w:tcW w:w="1160" w:type="dxa"/>
            <w:tcBorders>
              <w:top w:val="single" w:sz="4" w:space="0" w:color="auto"/>
              <w:left w:val="single" w:sz="4" w:space="0" w:color="auto"/>
              <w:bottom w:val="single" w:sz="4" w:space="0" w:color="auto"/>
              <w:right w:val="single" w:sz="4" w:space="0" w:color="auto"/>
            </w:tcBorders>
            <w:vAlign w:val="center"/>
          </w:tcPr>
          <w:p w14:paraId="3ED88E87" w14:textId="77777777" w:rsidR="00A237E4" w:rsidRPr="00FF4632" w:rsidRDefault="00A237E4" w:rsidP="0027327B">
            <w:pPr>
              <w:pStyle w:val="TAC"/>
            </w:pPr>
            <w:r w:rsidRPr="00EE7221">
              <w:t>793</w:t>
            </w:r>
          </w:p>
        </w:tc>
        <w:tc>
          <w:tcPr>
            <w:tcW w:w="746" w:type="dxa"/>
          </w:tcPr>
          <w:p w14:paraId="14E0AC75" w14:textId="77777777" w:rsidR="00A237E4" w:rsidRPr="00FF4632" w:rsidRDefault="00A237E4" w:rsidP="0027327B">
            <w:pPr>
              <w:pStyle w:val="TAC"/>
            </w:pPr>
            <w:r w:rsidRPr="00EE7221">
              <w:t>5</w:t>
            </w:r>
          </w:p>
        </w:tc>
        <w:tc>
          <w:tcPr>
            <w:tcW w:w="877" w:type="dxa"/>
          </w:tcPr>
          <w:p w14:paraId="0A44CF10" w14:textId="77777777" w:rsidR="00A237E4" w:rsidRPr="00FF4632" w:rsidRDefault="00A237E4" w:rsidP="0027327B">
            <w:pPr>
              <w:pStyle w:val="TAC"/>
            </w:pPr>
            <w:r w:rsidRPr="00EE7221">
              <w:t>25</w:t>
            </w:r>
          </w:p>
        </w:tc>
        <w:tc>
          <w:tcPr>
            <w:tcW w:w="1299" w:type="dxa"/>
            <w:tcBorders>
              <w:top w:val="single" w:sz="4" w:space="0" w:color="auto"/>
              <w:left w:val="single" w:sz="4" w:space="0" w:color="auto"/>
              <w:bottom w:val="single" w:sz="4" w:space="0" w:color="auto"/>
              <w:right w:val="single" w:sz="4" w:space="0" w:color="auto"/>
            </w:tcBorders>
            <w:vAlign w:val="center"/>
          </w:tcPr>
          <w:p w14:paraId="0CC84207" w14:textId="77777777" w:rsidR="00A237E4" w:rsidRPr="00FF4632" w:rsidRDefault="00A237E4" w:rsidP="0027327B">
            <w:pPr>
              <w:pStyle w:val="TAC"/>
            </w:pPr>
            <w:r w:rsidRPr="00EE7221">
              <w:t>763</w:t>
            </w:r>
          </w:p>
        </w:tc>
        <w:tc>
          <w:tcPr>
            <w:tcW w:w="634" w:type="dxa"/>
          </w:tcPr>
          <w:p w14:paraId="7999B645" w14:textId="77777777" w:rsidR="00A237E4" w:rsidRPr="00FF4632" w:rsidRDefault="00A237E4" w:rsidP="0027327B">
            <w:pPr>
              <w:pStyle w:val="TAC"/>
            </w:pPr>
            <w:r w:rsidRPr="00EE7221">
              <w:t>N/A</w:t>
            </w:r>
          </w:p>
        </w:tc>
        <w:tc>
          <w:tcPr>
            <w:tcW w:w="947" w:type="dxa"/>
          </w:tcPr>
          <w:p w14:paraId="18F269F5" w14:textId="77777777" w:rsidR="00A237E4" w:rsidRPr="00FF4632" w:rsidRDefault="00A237E4" w:rsidP="0027327B">
            <w:pPr>
              <w:pStyle w:val="TAC"/>
            </w:pPr>
            <w:r w:rsidRPr="00EE7221">
              <w:t>FDD</w:t>
            </w:r>
          </w:p>
        </w:tc>
        <w:tc>
          <w:tcPr>
            <w:tcW w:w="947" w:type="dxa"/>
            <w:vAlign w:val="center"/>
          </w:tcPr>
          <w:p w14:paraId="26D79D45" w14:textId="77777777" w:rsidR="00A237E4" w:rsidRPr="00FF4632" w:rsidRDefault="00A237E4" w:rsidP="0027327B">
            <w:pPr>
              <w:pStyle w:val="TAC"/>
            </w:pPr>
            <w:r w:rsidRPr="00EE7221">
              <w:t>N/A</w:t>
            </w:r>
          </w:p>
        </w:tc>
      </w:tr>
      <w:tr w:rsidR="00A237E4" w14:paraId="165DDD66" w14:textId="77777777" w:rsidTr="0027327B">
        <w:trPr>
          <w:trHeight w:val="22"/>
          <w:jc w:val="center"/>
        </w:trPr>
        <w:tc>
          <w:tcPr>
            <w:tcW w:w="1738" w:type="dxa"/>
            <w:vMerge/>
          </w:tcPr>
          <w:p w14:paraId="30631F55" w14:textId="77777777" w:rsidR="00A237E4" w:rsidRPr="00FF4632" w:rsidRDefault="00A237E4" w:rsidP="0027327B">
            <w:pPr>
              <w:pStyle w:val="TAC"/>
            </w:pPr>
          </w:p>
        </w:tc>
        <w:tc>
          <w:tcPr>
            <w:tcW w:w="1146" w:type="dxa"/>
            <w:vAlign w:val="center"/>
          </w:tcPr>
          <w:p w14:paraId="65B5C64F" w14:textId="77777777" w:rsidR="00A237E4" w:rsidRPr="00FF4632" w:rsidRDefault="00A237E4"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0985BB04" w14:textId="77777777" w:rsidR="00A237E4" w:rsidRPr="00FF4632" w:rsidRDefault="00A237E4" w:rsidP="0027327B">
            <w:pPr>
              <w:pStyle w:val="TAC"/>
            </w:pPr>
            <w:r w:rsidRPr="00EE7221">
              <w:t>2310</w:t>
            </w:r>
          </w:p>
        </w:tc>
        <w:tc>
          <w:tcPr>
            <w:tcW w:w="746" w:type="dxa"/>
          </w:tcPr>
          <w:p w14:paraId="6A6434A9" w14:textId="77777777" w:rsidR="00A237E4" w:rsidRPr="00FF4632" w:rsidRDefault="00A237E4" w:rsidP="0027327B">
            <w:pPr>
              <w:pStyle w:val="TAC"/>
            </w:pPr>
            <w:r w:rsidRPr="00EE7221">
              <w:t>5</w:t>
            </w:r>
          </w:p>
        </w:tc>
        <w:tc>
          <w:tcPr>
            <w:tcW w:w="877" w:type="dxa"/>
          </w:tcPr>
          <w:p w14:paraId="214517AE" w14:textId="77777777" w:rsidR="00A237E4" w:rsidRPr="00FF4632" w:rsidRDefault="00A237E4" w:rsidP="0027327B">
            <w:pPr>
              <w:pStyle w:val="TAC"/>
            </w:pPr>
            <w:r w:rsidRPr="00EE7221">
              <w:t>25</w:t>
            </w:r>
          </w:p>
        </w:tc>
        <w:tc>
          <w:tcPr>
            <w:tcW w:w="1299" w:type="dxa"/>
            <w:tcBorders>
              <w:top w:val="single" w:sz="4" w:space="0" w:color="auto"/>
              <w:left w:val="single" w:sz="4" w:space="0" w:color="auto"/>
              <w:bottom w:val="single" w:sz="4" w:space="0" w:color="auto"/>
              <w:right w:val="single" w:sz="4" w:space="0" w:color="auto"/>
            </w:tcBorders>
            <w:vAlign w:val="center"/>
          </w:tcPr>
          <w:p w14:paraId="72AA3158" w14:textId="77777777" w:rsidR="00A237E4" w:rsidRPr="00FF4632" w:rsidRDefault="00A237E4" w:rsidP="0027327B">
            <w:pPr>
              <w:pStyle w:val="TAC"/>
            </w:pPr>
            <w:r w:rsidRPr="00EE7221">
              <w:t>2355</w:t>
            </w:r>
          </w:p>
        </w:tc>
        <w:tc>
          <w:tcPr>
            <w:tcW w:w="634" w:type="dxa"/>
          </w:tcPr>
          <w:p w14:paraId="0633F396" w14:textId="77777777" w:rsidR="00A237E4" w:rsidRPr="00FF4632" w:rsidRDefault="00A237E4" w:rsidP="0027327B">
            <w:pPr>
              <w:pStyle w:val="TAC"/>
            </w:pPr>
            <w:r>
              <w:t>21.4</w:t>
            </w:r>
          </w:p>
        </w:tc>
        <w:tc>
          <w:tcPr>
            <w:tcW w:w="947" w:type="dxa"/>
          </w:tcPr>
          <w:p w14:paraId="1214634A" w14:textId="77777777" w:rsidR="00A237E4" w:rsidRPr="00FF4632" w:rsidRDefault="00A237E4" w:rsidP="0027327B">
            <w:pPr>
              <w:pStyle w:val="TAC"/>
            </w:pPr>
            <w:r w:rsidRPr="00EE7221">
              <w:t>FDD</w:t>
            </w:r>
          </w:p>
        </w:tc>
        <w:tc>
          <w:tcPr>
            <w:tcW w:w="947" w:type="dxa"/>
            <w:vAlign w:val="center"/>
          </w:tcPr>
          <w:p w14:paraId="3331BE4A" w14:textId="77777777" w:rsidR="00A237E4" w:rsidRPr="00FF4632" w:rsidRDefault="00A237E4" w:rsidP="0027327B">
            <w:pPr>
              <w:pStyle w:val="TAC"/>
            </w:pPr>
            <w:r w:rsidRPr="00EE7221">
              <w:t>IMD3</w:t>
            </w:r>
          </w:p>
        </w:tc>
      </w:tr>
      <w:tr w:rsidR="00A237E4" w14:paraId="356B93A4" w14:textId="77777777" w:rsidTr="0027327B">
        <w:trPr>
          <w:trHeight w:val="22"/>
          <w:jc w:val="center"/>
        </w:trPr>
        <w:tc>
          <w:tcPr>
            <w:tcW w:w="1738" w:type="dxa"/>
            <w:vMerge/>
          </w:tcPr>
          <w:p w14:paraId="2A035498" w14:textId="77777777" w:rsidR="00A237E4" w:rsidRPr="00FF4632" w:rsidRDefault="00A237E4" w:rsidP="0027327B">
            <w:pPr>
              <w:pStyle w:val="TAC"/>
            </w:pPr>
          </w:p>
        </w:tc>
        <w:tc>
          <w:tcPr>
            <w:tcW w:w="1146" w:type="dxa"/>
            <w:vAlign w:val="center"/>
          </w:tcPr>
          <w:p w14:paraId="5CD10A15" w14:textId="77777777" w:rsidR="00A237E4" w:rsidRPr="00FF4632" w:rsidRDefault="00A237E4"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5A7CB0AD" w14:textId="77777777" w:rsidR="00A237E4" w:rsidRPr="00FF4632" w:rsidRDefault="00A237E4" w:rsidP="0027327B">
            <w:pPr>
              <w:pStyle w:val="TAC"/>
            </w:pPr>
            <w:r w:rsidRPr="00EE7221">
              <w:t>3941</w:t>
            </w:r>
          </w:p>
        </w:tc>
        <w:tc>
          <w:tcPr>
            <w:tcW w:w="746" w:type="dxa"/>
          </w:tcPr>
          <w:p w14:paraId="7C92D002" w14:textId="77777777" w:rsidR="00A237E4" w:rsidRPr="00FF4632" w:rsidRDefault="00A237E4" w:rsidP="0027327B">
            <w:pPr>
              <w:pStyle w:val="TAC"/>
            </w:pPr>
            <w:r w:rsidRPr="00EE7221">
              <w:t>10</w:t>
            </w:r>
          </w:p>
        </w:tc>
        <w:tc>
          <w:tcPr>
            <w:tcW w:w="877" w:type="dxa"/>
          </w:tcPr>
          <w:p w14:paraId="2742E3E6" w14:textId="77777777" w:rsidR="00A237E4" w:rsidRPr="00FF4632" w:rsidRDefault="00A237E4" w:rsidP="0027327B">
            <w:pPr>
              <w:pStyle w:val="TAC"/>
            </w:pPr>
            <w:r w:rsidRPr="00EE7221">
              <w:t>50</w:t>
            </w:r>
          </w:p>
        </w:tc>
        <w:tc>
          <w:tcPr>
            <w:tcW w:w="1299" w:type="dxa"/>
            <w:tcBorders>
              <w:top w:val="single" w:sz="4" w:space="0" w:color="auto"/>
              <w:left w:val="single" w:sz="4" w:space="0" w:color="auto"/>
              <w:bottom w:val="single" w:sz="4" w:space="0" w:color="auto"/>
              <w:right w:val="single" w:sz="4" w:space="0" w:color="auto"/>
            </w:tcBorders>
            <w:vAlign w:val="center"/>
          </w:tcPr>
          <w:p w14:paraId="4C2DBC1B" w14:textId="77777777" w:rsidR="00A237E4" w:rsidRPr="00FF4632" w:rsidRDefault="00A237E4" w:rsidP="0027327B">
            <w:pPr>
              <w:pStyle w:val="TAC"/>
            </w:pPr>
            <w:r w:rsidRPr="00EE7221">
              <w:t>3941</w:t>
            </w:r>
          </w:p>
        </w:tc>
        <w:tc>
          <w:tcPr>
            <w:tcW w:w="634" w:type="dxa"/>
          </w:tcPr>
          <w:p w14:paraId="11963193" w14:textId="77777777" w:rsidR="00A237E4" w:rsidRPr="00FF4632" w:rsidRDefault="00A237E4" w:rsidP="0027327B">
            <w:pPr>
              <w:pStyle w:val="TAC"/>
            </w:pPr>
            <w:r w:rsidRPr="00EE7221">
              <w:t>N/A</w:t>
            </w:r>
          </w:p>
        </w:tc>
        <w:tc>
          <w:tcPr>
            <w:tcW w:w="947" w:type="dxa"/>
          </w:tcPr>
          <w:p w14:paraId="49F89F1B" w14:textId="77777777" w:rsidR="00A237E4" w:rsidRPr="00FF4632" w:rsidRDefault="00A237E4" w:rsidP="0027327B">
            <w:pPr>
              <w:pStyle w:val="TAC"/>
            </w:pPr>
            <w:r w:rsidRPr="00EE7221">
              <w:t>TDD</w:t>
            </w:r>
          </w:p>
        </w:tc>
        <w:tc>
          <w:tcPr>
            <w:tcW w:w="947" w:type="dxa"/>
            <w:vAlign w:val="center"/>
          </w:tcPr>
          <w:p w14:paraId="61FCAC51" w14:textId="77777777" w:rsidR="00A237E4" w:rsidRPr="00FF4632" w:rsidRDefault="00A237E4" w:rsidP="0027327B">
            <w:pPr>
              <w:pStyle w:val="TAC"/>
            </w:pPr>
            <w:r w:rsidRPr="00EE7221">
              <w:t>N/A</w:t>
            </w:r>
          </w:p>
        </w:tc>
      </w:tr>
      <w:tr w:rsidR="00A237E4" w14:paraId="0E4B90C8" w14:textId="77777777" w:rsidTr="0027327B">
        <w:trPr>
          <w:trHeight w:val="22"/>
          <w:jc w:val="center"/>
        </w:trPr>
        <w:tc>
          <w:tcPr>
            <w:tcW w:w="9494" w:type="dxa"/>
            <w:gridSpan w:val="9"/>
          </w:tcPr>
          <w:p w14:paraId="7B0BC9D9" w14:textId="77777777" w:rsidR="00A237E4" w:rsidRPr="00EE7221" w:rsidRDefault="00A237E4" w:rsidP="0027327B">
            <w:pPr>
              <w:pStyle w:val="TAN"/>
            </w:pPr>
            <w:r w:rsidRPr="00EE7221">
              <w:t xml:space="preserve">NOTE </w:t>
            </w:r>
            <w:r>
              <w:rPr>
                <w:lang w:val="en-US" w:eastAsia="zh-CN"/>
              </w:rPr>
              <w:t>ZZ</w:t>
            </w:r>
            <w:r w:rsidRPr="00EE7221">
              <w:t>:</w:t>
            </w:r>
            <w:r w:rsidRPr="00EE7221">
              <w:tab/>
            </w:r>
            <w:r w:rsidRPr="00EE7221">
              <w:rPr>
                <w:lang w:eastAsia="ja-JP"/>
              </w:rPr>
              <w:t>This band is subject to IMD5 also which MSD is not specified.</w:t>
            </w:r>
          </w:p>
        </w:tc>
      </w:tr>
    </w:tbl>
    <w:p w14:paraId="03FE0162" w14:textId="77777777" w:rsidR="00A237E4" w:rsidRDefault="00A237E4" w:rsidP="00A237E4"/>
    <w:p w14:paraId="4287ACF9" w14:textId="6BAA6020" w:rsidR="00A237E4" w:rsidRDefault="00A237E4" w:rsidP="00A237E4">
      <w:pPr>
        <w:pStyle w:val="Heading4"/>
        <w:tabs>
          <w:tab w:val="left" w:pos="0"/>
        </w:tabs>
        <w:ind w:left="0" w:firstLine="0"/>
        <w:rPr>
          <w:rFonts w:cs="Arial"/>
          <w:lang w:val="en-US" w:eastAsia="zh-CN"/>
        </w:rPr>
      </w:pPr>
      <w:bookmarkStart w:id="194" w:name="_Toc97546992"/>
      <w:r>
        <w:rPr>
          <w:rFonts w:cs="Arial"/>
        </w:rPr>
        <w:t>6.9.3</w:t>
      </w:r>
      <w:r>
        <w:rPr>
          <w:rFonts w:cs="Arial"/>
          <w:lang w:eastAsia="zh-CN"/>
        </w:rPr>
        <w:t>.2</w:t>
      </w:r>
      <w:r>
        <w:rPr>
          <w:rFonts w:cs="Arial"/>
          <w:lang w:eastAsia="zh-CN"/>
        </w:rPr>
        <w:tab/>
        <w:t>Power class 2 Case</w:t>
      </w:r>
      <w:r>
        <w:rPr>
          <w:rFonts w:cs="Arial"/>
          <w:lang w:val="en-US" w:eastAsia="zh-CN"/>
        </w:rPr>
        <w:t xml:space="preserve"> B</w:t>
      </w:r>
      <w:bookmarkEnd w:id="194"/>
    </w:p>
    <w:p w14:paraId="3B1CE0DA" w14:textId="03B5F502" w:rsidR="009F6A38" w:rsidRDefault="00A237E4" w:rsidP="00A237E4">
      <w:pPr>
        <w:rPr>
          <w:iCs/>
          <w:lang w:eastAsia="zh-CN"/>
        </w:rPr>
      </w:pPr>
      <w:r>
        <w:rPr>
          <w:iCs/>
          <w:lang w:eastAsia="zh-CN"/>
        </w:rPr>
        <w:t>The additional MSD due to intermodulation for PC2 Case B CA_n14A-n30A-n77A are same as the Case A defined in Table 6.9.3.1-1.</w:t>
      </w:r>
    </w:p>
    <w:p w14:paraId="7909D1A5" w14:textId="4DDF562E" w:rsidR="00A65512" w:rsidRPr="004D3578" w:rsidRDefault="00A65512" w:rsidP="00A65512">
      <w:pPr>
        <w:pStyle w:val="Heading2"/>
        <w:rPr>
          <w:lang w:eastAsia="zh-CN"/>
        </w:rPr>
      </w:pPr>
      <w:bookmarkStart w:id="195" w:name="_Toc97546993"/>
      <w:r>
        <w:t>6.10</w:t>
      </w:r>
      <w:r w:rsidRPr="004D3578">
        <w:tab/>
      </w:r>
      <w:r>
        <w:rPr>
          <w:lang w:eastAsia="zh-CN"/>
        </w:rPr>
        <w:t>CA_n14-n66-n77</w:t>
      </w:r>
      <w:bookmarkEnd w:id="195"/>
    </w:p>
    <w:p w14:paraId="08BCA247" w14:textId="18AFA3C7" w:rsidR="00A65512" w:rsidRPr="001043CD" w:rsidRDefault="00A65512" w:rsidP="00A65512">
      <w:pPr>
        <w:pStyle w:val="Heading3"/>
        <w:rPr>
          <w:rFonts w:cs="Arial"/>
          <w:szCs w:val="28"/>
          <w:lang w:eastAsia="zh-CN"/>
        </w:rPr>
      </w:pPr>
      <w:bookmarkStart w:id="196" w:name="_Toc97546994"/>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96"/>
    </w:p>
    <w:p w14:paraId="47AA30AB" w14:textId="7367FE60" w:rsidR="00A65512" w:rsidRDefault="00A65512" w:rsidP="00A65512">
      <w:pPr>
        <w:pStyle w:val="TH"/>
        <w:rPr>
          <w:lang w:eastAsia="ja-JP"/>
        </w:rPr>
      </w:pPr>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65512" w14:paraId="0D221E20"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719F6C5" w14:textId="77777777" w:rsidR="00A65512" w:rsidRPr="00D776B5" w:rsidRDefault="00A65512"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CDDEC" w14:textId="77777777" w:rsidR="00A65512" w:rsidRPr="00D776B5" w:rsidRDefault="00A65512"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7A9853" w14:textId="77777777" w:rsidR="00A65512" w:rsidRPr="00D776B5" w:rsidRDefault="00A65512"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329014" w14:textId="77777777" w:rsidR="00A65512" w:rsidRPr="00D776B5" w:rsidRDefault="00A65512"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E26B4" w14:textId="77777777" w:rsidR="00A65512" w:rsidRPr="00D776B5" w:rsidRDefault="00A65512"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FC69F" w14:textId="77777777" w:rsidR="00A65512" w:rsidRPr="00D776B5" w:rsidRDefault="00A65512"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385BA" w14:textId="77777777" w:rsidR="00A65512" w:rsidRPr="00D776B5" w:rsidRDefault="00A65512"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DDA61" w14:textId="77777777" w:rsidR="00A65512" w:rsidRPr="00D776B5" w:rsidRDefault="00A65512"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7FA2B6" w14:textId="77777777" w:rsidR="00A65512" w:rsidRPr="00D776B5" w:rsidRDefault="00A65512"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21A66" w14:textId="77777777" w:rsidR="00A65512" w:rsidRPr="00D776B5" w:rsidRDefault="00A65512"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BA5AE" w14:textId="77777777" w:rsidR="00A65512" w:rsidRPr="00D776B5" w:rsidRDefault="00A65512"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DFC9F8" w14:textId="77777777" w:rsidR="00A65512" w:rsidRPr="00D776B5" w:rsidRDefault="00A65512"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40D0E" w14:textId="77777777" w:rsidR="00A65512" w:rsidRPr="00D776B5" w:rsidRDefault="00A65512"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85A362" w14:textId="77777777" w:rsidR="00A65512" w:rsidRPr="00D776B5" w:rsidRDefault="00A65512"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9C383" w14:textId="77777777" w:rsidR="00A65512" w:rsidRPr="00D776B5" w:rsidRDefault="00A65512"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E5B6C" w14:textId="77777777" w:rsidR="00A65512" w:rsidRPr="00D776B5" w:rsidRDefault="00A65512"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6081E" w14:textId="77777777" w:rsidR="00A65512" w:rsidRPr="00D776B5" w:rsidRDefault="00A65512" w:rsidP="0027327B">
            <w:pPr>
              <w:pStyle w:val="TAH"/>
            </w:pPr>
            <w:r w:rsidRPr="00D776B5">
              <w:t>Bandwidth combination set</w:t>
            </w:r>
          </w:p>
        </w:tc>
      </w:tr>
      <w:tr w:rsidR="00A65512" w14:paraId="013D8D0B"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0EA6014" w14:textId="77777777" w:rsidR="00A65512" w:rsidRDefault="00A65512" w:rsidP="0027327B">
            <w:pPr>
              <w:pStyle w:val="TAC"/>
              <w:rPr>
                <w:color w:val="000000"/>
              </w:rPr>
            </w:pPr>
            <w:r>
              <w:t>CA_n14A-n66A-n77A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74D0C8" w14:textId="77777777" w:rsidR="00A65512" w:rsidRDefault="00A65512" w:rsidP="0027327B">
            <w:pPr>
              <w:pStyle w:val="TAC"/>
              <w:rPr>
                <w:color w:val="000000"/>
                <w:lang w:val="en-US" w:eastAsia="zh-CN" w:bidi="ar"/>
              </w:rPr>
            </w:pPr>
            <w:r>
              <w:t>CA_n14A-n77A,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7A69B1" w14:textId="77777777" w:rsidR="00A65512" w:rsidRDefault="00A65512"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56764"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C5B17"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F738B"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094CE"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A97FAC"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93C559"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06B55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675B18"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1E59B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63E16C"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BCB52"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3CF86"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D0D23" w14:textId="77777777" w:rsidR="00A65512" w:rsidRDefault="00A65512"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DE02A" w14:textId="77777777" w:rsidR="00A65512" w:rsidRDefault="00A65512" w:rsidP="0027327B">
            <w:pPr>
              <w:pStyle w:val="TAC"/>
            </w:pPr>
            <w:r>
              <w:rPr>
                <w:lang w:val="en-US" w:eastAsia="zh-CN" w:bidi="ar"/>
              </w:rPr>
              <w:t>0</w:t>
            </w:r>
          </w:p>
        </w:tc>
      </w:tr>
      <w:tr w:rsidR="00A65512" w14:paraId="726004D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158940C"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45AEA"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909E16" w14:textId="77777777" w:rsidR="00A65512" w:rsidRDefault="00A65512"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D705F"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CBB74"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FFF30" w14:textId="77777777" w:rsidR="00A65512" w:rsidRDefault="00A65512"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7D8C73"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1D5DA"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F60BFD"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36A767"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0E09F"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763B88"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D6AF57"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17BC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C5DBE7"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214B2" w14:textId="77777777" w:rsidR="00A65512" w:rsidRDefault="00A65512"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0BA19" w14:textId="77777777" w:rsidR="00A65512" w:rsidRDefault="00A65512" w:rsidP="0027327B">
            <w:pPr>
              <w:jc w:val="center"/>
              <w:rPr>
                <w:rFonts w:ascii="Arial" w:hAnsi="Arial" w:cs="Arial"/>
                <w:color w:val="000000"/>
                <w:sz w:val="18"/>
                <w:szCs w:val="18"/>
              </w:rPr>
            </w:pPr>
          </w:p>
        </w:tc>
      </w:tr>
      <w:tr w:rsidR="00A65512" w14:paraId="73EF46CA"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8A7331A"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05BDC"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10AF3" w14:textId="77777777" w:rsidR="00A65512" w:rsidRDefault="00A65512"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DC1DA"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29D2A"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42D5A" w14:textId="77777777" w:rsidR="00A65512" w:rsidRDefault="00A65512"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C880C"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C109A"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59F11"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40EB8"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55D84" w14:textId="77777777" w:rsidR="00A65512" w:rsidRDefault="00A65512"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18564" w14:textId="77777777" w:rsidR="00A65512" w:rsidRDefault="00A65512"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73182" w14:textId="77777777" w:rsidR="00A65512" w:rsidRDefault="00A65512"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931C71" w14:textId="77777777" w:rsidR="00A65512" w:rsidRDefault="00A65512"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B7218D" w14:textId="77777777" w:rsidR="00A65512" w:rsidRDefault="00A65512"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D37F" w14:textId="77777777" w:rsidR="00A65512" w:rsidRDefault="00A65512"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548E99" w14:textId="77777777" w:rsidR="00A65512" w:rsidRDefault="00A65512" w:rsidP="0027327B">
            <w:pPr>
              <w:jc w:val="center"/>
              <w:rPr>
                <w:rFonts w:ascii="Arial" w:hAnsi="Arial" w:cs="Arial"/>
                <w:color w:val="000000"/>
                <w:sz w:val="18"/>
                <w:szCs w:val="18"/>
              </w:rPr>
            </w:pPr>
          </w:p>
        </w:tc>
      </w:tr>
    </w:tbl>
    <w:p w14:paraId="3D7BB0F7" w14:textId="77777777" w:rsidR="00A65512" w:rsidRDefault="00A65512" w:rsidP="00A65512">
      <w:pPr>
        <w:rPr>
          <w:sz w:val="16"/>
          <w:szCs w:val="16"/>
          <w:lang w:eastAsia="zh-CN"/>
        </w:rPr>
      </w:pPr>
    </w:p>
    <w:p w14:paraId="4D40B7B1" w14:textId="23402B74" w:rsidR="00A65512" w:rsidRPr="001043CD" w:rsidRDefault="00A65512" w:rsidP="00A65512">
      <w:pPr>
        <w:pStyle w:val="Heading3"/>
        <w:rPr>
          <w:lang w:val="en-US" w:eastAsia="zh-CN"/>
        </w:rPr>
      </w:pPr>
      <w:bookmarkStart w:id="197" w:name="_Toc97546995"/>
      <w:r>
        <w:rPr>
          <w:lang w:eastAsia="zh-CN"/>
        </w:rPr>
        <w:t>6.10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97"/>
    </w:p>
    <w:p w14:paraId="46D3D179" w14:textId="132AAB34" w:rsidR="00A65512" w:rsidRDefault="00A65512" w:rsidP="00A65512">
      <w:pPr>
        <w:pStyle w:val="TH"/>
        <w:rPr>
          <w:lang w:eastAsia="zh-CN"/>
        </w:rPr>
      </w:pPr>
      <w:r>
        <w:t>Table 6.10.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5512" w:rsidRPr="00530DFD" w14:paraId="2B1644BA" w14:textId="77777777" w:rsidTr="0027327B">
        <w:trPr>
          <w:trHeight w:val="383"/>
          <w:jc w:val="center"/>
        </w:trPr>
        <w:tc>
          <w:tcPr>
            <w:tcW w:w="1679" w:type="dxa"/>
          </w:tcPr>
          <w:p w14:paraId="4717F66F" w14:textId="77777777" w:rsidR="00A65512" w:rsidRPr="00EC6D89" w:rsidRDefault="00A65512" w:rsidP="0027327B">
            <w:pPr>
              <w:pStyle w:val="TAH"/>
              <w:rPr>
                <w:lang w:val="en-US" w:eastAsia="zh-CN"/>
              </w:rPr>
            </w:pPr>
            <w:r w:rsidRPr="00B0188E">
              <w:rPr>
                <w:lang w:val="en-US" w:eastAsia="zh-CN"/>
              </w:rPr>
              <w:t>Uplink CA configuration</w:t>
            </w:r>
          </w:p>
        </w:tc>
        <w:tc>
          <w:tcPr>
            <w:tcW w:w="2045" w:type="dxa"/>
            <w:shd w:val="clear" w:color="auto" w:fill="auto"/>
          </w:tcPr>
          <w:p w14:paraId="7D55D43E" w14:textId="77777777" w:rsidR="00A65512" w:rsidRPr="00530DFD" w:rsidRDefault="00A65512"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60BC3925" w14:textId="77777777" w:rsidR="00A65512" w:rsidRPr="00530DFD" w:rsidRDefault="00A65512"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FE92C90"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1F5F6E46"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A65512" w:rsidRPr="00530DFD" w14:paraId="51641260" w14:textId="77777777" w:rsidTr="0027327B">
        <w:trPr>
          <w:trHeight w:val="192"/>
          <w:jc w:val="center"/>
        </w:trPr>
        <w:tc>
          <w:tcPr>
            <w:tcW w:w="1679" w:type="dxa"/>
            <w:vMerge w:val="restart"/>
            <w:vAlign w:val="center"/>
          </w:tcPr>
          <w:p w14:paraId="1057707C" w14:textId="77777777" w:rsidR="00A65512" w:rsidRPr="00AE608E" w:rsidRDefault="00A65512"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05830185" w14:textId="77777777" w:rsidR="00A65512" w:rsidRPr="002C7612" w:rsidRDefault="00A65512" w:rsidP="0027327B">
            <w:pPr>
              <w:pStyle w:val="TAL"/>
              <w:keepNext w:val="0"/>
              <w:widowControl w:val="0"/>
              <w:jc w:val="both"/>
              <w:rPr>
                <w:rFonts w:cs="Arial"/>
              </w:rPr>
            </w:pPr>
            <w:r w:rsidRPr="002C7612">
              <w:rPr>
                <w:rFonts w:cs="Arial"/>
              </w:rPr>
              <w:t>Case a</w:t>
            </w:r>
          </w:p>
        </w:tc>
        <w:tc>
          <w:tcPr>
            <w:tcW w:w="1641" w:type="dxa"/>
            <w:shd w:val="clear" w:color="auto" w:fill="auto"/>
          </w:tcPr>
          <w:p w14:paraId="0DDDEED6"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16203EF8"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6E1C5E8C" w14:textId="77777777" w:rsidR="00A65512" w:rsidRPr="002C7612" w:rsidRDefault="00A65512" w:rsidP="0027327B">
            <w:pPr>
              <w:pStyle w:val="TAL"/>
              <w:keepNext w:val="0"/>
              <w:widowControl w:val="0"/>
              <w:jc w:val="both"/>
              <w:rPr>
                <w:rFonts w:cs="Arial"/>
              </w:rPr>
            </w:pPr>
            <w:r w:rsidRPr="002C7612">
              <w:rPr>
                <w:rFonts w:cs="Arial"/>
              </w:rPr>
              <w:t>23dBm</w:t>
            </w:r>
          </w:p>
        </w:tc>
      </w:tr>
      <w:tr w:rsidR="00A65512" w:rsidRPr="00530DFD" w14:paraId="734A6783" w14:textId="77777777" w:rsidTr="0027327B">
        <w:trPr>
          <w:trHeight w:val="192"/>
          <w:jc w:val="center"/>
        </w:trPr>
        <w:tc>
          <w:tcPr>
            <w:tcW w:w="1679" w:type="dxa"/>
            <w:vMerge/>
          </w:tcPr>
          <w:p w14:paraId="0721CDE9" w14:textId="77777777" w:rsidR="00A65512" w:rsidRPr="00AE608E" w:rsidRDefault="00A65512" w:rsidP="0027327B">
            <w:pPr>
              <w:pStyle w:val="TAL"/>
              <w:keepNext w:val="0"/>
              <w:widowControl w:val="0"/>
              <w:jc w:val="both"/>
              <w:rPr>
                <w:rFonts w:cs="Arial"/>
                <w:kern w:val="2"/>
                <w:szCs w:val="18"/>
                <w:lang w:val="en-US" w:eastAsia="zh-CN"/>
              </w:rPr>
            </w:pPr>
          </w:p>
        </w:tc>
        <w:tc>
          <w:tcPr>
            <w:tcW w:w="2045" w:type="dxa"/>
            <w:shd w:val="clear" w:color="auto" w:fill="auto"/>
          </w:tcPr>
          <w:p w14:paraId="36E51FBD" w14:textId="77777777" w:rsidR="00A65512" w:rsidRPr="002C7612" w:rsidRDefault="00A65512" w:rsidP="0027327B">
            <w:pPr>
              <w:pStyle w:val="TAL"/>
              <w:keepNext w:val="0"/>
              <w:widowControl w:val="0"/>
              <w:jc w:val="both"/>
              <w:rPr>
                <w:rFonts w:cs="Arial"/>
              </w:rPr>
            </w:pPr>
            <w:r w:rsidRPr="002C7612">
              <w:rPr>
                <w:rFonts w:cs="Arial"/>
              </w:rPr>
              <w:t>Case b</w:t>
            </w:r>
          </w:p>
        </w:tc>
        <w:tc>
          <w:tcPr>
            <w:tcW w:w="1641" w:type="dxa"/>
            <w:shd w:val="clear" w:color="auto" w:fill="auto"/>
          </w:tcPr>
          <w:p w14:paraId="0EFF6310"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768828A3"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608BEE86" w14:textId="77777777" w:rsidR="00A65512" w:rsidRPr="002C7612" w:rsidRDefault="00A65512" w:rsidP="0027327B">
            <w:pPr>
              <w:pStyle w:val="TAL"/>
              <w:keepNext w:val="0"/>
              <w:widowControl w:val="0"/>
              <w:jc w:val="both"/>
              <w:rPr>
                <w:rFonts w:cs="Arial"/>
              </w:rPr>
            </w:pPr>
            <w:r w:rsidRPr="002C7612">
              <w:rPr>
                <w:rFonts w:cs="Arial"/>
              </w:rPr>
              <w:t>26dBm</w:t>
            </w:r>
          </w:p>
        </w:tc>
      </w:tr>
    </w:tbl>
    <w:p w14:paraId="08720ED2" w14:textId="77777777" w:rsidR="00A65512" w:rsidRPr="00884AB9" w:rsidRDefault="00A65512" w:rsidP="00A65512">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AAF3614" w14:textId="215E4A06" w:rsidR="00A65512" w:rsidRDefault="00A65512" w:rsidP="00A65512">
      <w:pPr>
        <w:pStyle w:val="TH"/>
        <w:rPr>
          <w:lang w:eastAsia="zh-CN"/>
        </w:rPr>
      </w:pPr>
      <w:r>
        <w:t>Table 6.10.</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5512" w:rsidRPr="00530DFD" w14:paraId="068E9C4B" w14:textId="77777777" w:rsidTr="0027327B">
        <w:trPr>
          <w:trHeight w:val="383"/>
          <w:jc w:val="center"/>
        </w:trPr>
        <w:tc>
          <w:tcPr>
            <w:tcW w:w="1679" w:type="dxa"/>
            <w:tcBorders>
              <w:bottom w:val="single" w:sz="4" w:space="0" w:color="auto"/>
            </w:tcBorders>
          </w:tcPr>
          <w:p w14:paraId="4EBA620D" w14:textId="77777777" w:rsidR="00A65512" w:rsidRPr="00EC6D89" w:rsidRDefault="00A65512" w:rsidP="0027327B">
            <w:pPr>
              <w:pStyle w:val="TAH"/>
              <w:rPr>
                <w:lang w:val="en-US" w:eastAsia="zh-CN"/>
              </w:rPr>
            </w:pPr>
            <w:r w:rsidRPr="00B0188E">
              <w:rPr>
                <w:lang w:val="en-US" w:eastAsia="zh-CN"/>
              </w:rPr>
              <w:t>Uplink CA configuration</w:t>
            </w:r>
          </w:p>
        </w:tc>
        <w:tc>
          <w:tcPr>
            <w:tcW w:w="2045" w:type="dxa"/>
            <w:shd w:val="clear" w:color="auto" w:fill="auto"/>
          </w:tcPr>
          <w:p w14:paraId="5F505CD2" w14:textId="77777777" w:rsidR="00A65512" w:rsidRPr="00530DFD" w:rsidRDefault="00A65512"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2905C4CC" w14:textId="77777777" w:rsidR="00A65512" w:rsidRPr="00530DFD" w:rsidRDefault="00A65512"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D5B9E26"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1ECF020E"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A65512" w:rsidRPr="00530DFD" w14:paraId="3364D91A" w14:textId="77777777" w:rsidTr="0027327B">
        <w:trPr>
          <w:trHeight w:val="192"/>
          <w:jc w:val="center"/>
        </w:trPr>
        <w:tc>
          <w:tcPr>
            <w:tcW w:w="1679" w:type="dxa"/>
            <w:vMerge w:val="restart"/>
            <w:vAlign w:val="center"/>
          </w:tcPr>
          <w:p w14:paraId="280EAE7B" w14:textId="77777777" w:rsidR="00A65512" w:rsidRPr="00E95425" w:rsidRDefault="00A65512"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5648783A" w14:textId="77777777" w:rsidR="00A65512" w:rsidRPr="002C7612" w:rsidRDefault="00A65512" w:rsidP="0027327B">
            <w:pPr>
              <w:pStyle w:val="TAL"/>
              <w:keepNext w:val="0"/>
              <w:widowControl w:val="0"/>
              <w:jc w:val="both"/>
              <w:rPr>
                <w:rFonts w:cs="Arial"/>
              </w:rPr>
            </w:pPr>
            <w:r w:rsidRPr="002C7612">
              <w:rPr>
                <w:rFonts w:cs="Arial"/>
              </w:rPr>
              <w:t>Case a</w:t>
            </w:r>
          </w:p>
        </w:tc>
        <w:tc>
          <w:tcPr>
            <w:tcW w:w="1641" w:type="dxa"/>
            <w:shd w:val="clear" w:color="auto" w:fill="auto"/>
          </w:tcPr>
          <w:p w14:paraId="35393737"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6F081344"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23D81330" w14:textId="77777777" w:rsidR="00A65512" w:rsidRPr="002C7612" w:rsidRDefault="00A65512" w:rsidP="0027327B">
            <w:pPr>
              <w:pStyle w:val="TAL"/>
              <w:keepNext w:val="0"/>
              <w:widowControl w:val="0"/>
              <w:jc w:val="both"/>
              <w:rPr>
                <w:rFonts w:cs="Arial"/>
              </w:rPr>
            </w:pPr>
            <w:r w:rsidRPr="002C7612">
              <w:rPr>
                <w:rFonts w:cs="Arial"/>
              </w:rPr>
              <w:t>23dBm</w:t>
            </w:r>
          </w:p>
        </w:tc>
      </w:tr>
      <w:tr w:rsidR="00A65512" w:rsidRPr="00530DFD" w14:paraId="1D2F2D49" w14:textId="77777777" w:rsidTr="0027327B">
        <w:trPr>
          <w:trHeight w:val="192"/>
          <w:jc w:val="center"/>
        </w:trPr>
        <w:tc>
          <w:tcPr>
            <w:tcW w:w="1679" w:type="dxa"/>
            <w:vMerge/>
          </w:tcPr>
          <w:p w14:paraId="3EE98AEB" w14:textId="77777777" w:rsidR="00A65512" w:rsidRPr="00AE608E" w:rsidRDefault="00A65512" w:rsidP="0027327B">
            <w:pPr>
              <w:pStyle w:val="TAL"/>
              <w:keepNext w:val="0"/>
              <w:widowControl w:val="0"/>
              <w:jc w:val="both"/>
              <w:rPr>
                <w:rFonts w:cs="Arial"/>
                <w:kern w:val="2"/>
                <w:szCs w:val="18"/>
                <w:lang w:val="en-US" w:eastAsia="zh-CN"/>
              </w:rPr>
            </w:pPr>
          </w:p>
        </w:tc>
        <w:tc>
          <w:tcPr>
            <w:tcW w:w="2045" w:type="dxa"/>
            <w:shd w:val="clear" w:color="auto" w:fill="auto"/>
          </w:tcPr>
          <w:p w14:paraId="2083365C" w14:textId="77777777" w:rsidR="00A65512" w:rsidRPr="002C7612" w:rsidRDefault="00A65512" w:rsidP="0027327B">
            <w:pPr>
              <w:pStyle w:val="TAL"/>
              <w:keepNext w:val="0"/>
              <w:widowControl w:val="0"/>
              <w:jc w:val="both"/>
              <w:rPr>
                <w:rFonts w:cs="Arial"/>
              </w:rPr>
            </w:pPr>
            <w:r w:rsidRPr="002C7612">
              <w:rPr>
                <w:rFonts w:cs="Arial"/>
              </w:rPr>
              <w:t>Case b</w:t>
            </w:r>
          </w:p>
        </w:tc>
        <w:tc>
          <w:tcPr>
            <w:tcW w:w="1641" w:type="dxa"/>
            <w:shd w:val="clear" w:color="auto" w:fill="auto"/>
          </w:tcPr>
          <w:p w14:paraId="64C92ADB"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147DFFAF"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40C6942C" w14:textId="77777777" w:rsidR="00A65512" w:rsidRPr="002C7612" w:rsidRDefault="00A65512" w:rsidP="0027327B">
            <w:pPr>
              <w:pStyle w:val="TAL"/>
              <w:keepNext w:val="0"/>
              <w:widowControl w:val="0"/>
              <w:jc w:val="both"/>
              <w:rPr>
                <w:rFonts w:cs="Arial"/>
              </w:rPr>
            </w:pPr>
            <w:r w:rsidRPr="002C7612">
              <w:rPr>
                <w:rFonts w:cs="Arial"/>
              </w:rPr>
              <w:t>26dBm</w:t>
            </w:r>
          </w:p>
        </w:tc>
      </w:tr>
    </w:tbl>
    <w:p w14:paraId="35E90011" w14:textId="77777777" w:rsidR="00A65512" w:rsidRPr="00884AB9" w:rsidRDefault="00A65512" w:rsidP="00A65512">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6B46F02" w14:textId="76F71508" w:rsidR="00A65512" w:rsidRPr="00FD4F24" w:rsidRDefault="00A65512" w:rsidP="00A65512">
      <w:pPr>
        <w:pStyle w:val="Heading3"/>
        <w:rPr>
          <w:lang w:eastAsia="zh-CN"/>
        </w:rPr>
      </w:pPr>
      <w:bookmarkStart w:id="198" w:name="_Toc97546996"/>
      <w:r>
        <w:t>6.10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98"/>
    </w:p>
    <w:p w14:paraId="1313699C" w14:textId="77777777" w:rsidR="00A65512" w:rsidRDefault="00A65512" w:rsidP="00A65512">
      <w:pPr>
        <w:rPr>
          <w:lang w:val="en-US" w:eastAsia="zh-CN"/>
        </w:rPr>
      </w:pPr>
      <w:r>
        <w:t xml:space="preserve">According to the PC3 CA_n14A-n66A-n77A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6AC73CE4" w14:textId="77777777" w:rsidR="00A65512" w:rsidRDefault="00A65512" w:rsidP="00A65512">
      <w:pPr>
        <w:pStyle w:val="B1"/>
      </w:pPr>
      <w:r>
        <w:t>-</w:t>
      </w:r>
      <w:r>
        <w:tab/>
        <w:t>IMD</w:t>
      </w:r>
      <w:r>
        <w:rPr>
          <w:lang w:val="en-US" w:eastAsia="zh-CN"/>
        </w:rPr>
        <w:t xml:space="preserve">3, IMD4, and IMD5 </w:t>
      </w:r>
      <w:r>
        <w:t xml:space="preserve">products are produced by Band n14 and </w:t>
      </w:r>
      <w:r>
        <w:rPr>
          <w:rFonts w:hint="eastAsia"/>
          <w:lang w:eastAsia="zh-CN"/>
        </w:rPr>
        <w:t>n66</w:t>
      </w:r>
      <w:r>
        <w:t xml:space="preserve"> that might fall in Rx of band n77.</w:t>
      </w:r>
    </w:p>
    <w:p w14:paraId="7877F202" w14:textId="77777777" w:rsidR="00A65512" w:rsidRDefault="00A65512" w:rsidP="00A65512">
      <w:pPr>
        <w:pStyle w:val="B1"/>
      </w:pPr>
      <w:bookmarkStart w:id="199" w:name="_Hlk78359078"/>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n14 and </w:t>
      </w:r>
      <w:r>
        <w:rPr>
          <w:rFonts w:hint="eastAsia"/>
          <w:lang w:eastAsia="zh-CN"/>
        </w:rPr>
        <w:t>n77</w:t>
      </w:r>
      <w:r>
        <w:t xml:space="preserve"> that might fall in Rx of band n66.</w:t>
      </w:r>
    </w:p>
    <w:p w14:paraId="2C8C283F" w14:textId="77777777" w:rsidR="00A65512" w:rsidRDefault="00A65512" w:rsidP="00A65512">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n14</w:t>
      </w:r>
      <w:bookmarkEnd w:id="199"/>
      <w:r>
        <w:rPr>
          <w:lang w:val="en-US" w:eastAsia="zh-CN"/>
        </w:rPr>
        <w:t>.</w:t>
      </w:r>
    </w:p>
    <w:p w14:paraId="17F0B38F" w14:textId="77777777" w:rsidR="00A65512" w:rsidRPr="001D20B4" w:rsidRDefault="00A65512" w:rsidP="00A65512">
      <w:pPr>
        <w:rPr>
          <w:lang w:eastAsia="ja-JP"/>
        </w:rPr>
      </w:pPr>
      <w:r>
        <w:rPr>
          <w:lang w:eastAsia="ja-JP"/>
        </w:rPr>
        <w:t xml:space="preserve">For the IMD products produced by Band n14 and n66 UL, the MSD values of the corresponding PC3 CA case can be applied since </w:t>
      </w:r>
      <w:r w:rsidRPr="003C1CA6">
        <w:rPr>
          <w:lang w:eastAsia="ja-JP"/>
        </w:rPr>
        <w:t>this uplink configuration does not support PC2</w:t>
      </w:r>
      <w:r>
        <w:rPr>
          <w:lang w:eastAsia="ja-JP"/>
        </w:rPr>
        <w:t>.</w:t>
      </w:r>
    </w:p>
    <w:p w14:paraId="0825310C" w14:textId="08602718" w:rsidR="00A65512" w:rsidRDefault="00A65512" w:rsidP="00A65512">
      <w:pPr>
        <w:pStyle w:val="Heading4"/>
        <w:tabs>
          <w:tab w:val="left" w:pos="0"/>
        </w:tabs>
        <w:ind w:left="0" w:firstLine="0"/>
        <w:rPr>
          <w:rFonts w:cs="Arial"/>
          <w:szCs w:val="28"/>
          <w:lang w:val="en-US" w:eastAsia="zh-CN"/>
        </w:rPr>
      </w:pPr>
      <w:bookmarkStart w:id="200" w:name="_Toc97546997"/>
      <w:r>
        <w:rPr>
          <w:rFonts w:cs="Arial"/>
        </w:rPr>
        <w:t>6.10.3</w:t>
      </w:r>
      <w:r>
        <w:rPr>
          <w:rFonts w:cs="Arial"/>
          <w:lang w:eastAsia="zh-CN"/>
        </w:rPr>
        <w:t>.1</w:t>
      </w:r>
      <w:r>
        <w:rPr>
          <w:rFonts w:cs="Arial"/>
          <w:lang w:eastAsia="zh-CN"/>
        </w:rPr>
        <w:tab/>
        <w:t>Power class 2 Case</w:t>
      </w:r>
      <w:r>
        <w:rPr>
          <w:rFonts w:cs="Arial"/>
          <w:lang w:val="en-US" w:eastAsia="zh-CN"/>
        </w:rPr>
        <w:t xml:space="preserve"> A</w:t>
      </w:r>
      <w:bookmarkEnd w:id="200"/>
    </w:p>
    <w:p w14:paraId="15D74066" w14:textId="02472539" w:rsidR="00A65512" w:rsidRDefault="00A65512" w:rsidP="00A65512">
      <w:pPr>
        <w:rPr>
          <w:iCs/>
          <w:lang w:eastAsia="zh-CN"/>
        </w:rPr>
      </w:pPr>
      <w:r>
        <w:rPr>
          <w:iCs/>
          <w:lang w:eastAsia="zh-CN"/>
        </w:rPr>
        <w:t xml:space="preserve">The additional MSD due to intermodulation for PC2 CA_n14A-n66A-n77A are defined in Table 6.10.3.1-1. </w:t>
      </w:r>
    </w:p>
    <w:p w14:paraId="7DCE54E1" w14:textId="6C07ADF3" w:rsidR="00A65512" w:rsidRDefault="00A65512" w:rsidP="00A65512">
      <w:pPr>
        <w:pStyle w:val="TH"/>
      </w:pPr>
      <w:r w:rsidRPr="00577923">
        <w:t>Ta</w:t>
      </w:r>
      <w:r w:rsidRPr="00577923">
        <w:rPr>
          <w:szCs w:val="22"/>
        </w:rPr>
        <w:t xml:space="preserve">ble </w:t>
      </w:r>
      <w:r>
        <w:rPr>
          <w:szCs w:val="22"/>
          <w:lang w:val="en-US" w:eastAsia="zh-CN"/>
        </w:rPr>
        <w:t>6.10.3.1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A65512" w14:paraId="5D9E2D2C" w14:textId="77777777" w:rsidTr="0027327B">
        <w:trPr>
          <w:trHeight w:val="231"/>
          <w:tblHeader/>
          <w:jc w:val="center"/>
        </w:trPr>
        <w:tc>
          <w:tcPr>
            <w:tcW w:w="1738" w:type="dxa"/>
            <w:tcBorders>
              <w:bottom w:val="single" w:sz="4" w:space="0" w:color="auto"/>
            </w:tcBorders>
            <w:vAlign w:val="center"/>
          </w:tcPr>
          <w:p w14:paraId="6F9B350B" w14:textId="77777777" w:rsidR="00A65512" w:rsidRPr="00FF4632" w:rsidRDefault="00A65512" w:rsidP="0027327B">
            <w:pPr>
              <w:pStyle w:val="TAH"/>
            </w:pPr>
            <w:r w:rsidRPr="00FF4632">
              <w:t>NR CA Configuration</w:t>
            </w:r>
          </w:p>
        </w:tc>
        <w:tc>
          <w:tcPr>
            <w:tcW w:w="1146" w:type="dxa"/>
            <w:tcBorders>
              <w:bottom w:val="single" w:sz="4" w:space="0" w:color="auto"/>
            </w:tcBorders>
            <w:vAlign w:val="center"/>
          </w:tcPr>
          <w:p w14:paraId="304EEA32" w14:textId="77777777" w:rsidR="00A65512" w:rsidRPr="00FF4632" w:rsidRDefault="00A65512" w:rsidP="0027327B">
            <w:pPr>
              <w:pStyle w:val="TAH"/>
            </w:pPr>
            <w:r w:rsidRPr="00FF4632">
              <w:t>NR band</w:t>
            </w:r>
          </w:p>
        </w:tc>
        <w:tc>
          <w:tcPr>
            <w:tcW w:w="1160" w:type="dxa"/>
            <w:tcBorders>
              <w:bottom w:val="single" w:sz="4" w:space="0" w:color="auto"/>
            </w:tcBorders>
            <w:vAlign w:val="center"/>
          </w:tcPr>
          <w:p w14:paraId="5E7B5C19" w14:textId="77777777" w:rsidR="00A65512" w:rsidRPr="00FF4632" w:rsidRDefault="00A65512"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3D89266A" w14:textId="77777777" w:rsidR="00A65512" w:rsidRPr="00FF4632" w:rsidRDefault="00A65512" w:rsidP="0027327B">
            <w:pPr>
              <w:pStyle w:val="TAH"/>
            </w:pPr>
            <w:r w:rsidRPr="00FF4632">
              <w:t xml:space="preserve">UL/DL BW </w:t>
            </w:r>
            <w:r w:rsidRPr="00FF4632">
              <w:br/>
              <w:t>(MHz)</w:t>
            </w:r>
          </w:p>
        </w:tc>
        <w:tc>
          <w:tcPr>
            <w:tcW w:w="877" w:type="dxa"/>
            <w:tcBorders>
              <w:bottom w:val="single" w:sz="4" w:space="0" w:color="auto"/>
            </w:tcBorders>
            <w:vAlign w:val="center"/>
          </w:tcPr>
          <w:p w14:paraId="51938999" w14:textId="77777777" w:rsidR="00A65512" w:rsidRPr="00FF4632" w:rsidRDefault="00A65512" w:rsidP="0027327B">
            <w:pPr>
              <w:pStyle w:val="TAH"/>
            </w:pPr>
            <w:r w:rsidRPr="00FF4632">
              <w:t>UL</w:t>
            </w:r>
          </w:p>
          <w:p w14:paraId="24128B4D" w14:textId="77777777" w:rsidR="00A65512" w:rsidRPr="00FF4632" w:rsidRDefault="00A65512" w:rsidP="0027327B">
            <w:pPr>
              <w:pStyle w:val="TAH"/>
            </w:pPr>
            <w:r w:rsidRPr="00FF4632">
              <w:t>L</w:t>
            </w:r>
            <w:r w:rsidRPr="00FF4632">
              <w:rPr>
                <w:vertAlign w:val="subscript"/>
              </w:rPr>
              <w:t>CRB</w:t>
            </w:r>
          </w:p>
        </w:tc>
        <w:tc>
          <w:tcPr>
            <w:tcW w:w="1299" w:type="dxa"/>
            <w:tcBorders>
              <w:bottom w:val="single" w:sz="4" w:space="0" w:color="auto"/>
            </w:tcBorders>
            <w:vAlign w:val="center"/>
          </w:tcPr>
          <w:p w14:paraId="7676BED8" w14:textId="77777777" w:rsidR="00A65512" w:rsidRPr="00FF4632" w:rsidRDefault="00A65512"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4845550" w14:textId="77777777" w:rsidR="00A65512" w:rsidRPr="00FF4632" w:rsidRDefault="00A65512" w:rsidP="0027327B">
            <w:pPr>
              <w:pStyle w:val="TAH"/>
            </w:pPr>
            <w:r w:rsidRPr="00FF4632">
              <w:t xml:space="preserve">MSD </w:t>
            </w:r>
            <w:r w:rsidRPr="00FF4632">
              <w:br/>
              <w:t>(dB)</w:t>
            </w:r>
          </w:p>
        </w:tc>
        <w:tc>
          <w:tcPr>
            <w:tcW w:w="947" w:type="dxa"/>
            <w:tcBorders>
              <w:bottom w:val="single" w:sz="4" w:space="0" w:color="auto"/>
            </w:tcBorders>
            <w:vAlign w:val="center"/>
          </w:tcPr>
          <w:p w14:paraId="23C9A6D2" w14:textId="77777777" w:rsidR="00A65512" w:rsidRPr="00FF4632" w:rsidRDefault="00A65512" w:rsidP="0027327B">
            <w:pPr>
              <w:pStyle w:val="TAH"/>
            </w:pPr>
            <w:r w:rsidRPr="00FF4632">
              <w:t>Duplex mode</w:t>
            </w:r>
          </w:p>
        </w:tc>
        <w:tc>
          <w:tcPr>
            <w:tcW w:w="947" w:type="dxa"/>
            <w:tcBorders>
              <w:bottom w:val="single" w:sz="4" w:space="0" w:color="auto"/>
            </w:tcBorders>
          </w:tcPr>
          <w:p w14:paraId="0A118814" w14:textId="77777777" w:rsidR="00A65512" w:rsidRPr="00FF4632" w:rsidRDefault="00A65512" w:rsidP="0027327B">
            <w:pPr>
              <w:pStyle w:val="TAH"/>
            </w:pPr>
            <w:r w:rsidRPr="00FF4632">
              <w:t>IMD order</w:t>
            </w:r>
          </w:p>
        </w:tc>
      </w:tr>
      <w:tr w:rsidR="00A65512" w14:paraId="34062447" w14:textId="77777777" w:rsidTr="0027327B">
        <w:trPr>
          <w:trHeight w:val="149"/>
          <w:jc w:val="center"/>
        </w:trPr>
        <w:tc>
          <w:tcPr>
            <w:tcW w:w="1738" w:type="dxa"/>
            <w:vMerge w:val="restart"/>
            <w:vAlign w:val="center"/>
          </w:tcPr>
          <w:p w14:paraId="1837DCE2" w14:textId="77777777" w:rsidR="00A65512" w:rsidRPr="00FF4632" w:rsidRDefault="00A65512" w:rsidP="0027327B">
            <w:pPr>
              <w:pStyle w:val="TAC"/>
            </w:pPr>
            <w:r w:rsidRPr="00FF4632">
              <w:rPr>
                <w:rFonts w:cs="Arial"/>
                <w:szCs w:val="22"/>
                <w:lang w:val="en-US" w:eastAsia="zh-CN"/>
              </w:rPr>
              <w:t>CA_n14A-n66A-n77A</w:t>
            </w:r>
          </w:p>
        </w:tc>
        <w:tc>
          <w:tcPr>
            <w:tcW w:w="1146" w:type="dxa"/>
            <w:vAlign w:val="center"/>
          </w:tcPr>
          <w:p w14:paraId="32219328" w14:textId="77777777" w:rsidR="00A65512" w:rsidRPr="00FF4632" w:rsidRDefault="00A65512" w:rsidP="0027327B">
            <w:pPr>
              <w:pStyle w:val="TAC"/>
            </w:pPr>
            <w:r w:rsidRPr="00FF4632">
              <w:t>n14</w:t>
            </w:r>
          </w:p>
        </w:tc>
        <w:tc>
          <w:tcPr>
            <w:tcW w:w="1160" w:type="dxa"/>
            <w:vAlign w:val="center"/>
          </w:tcPr>
          <w:p w14:paraId="4D174331" w14:textId="77777777" w:rsidR="00A65512" w:rsidRPr="00FF4632" w:rsidRDefault="00A65512" w:rsidP="0027327B">
            <w:pPr>
              <w:pStyle w:val="TAC"/>
            </w:pPr>
            <w:r w:rsidRPr="00FF4632">
              <w:t>793</w:t>
            </w:r>
          </w:p>
        </w:tc>
        <w:tc>
          <w:tcPr>
            <w:tcW w:w="746" w:type="dxa"/>
          </w:tcPr>
          <w:p w14:paraId="10798A97" w14:textId="77777777" w:rsidR="00A65512" w:rsidRPr="00FF4632" w:rsidRDefault="00A65512" w:rsidP="0027327B">
            <w:pPr>
              <w:pStyle w:val="TAC"/>
            </w:pPr>
            <w:r w:rsidRPr="00FF4632">
              <w:t>5</w:t>
            </w:r>
          </w:p>
        </w:tc>
        <w:tc>
          <w:tcPr>
            <w:tcW w:w="877" w:type="dxa"/>
          </w:tcPr>
          <w:p w14:paraId="21C689E4" w14:textId="77777777" w:rsidR="00A65512" w:rsidRPr="00FF4632" w:rsidRDefault="00A65512" w:rsidP="0027327B">
            <w:pPr>
              <w:pStyle w:val="TAC"/>
            </w:pPr>
            <w:r w:rsidRPr="00FF4632">
              <w:t>25</w:t>
            </w:r>
          </w:p>
        </w:tc>
        <w:tc>
          <w:tcPr>
            <w:tcW w:w="1299" w:type="dxa"/>
            <w:vAlign w:val="center"/>
          </w:tcPr>
          <w:p w14:paraId="58A4AACC" w14:textId="77777777" w:rsidR="00A65512" w:rsidRPr="00FF4632" w:rsidRDefault="00A65512" w:rsidP="0027327B">
            <w:pPr>
              <w:pStyle w:val="TAC"/>
            </w:pPr>
            <w:r w:rsidRPr="00FF4632">
              <w:t>763</w:t>
            </w:r>
          </w:p>
        </w:tc>
        <w:tc>
          <w:tcPr>
            <w:tcW w:w="634" w:type="dxa"/>
          </w:tcPr>
          <w:p w14:paraId="40392C13" w14:textId="77777777" w:rsidR="00A65512" w:rsidRPr="00FF4632" w:rsidRDefault="00A65512" w:rsidP="0027327B">
            <w:pPr>
              <w:pStyle w:val="TAC"/>
            </w:pPr>
            <w:r>
              <w:t>23.5</w:t>
            </w:r>
          </w:p>
        </w:tc>
        <w:tc>
          <w:tcPr>
            <w:tcW w:w="947" w:type="dxa"/>
          </w:tcPr>
          <w:p w14:paraId="6C5CB82E" w14:textId="77777777" w:rsidR="00A65512" w:rsidRPr="00FF4632" w:rsidRDefault="00A65512" w:rsidP="0027327B">
            <w:pPr>
              <w:pStyle w:val="TAC"/>
            </w:pPr>
            <w:r w:rsidRPr="00FF4632">
              <w:t>FDD</w:t>
            </w:r>
          </w:p>
        </w:tc>
        <w:tc>
          <w:tcPr>
            <w:tcW w:w="947" w:type="dxa"/>
            <w:vAlign w:val="center"/>
          </w:tcPr>
          <w:p w14:paraId="3C12B067" w14:textId="77777777" w:rsidR="00A65512" w:rsidRPr="00492CAF" w:rsidRDefault="00A65512" w:rsidP="0027327B">
            <w:pPr>
              <w:pStyle w:val="TAC"/>
              <w:rPr>
                <w:vertAlign w:val="superscript"/>
              </w:rPr>
            </w:pPr>
            <w:r w:rsidRPr="00FF4632">
              <w:t>IMD3</w:t>
            </w:r>
            <w:r>
              <w:rPr>
                <w:vertAlign w:val="superscript"/>
              </w:rPr>
              <w:t>zz</w:t>
            </w:r>
          </w:p>
        </w:tc>
      </w:tr>
      <w:tr w:rsidR="00A65512" w14:paraId="6891132F" w14:textId="77777777" w:rsidTr="0027327B">
        <w:trPr>
          <w:trHeight w:val="57"/>
          <w:jc w:val="center"/>
        </w:trPr>
        <w:tc>
          <w:tcPr>
            <w:tcW w:w="1738" w:type="dxa"/>
            <w:vMerge/>
            <w:vAlign w:val="center"/>
          </w:tcPr>
          <w:p w14:paraId="6AAA8EDB" w14:textId="77777777" w:rsidR="00A65512" w:rsidRPr="00FF4632" w:rsidRDefault="00A65512" w:rsidP="0027327B">
            <w:pPr>
              <w:pStyle w:val="TAC"/>
            </w:pPr>
          </w:p>
        </w:tc>
        <w:tc>
          <w:tcPr>
            <w:tcW w:w="1146" w:type="dxa"/>
            <w:vAlign w:val="center"/>
          </w:tcPr>
          <w:p w14:paraId="2C376A4F" w14:textId="77777777" w:rsidR="00A65512" w:rsidRPr="00FF4632" w:rsidRDefault="00A65512" w:rsidP="0027327B">
            <w:pPr>
              <w:pStyle w:val="TAC"/>
            </w:pPr>
            <w:r w:rsidRPr="00FF4632">
              <w:t>n66</w:t>
            </w:r>
          </w:p>
        </w:tc>
        <w:tc>
          <w:tcPr>
            <w:tcW w:w="1160" w:type="dxa"/>
            <w:vAlign w:val="center"/>
          </w:tcPr>
          <w:p w14:paraId="64F6311D" w14:textId="77777777" w:rsidR="00A65512" w:rsidRPr="00FF4632" w:rsidRDefault="00A65512" w:rsidP="0027327B">
            <w:pPr>
              <w:pStyle w:val="TAC"/>
            </w:pPr>
            <w:r w:rsidRPr="00FF4632">
              <w:t>1712.5</w:t>
            </w:r>
          </w:p>
        </w:tc>
        <w:tc>
          <w:tcPr>
            <w:tcW w:w="746" w:type="dxa"/>
          </w:tcPr>
          <w:p w14:paraId="53C70C43" w14:textId="77777777" w:rsidR="00A65512" w:rsidRPr="00FF4632" w:rsidRDefault="00A65512" w:rsidP="0027327B">
            <w:pPr>
              <w:pStyle w:val="TAC"/>
            </w:pPr>
            <w:r w:rsidRPr="00FF4632">
              <w:t>5</w:t>
            </w:r>
          </w:p>
        </w:tc>
        <w:tc>
          <w:tcPr>
            <w:tcW w:w="877" w:type="dxa"/>
          </w:tcPr>
          <w:p w14:paraId="162E414E" w14:textId="77777777" w:rsidR="00A65512" w:rsidRPr="00FF4632" w:rsidRDefault="00A65512" w:rsidP="0027327B">
            <w:pPr>
              <w:pStyle w:val="TAC"/>
            </w:pPr>
            <w:r w:rsidRPr="00FF4632">
              <w:t>25</w:t>
            </w:r>
          </w:p>
        </w:tc>
        <w:tc>
          <w:tcPr>
            <w:tcW w:w="1299" w:type="dxa"/>
            <w:vAlign w:val="center"/>
          </w:tcPr>
          <w:p w14:paraId="078C1472" w14:textId="77777777" w:rsidR="00A65512" w:rsidRPr="00FF4632" w:rsidRDefault="00A65512" w:rsidP="0027327B">
            <w:pPr>
              <w:pStyle w:val="TAC"/>
            </w:pPr>
            <w:r w:rsidRPr="00FF4632">
              <w:t>2112.5</w:t>
            </w:r>
          </w:p>
        </w:tc>
        <w:tc>
          <w:tcPr>
            <w:tcW w:w="634" w:type="dxa"/>
          </w:tcPr>
          <w:p w14:paraId="23F91B5A" w14:textId="77777777" w:rsidR="00A65512" w:rsidRPr="00FF4632" w:rsidRDefault="00A65512" w:rsidP="0027327B">
            <w:pPr>
              <w:pStyle w:val="TAC"/>
            </w:pPr>
            <w:r w:rsidRPr="00FF4632">
              <w:t>N/A</w:t>
            </w:r>
          </w:p>
        </w:tc>
        <w:tc>
          <w:tcPr>
            <w:tcW w:w="947" w:type="dxa"/>
          </w:tcPr>
          <w:p w14:paraId="269B1F8B" w14:textId="77777777" w:rsidR="00A65512" w:rsidRPr="00FF4632" w:rsidRDefault="00A65512" w:rsidP="0027327B">
            <w:pPr>
              <w:pStyle w:val="TAC"/>
            </w:pPr>
            <w:r w:rsidRPr="00FF4632">
              <w:t>FDD</w:t>
            </w:r>
          </w:p>
        </w:tc>
        <w:tc>
          <w:tcPr>
            <w:tcW w:w="947" w:type="dxa"/>
            <w:vAlign w:val="center"/>
          </w:tcPr>
          <w:p w14:paraId="2815D4CA" w14:textId="77777777" w:rsidR="00A65512" w:rsidRPr="00FF4632" w:rsidRDefault="00A65512" w:rsidP="0027327B">
            <w:pPr>
              <w:pStyle w:val="TAC"/>
            </w:pPr>
            <w:r w:rsidRPr="00FF4632">
              <w:t>N/A</w:t>
            </w:r>
          </w:p>
        </w:tc>
      </w:tr>
      <w:tr w:rsidR="00A65512" w14:paraId="688570E6" w14:textId="77777777" w:rsidTr="0027327B">
        <w:trPr>
          <w:trHeight w:val="22"/>
          <w:jc w:val="center"/>
        </w:trPr>
        <w:tc>
          <w:tcPr>
            <w:tcW w:w="1738" w:type="dxa"/>
            <w:vMerge/>
          </w:tcPr>
          <w:p w14:paraId="2099EF0F" w14:textId="77777777" w:rsidR="00A65512" w:rsidRPr="00FF4632" w:rsidRDefault="00A65512" w:rsidP="0027327B">
            <w:pPr>
              <w:pStyle w:val="TAC"/>
            </w:pPr>
          </w:p>
        </w:tc>
        <w:tc>
          <w:tcPr>
            <w:tcW w:w="1146" w:type="dxa"/>
            <w:vAlign w:val="center"/>
          </w:tcPr>
          <w:p w14:paraId="4C74C506" w14:textId="77777777" w:rsidR="00A65512" w:rsidRPr="00FF4632" w:rsidRDefault="00A65512" w:rsidP="0027327B">
            <w:pPr>
              <w:pStyle w:val="TAC"/>
            </w:pPr>
            <w:r w:rsidRPr="00FF4632">
              <w:t>n77</w:t>
            </w:r>
          </w:p>
        </w:tc>
        <w:tc>
          <w:tcPr>
            <w:tcW w:w="1160" w:type="dxa"/>
            <w:vAlign w:val="center"/>
          </w:tcPr>
          <w:p w14:paraId="36B76853" w14:textId="77777777" w:rsidR="00A65512" w:rsidRPr="00FF4632" w:rsidRDefault="00A65512" w:rsidP="0027327B">
            <w:pPr>
              <w:pStyle w:val="TAC"/>
            </w:pPr>
            <w:r w:rsidRPr="00FF4632">
              <w:t>4188</w:t>
            </w:r>
          </w:p>
        </w:tc>
        <w:tc>
          <w:tcPr>
            <w:tcW w:w="746" w:type="dxa"/>
          </w:tcPr>
          <w:p w14:paraId="3529F645" w14:textId="77777777" w:rsidR="00A65512" w:rsidRPr="00FF4632" w:rsidRDefault="00A65512" w:rsidP="0027327B">
            <w:pPr>
              <w:pStyle w:val="TAC"/>
            </w:pPr>
            <w:r w:rsidRPr="00FF4632">
              <w:t>10</w:t>
            </w:r>
          </w:p>
        </w:tc>
        <w:tc>
          <w:tcPr>
            <w:tcW w:w="877" w:type="dxa"/>
          </w:tcPr>
          <w:p w14:paraId="25D97ECC" w14:textId="77777777" w:rsidR="00A65512" w:rsidRPr="00FF4632" w:rsidRDefault="00A65512" w:rsidP="0027327B">
            <w:pPr>
              <w:pStyle w:val="TAC"/>
            </w:pPr>
            <w:r w:rsidRPr="00FF4632">
              <w:t>50</w:t>
            </w:r>
          </w:p>
        </w:tc>
        <w:tc>
          <w:tcPr>
            <w:tcW w:w="1299" w:type="dxa"/>
            <w:vAlign w:val="center"/>
          </w:tcPr>
          <w:p w14:paraId="23E227C3" w14:textId="77777777" w:rsidR="00A65512" w:rsidRPr="00FF4632" w:rsidRDefault="00A65512" w:rsidP="0027327B">
            <w:pPr>
              <w:pStyle w:val="TAC"/>
            </w:pPr>
            <w:r w:rsidRPr="00FF4632">
              <w:t>4188</w:t>
            </w:r>
          </w:p>
        </w:tc>
        <w:tc>
          <w:tcPr>
            <w:tcW w:w="634" w:type="dxa"/>
          </w:tcPr>
          <w:p w14:paraId="361C1A8A" w14:textId="77777777" w:rsidR="00A65512" w:rsidRPr="00FF4632" w:rsidRDefault="00A65512" w:rsidP="0027327B">
            <w:pPr>
              <w:pStyle w:val="TAC"/>
            </w:pPr>
            <w:r w:rsidRPr="00FF4632">
              <w:t>N/A</w:t>
            </w:r>
          </w:p>
        </w:tc>
        <w:tc>
          <w:tcPr>
            <w:tcW w:w="947" w:type="dxa"/>
          </w:tcPr>
          <w:p w14:paraId="6F32EA89" w14:textId="77777777" w:rsidR="00A65512" w:rsidRPr="00FF4632" w:rsidRDefault="00A65512" w:rsidP="0027327B">
            <w:pPr>
              <w:pStyle w:val="TAC"/>
            </w:pPr>
            <w:r w:rsidRPr="00FF4632">
              <w:t>TDD</w:t>
            </w:r>
          </w:p>
        </w:tc>
        <w:tc>
          <w:tcPr>
            <w:tcW w:w="947" w:type="dxa"/>
            <w:vAlign w:val="center"/>
          </w:tcPr>
          <w:p w14:paraId="0F5C71C6" w14:textId="77777777" w:rsidR="00A65512" w:rsidRPr="00FF4632" w:rsidRDefault="00A65512" w:rsidP="0027327B">
            <w:pPr>
              <w:pStyle w:val="TAC"/>
            </w:pPr>
            <w:r w:rsidRPr="00FF4632">
              <w:t>N/A</w:t>
            </w:r>
          </w:p>
        </w:tc>
      </w:tr>
      <w:tr w:rsidR="00A65512" w14:paraId="470C55DC" w14:textId="77777777" w:rsidTr="0027327B">
        <w:trPr>
          <w:trHeight w:val="22"/>
          <w:jc w:val="center"/>
        </w:trPr>
        <w:tc>
          <w:tcPr>
            <w:tcW w:w="1738" w:type="dxa"/>
            <w:vMerge/>
          </w:tcPr>
          <w:p w14:paraId="62491BB1" w14:textId="77777777" w:rsidR="00A65512" w:rsidRPr="00FF4632" w:rsidRDefault="00A65512" w:rsidP="0027327B">
            <w:pPr>
              <w:pStyle w:val="TAC"/>
            </w:pPr>
          </w:p>
        </w:tc>
        <w:tc>
          <w:tcPr>
            <w:tcW w:w="1146" w:type="dxa"/>
            <w:vAlign w:val="center"/>
          </w:tcPr>
          <w:p w14:paraId="29B843F9" w14:textId="77777777" w:rsidR="00A65512" w:rsidRPr="00FF4632" w:rsidRDefault="00A65512" w:rsidP="0027327B">
            <w:pPr>
              <w:pStyle w:val="TAC"/>
            </w:pPr>
            <w:r w:rsidRPr="00FF4632">
              <w:t>n14</w:t>
            </w:r>
          </w:p>
        </w:tc>
        <w:tc>
          <w:tcPr>
            <w:tcW w:w="1160" w:type="dxa"/>
            <w:tcBorders>
              <w:top w:val="single" w:sz="4" w:space="0" w:color="auto"/>
              <w:left w:val="single" w:sz="4" w:space="0" w:color="auto"/>
              <w:bottom w:val="single" w:sz="4" w:space="0" w:color="auto"/>
              <w:right w:val="single" w:sz="4" w:space="0" w:color="auto"/>
            </w:tcBorders>
            <w:vAlign w:val="center"/>
          </w:tcPr>
          <w:p w14:paraId="1D1465CD" w14:textId="77777777" w:rsidR="00A65512" w:rsidRPr="00FF4632" w:rsidRDefault="00A65512" w:rsidP="0027327B">
            <w:pPr>
              <w:pStyle w:val="TAC"/>
            </w:pPr>
            <w:r w:rsidRPr="00FF4632">
              <w:t>793</w:t>
            </w:r>
          </w:p>
        </w:tc>
        <w:tc>
          <w:tcPr>
            <w:tcW w:w="746" w:type="dxa"/>
          </w:tcPr>
          <w:p w14:paraId="329221BF" w14:textId="77777777" w:rsidR="00A65512" w:rsidRPr="00FF4632" w:rsidRDefault="00A65512" w:rsidP="0027327B">
            <w:pPr>
              <w:pStyle w:val="TAC"/>
            </w:pPr>
            <w:r w:rsidRPr="00FF4632">
              <w:t>5</w:t>
            </w:r>
          </w:p>
        </w:tc>
        <w:tc>
          <w:tcPr>
            <w:tcW w:w="877" w:type="dxa"/>
          </w:tcPr>
          <w:p w14:paraId="2B255FAD" w14:textId="77777777" w:rsidR="00A65512" w:rsidRPr="00FF4632" w:rsidRDefault="00A65512" w:rsidP="0027327B">
            <w:pPr>
              <w:pStyle w:val="TAC"/>
            </w:pPr>
            <w:r w:rsidRPr="00FF4632">
              <w:t>25</w:t>
            </w:r>
          </w:p>
        </w:tc>
        <w:tc>
          <w:tcPr>
            <w:tcW w:w="1299" w:type="dxa"/>
            <w:tcBorders>
              <w:top w:val="single" w:sz="4" w:space="0" w:color="auto"/>
              <w:left w:val="single" w:sz="4" w:space="0" w:color="auto"/>
              <w:bottom w:val="single" w:sz="4" w:space="0" w:color="auto"/>
              <w:right w:val="single" w:sz="4" w:space="0" w:color="auto"/>
            </w:tcBorders>
            <w:vAlign w:val="center"/>
          </w:tcPr>
          <w:p w14:paraId="53D427AB" w14:textId="77777777" w:rsidR="00A65512" w:rsidRPr="00FF4632" w:rsidRDefault="00A65512" w:rsidP="0027327B">
            <w:pPr>
              <w:pStyle w:val="TAC"/>
            </w:pPr>
            <w:r w:rsidRPr="00FF4632">
              <w:t>763</w:t>
            </w:r>
          </w:p>
        </w:tc>
        <w:tc>
          <w:tcPr>
            <w:tcW w:w="634" w:type="dxa"/>
          </w:tcPr>
          <w:p w14:paraId="0D02B154" w14:textId="77777777" w:rsidR="00A65512" w:rsidRPr="00FF4632" w:rsidRDefault="00A65512" w:rsidP="0027327B">
            <w:pPr>
              <w:pStyle w:val="TAC"/>
            </w:pPr>
            <w:r w:rsidRPr="00FF4632">
              <w:t>N/A</w:t>
            </w:r>
          </w:p>
        </w:tc>
        <w:tc>
          <w:tcPr>
            <w:tcW w:w="947" w:type="dxa"/>
          </w:tcPr>
          <w:p w14:paraId="3B598DB3" w14:textId="77777777" w:rsidR="00A65512" w:rsidRPr="00FF4632" w:rsidRDefault="00A65512" w:rsidP="0027327B">
            <w:pPr>
              <w:pStyle w:val="TAC"/>
            </w:pPr>
            <w:r w:rsidRPr="00FF4632">
              <w:t>FDD</w:t>
            </w:r>
          </w:p>
        </w:tc>
        <w:tc>
          <w:tcPr>
            <w:tcW w:w="947" w:type="dxa"/>
            <w:vAlign w:val="center"/>
          </w:tcPr>
          <w:p w14:paraId="759DEFFB" w14:textId="77777777" w:rsidR="00A65512" w:rsidRPr="00FF4632" w:rsidRDefault="00A65512" w:rsidP="0027327B">
            <w:pPr>
              <w:pStyle w:val="TAC"/>
            </w:pPr>
            <w:r w:rsidRPr="00FF4632">
              <w:t>N/A</w:t>
            </w:r>
          </w:p>
        </w:tc>
      </w:tr>
      <w:tr w:rsidR="00A65512" w14:paraId="36AA03C4" w14:textId="77777777" w:rsidTr="0027327B">
        <w:trPr>
          <w:trHeight w:val="22"/>
          <w:jc w:val="center"/>
        </w:trPr>
        <w:tc>
          <w:tcPr>
            <w:tcW w:w="1738" w:type="dxa"/>
            <w:vMerge/>
          </w:tcPr>
          <w:p w14:paraId="3F46C57E" w14:textId="77777777" w:rsidR="00A65512" w:rsidRPr="00FF4632" w:rsidRDefault="00A65512" w:rsidP="0027327B">
            <w:pPr>
              <w:pStyle w:val="TAC"/>
            </w:pPr>
          </w:p>
        </w:tc>
        <w:tc>
          <w:tcPr>
            <w:tcW w:w="1146" w:type="dxa"/>
            <w:vAlign w:val="center"/>
          </w:tcPr>
          <w:p w14:paraId="1913542F" w14:textId="77777777" w:rsidR="00A65512" w:rsidRPr="00FF4632" w:rsidRDefault="00A65512"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159147A6" w14:textId="77777777" w:rsidR="00A65512" w:rsidRPr="00FF4632" w:rsidRDefault="00A65512" w:rsidP="0027327B">
            <w:pPr>
              <w:pStyle w:val="TAC"/>
            </w:pPr>
            <w:r w:rsidRPr="00FF4632">
              <w:t>1755</w:t>
            </w:r>
          </w:p>
        </w:tc>
        <w:tc>
          <w:tcPr>
            <w:tcW w:w="746" w:type="dxa"/>
          </w:tcPr>
          <w:p w14:paraId="0176641B" w14:textId="77777777" w:rsidR="00A65512" w:rsidRPr="00FF4632" w:rsidRDefault="00A65512" w:rsidP="0027327B">
            <w:pPr>
              <w:pStyle w:val="TAC"/>
            </w:pPr>
            <w:r w:rsidRPr="00FF4632">
              <w:t>5</w:t>
            </w:r>
          </w:p>
        </w:tc>
        <w:tc>
          <w:tcPr>
            <w:tcW w:w="877" w:type="dxa"/>
          </w:tcPr>
          <w:p w14:paraId="35EB0726" w14:textId="77777777" w:rsidR="00A65512" w:rsidRPr="00FF4632" w:rsidRDefault="00A65512" w:rsidP="0027327B">
            <w:pPr>
              <w:pStyle w:val="TAC"/>
            </w:pPr>
            <w:r w:rsidRPr="00FF4632">
              <w:t>25</w:t>
            </w:r>
          </w:p>
        </w:tc>
        <w:tc>
          <w:tcPr>
            <w:tcW w:w="1299" w:type="dxa"/>
            <w:tcBorders>
              <w:top w:val="single" w:sz="4" w:space="0" w:color="auto"/>
              <w:left w:val="single" w:sz="4" w:space="0" w:color="auto"/>
              <w:bottom w:val="single" w:sz="4" w:space="0" w:color="auto"/>
              <w:right w:val="single" w:sz="4" w:space="0" w:color="auto"/>
            </w:tcBorders>
            <w:vAlign w:val="center"/>
          </w:tcPr>
          <w:p w14:paraId="147DFE25" w14:textId="77777777" w:rsidR="00A65512" w:rsidRPr="00FF4632" w:rsidRDefault="00A65512" w:rsidP="0027327B">
            <w:pPr>
              <w:pStyle w:val="TAC"/>
            </w:pPr>
            <w:r w:rsidRPr="00FF4632">
              <w:t>2155</w:t>
            </w:r>
          </w:p>
        </w:tc>
        <w:tc>
          <w:tcPr>
            <w:tcW w:w="634" w:type="dxa"/>
          </w:tcPr>
          <w:p w14:paraId="408B9F5E" w14:textId="77777777" w:rsidR="00A65512" w:rsidRPr="00FF4632" w:rsidRDefault="00A65512" w:rsidP="0027327B">
            <w:pPr>
              <w:pStyle w:val="TAC"/>
            </w:pPr>
            <w:r>
              <w:t>21.4</w:t>
            </w:r>
          </w:p>
        </w:tc>
        <w:tc>
          <w:tcPr>
            <w:tcW w:w="947" w:type="dxa"/>
          </w:tcPr>
          <w:p w14:paraId="476DAF64" w14:textId="77777777" w:rsidR="00A65512" w:rsidRPr="00FF4632" w:rsidRDefault="00A65512" w:rsidP="0027327B">
            <w:pPr>
              <w:pStyle w:val="TAC"/>
            </w:pPr>
            <w:r w:rsidRPr="00FF4632">
              <w:t>FDD</w:t>
            </w:r>
          </w:p>
        </w:tc>
        <w:tc>
          <w:tcPr>
            <w:tcW w:w="947" w:type="dxa"/>
            <w:vAlign w:val="center"/>
          </w:tcPr>
          <w:p w14:paraId="55EE6BCA" w14:textId="77777777" w:rsidR="00A65512" w:rsidRPr="00FF4632" w:rsidRDefault="00A65512" w:rsidP="0027327B">
            <w:pPr>
              <w:pStyle w:val="TAC"/>
            </w:pPr>
            <w:r w:rsidRPr="00FF4632">
              <w:t>IMD3</w:t>
            </w:r>
          </w:p>
        </w:tc>
      </w:tr>
      <w:tr w:rsidR="00A65512" w14:paraId="3FBFD422" w14:textId="77777777" w:rsidTr="0027327B">
        <w:trPr>
          <w:trHeight w:val="22"/>
          <w:jc w:val="center"/>
        </w:trPr>
        <w:tc>
          <w:tcPr>
            <w:tcW w:w="1738" w:type="dxa"/>
            <w:vMerge/>
          </w:tcPr>
          <w:p w14:paraId="335F58CF" w14:textId="77777777" w:rsidR="00A65512" w:rsidRPr="00FF4632" w:rsidRDefault="00A65512" w:rsidP="0027327B">
            <w:pPr>
              <w:pStyle w:val="TAC"/>
            </w:pPr>
          </w:p>
        </w:tc>
        <w:tc>
          <w:tcPr>
            <w:tcW w:w="1146" w:type="dxa"/>
            <w:vAlign w:val="center"/>
          </w:tcPr>
          <w:p w14:paraId="6BDED889" w14:textId="77777777" w:rsidR="00A65512" w:rsidRPr="00FF4632" w:rsidRDefault="00A65512"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5F25E9B7" w14:textId="77777777" w:rsidR="00A65512" w:rsidRPr="00FF4632" w:rsidRDefault="00A65512" w:rsidP="0027327B">
            <w:pPr>
              <w:pStyle w:val="TAC"/>
            </w:pPr>
            <w:r w:rsidRPr="00FF4632">
              <w:t>3741</w:t>
            </w:r>
          </w:p>
        </w:tc>
        <w:tc>
          <w:tcPr>
            <w:tcW w:w="746" w:type="dxa"/>
          </w:tcPr>
          <w:p w14:paraId="4C840BB0" w14:textId="77777777" w:rsidR="00A65512" w:rsidRPr="00FF4632" w:rsidRDefault="00A65512" w:rsidP="0027327B">
            <w:pPr>
              <w:pStyle w:val="TAC"/>
            </w:pPr>
            <w:r w:rsidRPr="00FF4632">
              <w:t>10</w:t>
            </w:r>
          </w:p>
        </w:tc>
        <w:tc>
          <w:tcPr>
            <w:tcW w:w="877" w:type="dxa"/>
          </w:tcPr>
          <w:p w14:paraId="00C14299" w14:textId="77777777" w:rsidR="00A65512" w:rsidRPr="00FF4632" w:rsidRDefault="00A65512" w:rsidP="0027327B">
            <w:pPr>
              <w:pStyle w:val="TAC"/>
            </w:pPr>
            <w:r w:rsidRPr="00FF4632">
              <w:t>50</w:t>
            </w:r>
          </w:p>
        </w:tc>
        <w:tc>
          <w:tcPr>
            <w:tcW w:w="1299" w:type="dxa"/>
            <w:tcBorders>
              <w:top w:val="single" w:sz="4" w:space="0" w:color="auto"/>
              <w:left w:val="single" w:sz="4" w:space="0" w:color="auto"/>
              <w:bottom w:val="single" w:sz="4" w:space="0" w:color="auto"/>
              <w:right w:val="single" w:sz="4" w:space="0" w:color="auto"/>
            </w:tcBorders>
            <w:vAlign w:val="center"/>
          </w:tcPr>
          <w:p w14:paraId="11248B07" w14:textId="77777777" w:rsidR="00A65512" w:rsidRPr="00FF4632" w:rsidRDefault="00A65512" w:rsidP="0027327B">
            <w:pPr>
              <w:pStyle w:val="TAC"/>
            </w:pPr>
            <w:r w:rsidRPr="00FF4632">
              <w:t>3741</w:t>
            </w:r>
          </w:p>
        </w:tc>
        <w:tc>
          <w:tcPr>
            <w:tcW w:w="634" w:type="dxa"/>
          </w:tcPr>
          <w:p w14:paraId="41F63BCC" w14:textId="77777777" w:rsidR="00A65512" w:rsidRPr="00FF4632" w:rsidRDefault="00A65512" w:rsidP="0027327B">
            <w:pPr>
              <w:pStyle w:val="TAC"/>
            </w:pPr>
            <w:r w:rsidRPr="00FF4632">
              <w:t>N/A</w:t>
            </w:r>
          </w:p>
        </w:tc>
        <w:tc>
          <w:tcPr>
            <w:tcW w:w="947" w:type="dxa"/>
          </w:tcPr>
          <w:p w14:paraId="1E60E58E" w14:textId="77777777" w:rsidR="00A65512" w:rsidRPr="00FF4632" w:rsidRDefault="00A65512" w:rsidP="0027327B">
            <w:pPr>
              <w:pStyle w:val="TAC"/>
            </w:pPr>
            <w:r w:rsidRPr="00FF4632">
              <w:t>TDD</w:t>
            </w:r>
          </w:p>
        </w:tc>
        <w:tc>
          <w:tcPr>
            <w:tcW w:w="947" w:type="dxa"/>
            <w:vAlign w:val="center"/>
          </w:tcPr>
          <w:p w14:paraId="06532BB1" w14:textId="77777777" w:rsidR="00A65512" w:rsidRPr="00FF4632" w:rsidRDefault="00A65512" w:rsidP="0027327B">
            <w:pPr>
              <w:pStyle w:val="TAC"/>
            </w:pPr>
            <w:r w:rsidRPr="00FF4632">
              <w:t>N/A</w:t>
            </w:r>
          </w:p>
        </w:tc>
      </w:tr>
      <w:tr w:rsidR="00A65512" w14:paraId="70EC06E5" w14:textId="77777777" w:rsidTr="0027327B">
        <w:trPr>
          <w:trHeight w:val="22"/>
          <w:jc w:val="center"/>
        </w:trPr>
        <w:tc>
          <w:tcPr>
            <w:tcW w:w="9494" w:type="dxa"/>
            <w:gridSpan w:val="9"/>
          </w:tcPr>
          <w:p w14:paraId="3D39E3FC" w14:textId="77777777" w:rsidR="00A65512" w:rsidRPr="00FF4632" w:rsidRDefault="00A65512" w:rsidP="0027327B">
            <w:pPr>
              <w:pStyle w:val="TAN"/>
            </w:pPr>
            <w:r w:rsidRPr="00983991">
              <w:rPr>
                <w:lang w:eastAsia="ja-JP"/>
              </w:rPr>
              <w:t xml:space="preserve">NOTE </w:t>
            </w:r>
            <w:r>
              <w:rPr>
                <w:lang w:eastAsia="ja-JP"/>
              </w:rPr>
              <w:t>ZZ</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r>
              <w:rPr>
                <w:szCs w:val="18"/>
                <w:lang w:eastAsia="ja-JP"/>
              </w:rPr>
              <w:t>.</w:t>
            </w:r>
          </w:p>
        </w:tc>
      </w:tr>
    </w:tbl>
    <w:p w14:paraId="29D182EB" w14:textId="77777777" w:rsidR="00A65512" w:rsidRDefault="00A65512" w:rsidP="00A65512"/>
    <w:p w14:paraId="6598316F" w14:textId="61499A88" w:rsidR="00A65512" w:rsidRDefault="00A65512" w:rsidP="00A65512">
      <w:pPr>
        <w:pStyle w:val="Heading4"/>
        <w:tabs>
          <w:tab w:val="left" w:pos="0"/>
        </w:tabs>
        <w:ind w:left="0" w:firstLine="0"/>
        <w:rPr>
          <w:rFonts w:cs="Arial"/>
          <w:lang w:val="en-US" w:eastAsia="zh-CN"/>
        </w:rPr>
      </w:pPr>
      <w:bookmarkStart w:id="201" w:name="_Toc97546998"/>
      <w:r>
        <w:rPr>
          <w:rFonts w:cs="Arial"/>
        </w:rPr>
        <w:t>6.10.3</w:t>
      </w:r>
      <w:r>
        <w:rPr>
          <w:rFonts w:cs="Arial"/>
          <w:lang w:eastAsia="zh-CN"/>
        </w:rPr>
        <w:t>.2</w:t>
      </w:r>
      <w:r>
        <w:rPr>
          <w:rFonts w:cs="Arial"/>
          <w:lang w:eastAsia="zh-CN"/>
        </w:rPr>
        <w:tab/>
        <w:t>Power class 2 Case</w:t>
      </w:r>
      <w:r>
        <w:rPr>
          <w:rFonts w:cs="Arial"/>
          <w:lang w:val="en-US" w:eastAsia="zh-CN"/>
        </w:rPr>
        <w:t xml:space="preserve"> B</w:t>
      </w:r>
      <w:bookmarkEnd w:id="201"/>
    </w:p>
    <w:p w14:paraId="1AAD54C8" w14:textId="08B669E7" w:rsidR="00A65512" w:rsidRDefault="00A65512" w:rsidP="00A65512">
      <w:pPr>
        <w:rPr>
          <w:iCs/>
          <w:lang w:eastAsia="zh-CN"/>
        </w:rPr>
      </w:pPr>
      <w:r>
        <w:rPr>
          <w:iCs/>
          <w:lang w:eastAsia="zh-CN"/>
        </w:rPr>
        <w:t xml:space="preserve">The additional MSD due to intermodulation for PC2 Case B CA_n14A-n66A-n77A are same as the Case A defined in Table 6.10.3.1-1. </w:t>
      </w:r>
    </w:p>
    <w:p w14:paraId="6BF00DCE" w14:textId="3F7A721A" w:rsidR="0027327B" w:rsidRPr="004D3578" w:rsidRDefault="008F09CE" w:rsidP="0027327B">
      <w:pPr>
        <w:pStyle w:val="Heading2"/>
        <w:rPr>
          <w:lang w:eastAsia="zh-CN"/>
        </w:rPr>
      </w:pPr>
      <w:bookmarkStart w:id="202" w:name="_Toc97546999"/>
      <w:r>
        <w:t>6.11</w:t>
      </w:r>
      <w:r w:rsidR="0027327B" w:rsidRPr="004D3578">
        <w:tab/>
      </w:r>
      <w:r w:rsidR="0027327B">
        <w:rPr>
          <w:lang w:eastAsia="zh-CN"/>
        </w:rPr>
        <w:t>CA_n30-n66-n77</w:t>
      </w:r>
      <w:bookmarkEnd w:id="202"/>
    </w:p>
    <w:p w14:paraId="734E90EB" w14:textId="250016DB" w:rsidR="0027327B" w:rsidRPr="001043CD" w:rsidRDefault="008F09CE" w:rsidP="0027327B">
      <w:pPr>
        <w:pStyle w:val="Heading3"/>
        <w:rPr>
          <w:rFonts w:cs="Arial"/>
          <w:szCs w:val="28"/>
          <w:lang w:eastAsia="zh-CN"/>
        </w:rPr>
      </w:pPr>
      <w:bookmarkStart w:id="203" w:name="_Toc97547000"/>
      <w:r>
        <w:rPr>
          <w:rFonts w:cs="Arial"/>
          <w:szCs w:val="28"/>
          <w:lang w:eastAsia="zh-CN"/>
        </w:rPr>
        <w:t>6.11</w:t>
      </w:r>
      <w:r w:rsidR="0027327B" w:rsidRPr="001043CD">
        <w:rPr>
          <w:rFonts w:cs="Arial"/>
          <w:szCs w:val="28"/>
          <w:lang w:eastAsia="zh-CN"/>
        </w:rPr>
        <w:t>.</w:t>
      </w:r>
      <w:r w:rsidR="0027327B" w:rsidRPr="001043CD">
        <w:rPr>
          <w:rFonts w:cs="Arial" w:hint="eastAsia"/>
          <w:szCs w:val="28"/>
          <w:lang w:eastAsia="zh-CN"/>
        </w:rPr>
        <w:t>1</w:t>
      </w:r>
      <w:r w:rsidR="0027327B" w:rsidRPr="001043CD">
        <w:rPr>
          <w:rFonts w:cs="Arial"/>
          <w:szCs w:val="28"/>
          <w:lang w:eastAsia="zh-CN"/>
        </w:rPr>
        <w:tab/>
        <w:t>Configuration</w:t>
      </w:r>
      <w:r w:rsidR="0027327B" w:rsidRPr="001043CD">
        <w:rPr>
          <w:rFonts w:cs="Arial" w:hint="eastAsia"/>
          <w:szCs w:val="28"/>
          <w:lang w:eastAsia="zh-CN"/>
        </w:rPr>
        <w:t>s</w:t>
      </w:r>
      <w:bookmarkEnd w:id="203"/>
    </w:p>
    <w:p w14:paraId="281A7598" w14:textId="26D493B3" w:rsidR="0027327B" w:rsidRDefault="0027327B" w:rsidP="0027327B">
      <w:pPr>
        <w:pStyle w:val="TH"/>
        <w:rPr>
          <w:lang w:eastAsia="ja-JP"/>
        </w:rPr>
      </w:pPr>
      <w:r>
        <w:rPr>
          <w:lang w:val="en-US"/>
        </w:rPr>
        <w:t xml:space="preserve">Table </w:t>
      </w:r>
      <w:r w:rsidR="008F09CE">
        <w:rPr>
          <w:lang w:val="en-US"/>
        </w:rPr>
        <w:t>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7327B" w14:paraId="43249BA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1E0331" w14:textId="77777777" w:rsidR="0027327B" w:rsidRPr="00D776B5" w:rsidRDefault="0027327B"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D2068" w14:textId="77777777" w:rsidR="0027327B" w:rsidRPr="00D776B5" w:rsidRDefault="0027327B"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0F2B2" w14:textId="77777777" w:rsidR="0027327B" w:rsidRPr="00D776B5" w:rsidRDefault="0027327B"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B8A5A" w14:textId="77777777" w:rsidR="0027327B" w:rsidRPr="00D776B5" w:rsidRDefault="0027327B"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2789EC" w14:textId="77777777" w:rsidR="0027327B" w:rsidRPr="00D776B5" w:rsidRDefault="0027327B"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2D371" w14:textId="77777777" w:rsidR="0027327B" w:rsidRPr="00D776B5" w:rsidRDefault="0027327B"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64C13" w14:textId="77777777" w:rsidR="0027327B" w:rsidRPr="00D776B5" w:rsidRDefault="0027327B"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14D51" w14:textId="77777777" w:rsidR="0027327B" w:rsidRPr="00D776B5" w:rsidRDefault="0027327B"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00327" w14:textId="77777777" w:rsidR="0027327B" w:rsidRPr="00D776B5" w:rsidRDefault="0027327B"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35CA34" w14:textId="77777777" w:rsidR="0027327B" w:rsidRPr="00D776B5" w:rsidRDefault="0027327B"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9B2155" w14:textId="77777777" w:rsidR="0027327B" w:rsidRPr="00D776B5" w:rsidRDefault="0027327B"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A77D8" w14:textId="77777777" w:rsidR="0027327B" w:rsidRPr="00D776B5" w:rsidRDefault="0027327B"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B47BA0" w14:textId="77777777" w:rsidR="0027327B" w:rsidRPr="00D776B5" w:rsidRDefault="0027327B"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78104" w14:textId="77777777" w:rsidR="0027327B" w:rsidRPr="00D776B5" w:rsidRDefault="0027327B"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1D52C3" w14:textId="77777777" w:rsidR="0027327B" w:rsidRPr="00D776B5" w:rsidRDefault="0027327B"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CFAA7" w14:textId="77777777" w:rsidR="0027327B" w:rsidRPr="00D776B5" w:rsidRDefault="0027327B"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89D3A" w14:textId="77777777" w:rsidR="0027327B" w:rsidRPr="00D776B5" w:rsidRDefault="0027327B" w:rsidP="0027327B">
            <w:pPr>
              <w:pStyle w:val="TAH"/>
            </w:pPr>
            <w:r w:rsidRPr="00D776B5">
              <w:t>Bandwidth combination set</w:t>
            </w:r>
          </w:p>
        </w:tc>
      </w:tr>
      <w:tr w:rsidR="0027327B" w14:paraId="236AD3D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E7335FE" w14:textId="77777777" w:rsidR="0027327B" w:rsidRDefault="0027327B" w:rsidP="0027327B">
            <w:pPr>
              <w:pStyle w:val="TAC"/>
              <w:rPr>
                <w:color w:val="000000"/>
              </w:rPr>
            </w:pPr>
            <w:r>
              <w:t>CA_n30A-n66A-n77A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B4E8D" w14:textId="77777777" w:rsidR="0027327B" w:rsidRDefault="0027327B" w:rsidP="0027327B">
            <w:pPr>
              <w:pStyle w:val="TAC"/>
              <w:rPr>
                <w:color w:val="000000"/>
                <w:lang w:val="en-US" w:eastAsia="zh-CN" w:bidi="ar"/>
              </w:rPr>
            </w:pPr>
            <w:r>
              <w:t>CA_n30A-n77A,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316C09" w14:textId="77777777" w:rsidR="0027327B" w:rsidRDefault="0027327B"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A75EE"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5AEB13"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919E8"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3C99A"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9D735"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020A48"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15A14"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F976A7"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99FC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83C7EB"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983C6"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611115"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9176A" w14:textId="77777777" w:rsidR="0027327B" w:rsidRDefault="0027327B"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640D9C" w14:textId="77777777" w:rsidR="0027327B" w:rsidRDefault="0027327B" w:rsidP="0027327B">
            <w:pPr>
              <w:pStyle w:val="TAC"/>
            </w:pPr>
            <w:r>
              <w:rPr>
                <w:lang w:val="en-US" w:eastAsia="zh-CN" w:bidi="ar"/>
              </w:rPr>
              <w:t>0</w:t>
            </w:r>
          </w:p>
        </w:tc>
      </w:tr>
      <w:tr w:rsidR="0027327B" w14:paraId="2EAB9197"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44CD0F7"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97DFB"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2CF63" w14:textId="77777777" w:rsidR="0027327B" w:rsidRDefault="0027327B"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AF491"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50BDB"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E4BEB5" w14:textId="77777777" w:rsidR="0027327B" w:rsidRDefault="0027327B"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4D9AD"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FBD55"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9F268A"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9672F8"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C5713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95B5C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6C83DD"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BA1E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00FFC"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821F4C" w14:textId="77777777" w:rsidR="0027327B" w:rsidRDefault="0027327B"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77E0E" w14:textId="77777777" w:rsidR="0027327B" w:rsidRDefault="0027327B" w:rsidP="0027327B">
            <w:pPr>
              <w:jc w:val="center"/>
              <w:rPr>
                <w:rFonts w:ascii="Arial" w:hAnsi="Arial" w:cs="Arial"/>
                <w:color w:val="000000"/>
                <w:sz w:val="18"/>
                <w:szCs w:val="18"/>
              </w:rPr>
            </w:pPr>
          </w:p>
        </w:tc>
      </w:tr>
      <w:tr w:rsidR="0027327B" w14:paraId="240BF27F"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6FD11AB"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9B8F5C"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785C7" w14:textId="77777777" w:rsidR="0027327B" w:rsidRDefault="0027327B"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3F678"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2FE89"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B964D" w14:textId="77777777" w:rsidR="0027327B" w:rsidRDefault="0027327B"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1DB38"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3C59E"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102CF"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0592D1"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E510A" w14:textId="77777777" w:rsidR="0027327B" w:rsidRDefault="0027327B"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7C2CD" w14:textId="77777777" w:rsidR="0027327B" w:rsidRDefault="0027327B"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907F7" w14:textId="77777777" w:rsidR="0027327B" w:rsidRDefault="0027327B"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93723C" w14:textId="77777777" w:rsidR="0027327B" w:rsidRDefault="0027327B"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924A07" w14:textId="77777777" w:rsidR="0027327B" w:rsidRDefault="0027327B"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ECD68" w14:textId="77777777" w:rsidR="0027327B" w:rsidRDefault="0027327B"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8AC09C" w14:textId="77777777" w:rsidR="0027327B" w:rsidRDefault="0027327B" w:rsidP="0027327B">
            <w:pPr>
              <w:jc w:val="center"/>
              <w:rPr>
                <w:rFonts w:ascii="Arial" w:hAnsi="Arial" w:cs="Arial"/>
                <w:color w:val="000000"/>
                <w:sz w:val="18"/>
                <w:szCs w:val="18"/>
              </w:rPr>
            </w:pPr>
          </w:p>
        </w:tc>
      </w:tr>
    </w:tbl>
    <w:p w14:paraId="7962B319" w14:textId="77777777" w:rsidR="0027327B" w:rsidRDefault="0027327B" w:rsidP="0027327B">
      <w:pPr>
        <w:rPr>
          <w:sz w:val="16"/>
          <w:szCs w:val="16"/>
          <w:lang w:eastAsia="zh-CN"/>
        </w:rPr>
      </w:pPr>
    </w:p>
    <w:p w14:paraId="5A7DB26D" w14:textId="3B1C9577" w:rsidR="0027327B" w:rsidRPr="001043CD" w:rsidRDefault="008F09CE" w:rsidP="0027327B">
      <w:pPr>
        <w:pStyle w:val="Heading3"/>
        <w:rPr>
          <w:lang w:val="en-US" w:eastAsia="zh-CN"/>
        </w:rPr>
      </w:pPr>
      <w:bookmarkStart w:id="204" w:name="_Toc97547001"/>
      <w:r>
        <w:rPr>
          <w:lang w:eastAsia="zh-CN"/>
        </w:rPr>
        <w:t>6.11</w:t>
      </w:r>
      <w:r w:rsidR="0027327B" w:rsidRPr="001043CD">
        <w:rPr>
          <w:lang w:eastAsia="zh-CN"/>
        </w:rPr>
        <w:t>.</w:t>
      </w:r>
      <w:r w:rsidR="0027327B" w:rsidRPr="001043CD">
        <w:rPr>
          <w:rFonts w:hint="eastAsia"/>
          <w:lang w:eastAsia="zh-CN"/>
        </w:rPr>
        <w:t>2</w:t>
      </w:r>
      <w:r w:rsidR="0027327B" w:rsidRPr="001043CD">
        <w:rPr>
          <w:lang w:eastAsia="zh-CN"/>
        </w:rPr>
        <w:tab/>
      </w:r>
      <w:r w:rsidR="0027327B" w:rsidRPr="001043CD">
        <w:rPr>
          <w:lang w:val="en-US" w:eastAsia="zh-CN"/>
        </w:rPr>
        <w:t>Maximum output power</w:t>
      </w:r>
      <w:bookmarkEnd w:id="204"/>
    </w:p>
    <w:p w14:paraId="2332F29D" w14:textId="2E14BD14" w:rsidR="0027327B" w:rsidRDefault="0027327B" w:rsidP="0027327B">
      <w:pPr>
        <w:pStyle w:val="TH"/>
        <w:rPr>
          <w:lang w:eastAsia="zh-CN"/>
        </w:rPr>
      </w:pPr>
      <w:r>
        <w:t xml:space="preserve">Table </w:t>
      </w:r>
      <w:r w:rsidR="008F09CE">
        <w:t>6.11</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7327B" w:rsidRPr="00530DFD" w14:paraId="322DC85C" w14:textId="77777777" w:rsidTr="0027327B">
        <w:trPr>
          <w:trHeight w:val="383"/>
          <w:jc w:val="center"/>
        </w:trPr>
        <w:tc>
          <w:tcPr>
            <w:tcW w:w="1679" w:type="dxa"/>
          </w:tcPr>
          <w:p w14:paraId="749243E7" w14:textId="77777777" w:rsidR="0027327B" w:rsidRPr="00EC6D89" w:rsidRDefault="0027327B" w:rsidP="0027327B">
            <w:pPr>
              <w:pStyle w:val="TAH"/>
              <w:rPr>
                <w:lang w:val="en-US" w:eastAsia="zh-CN"/>
              </w:rPr>
            </w:pPr>
            <w:r w:rsidRPr="00B0188E">
              <w:rPr>
                <w:lang w:val="en-US" w:eastAsia="zh-CN"/>
              </w:rPr>
              <w:t>Uplink CA configuration</w:t>
            </w:r>
          </w:p>
        </w:tc>
        <w:tc>
          <w:tcPr>
            <w:tcW w:w="2045" w:type="dxa"/>
            <w:shd w:val="clear" w:color="auto" w:fill="auto"/>
          </w:tcPr>
          <w:p w14:paraId="2A43F113" w14:textId="77777777" w:rsidR="0027327B" w:rsidRPr="00530DFD" w:rsidRDefault="0027327B"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0B843EFF" w14:textId="77777777" w:rsidR="0027327B" w:rsidRPr="00530DFD" w:rsidRDefault="0027327B"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B716EFC"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79BBBC25"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27327B" w:rsidRPr="00530DFD" w14:paraId="0A194AC2" w14:textId="77777777" w:rsidTr="0027327B">
        <w:trPr>
          <w:trHeight w:val="192"/>
          <w:jc w:val="center"/>
        </w:trPr>
        <w:tc>
          <w:tcPr>
            <w:tcW w:w="1679" w:type="dxa"/>
            <w:vMerge w:val="restart"/>
            <w:vAlign w:val="center"/>
          </w:tcPr>
          <w:p w14:paraId="216C4113" w14:textId="77777777" w:rsidR="0027327B" w:rsidRPr="00AE608E" w:rsidRDefault="0027327B"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092C99" w14:textId="77777777" w:rsidR="0027327B" w:rsidRPr="002C7612" w:rsidRDefault="0027327B" w:rsidP="0027327B">
            <w:pPr>
              <w:pStyle w:val="TAL"/>
              <w:keepNext w:val="0"/>
              <w:widowControl w:val="0"/>
              <w:jc w:val="both"/>
              <w:rPr>
                <w:rFonts w:cs="Arial"/>
              </w:rPr>
            </w:pPr>
            <w:r w:rsidRPr="002C7612">
              <w:rPr>
                <w:rFonts w:cs="Arial"/>
              </w:rPr>
              <w:t>Case a</w:t>
            </w:r>
          </w:p>
        </w:tc>
        <w:tc>
          <w:tcPr>
            <w:tcW w:w="1641" w:type="dxa"/>
            <w:shd w:val="clear" w:color="auto" w:fill="auto"/>
          </w:tcPr>
          <w:p w14:paraId="6800DA59"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03C57056"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48734B37" w14:textId="77777777" w:rsidR="0027327B" w:rsidRPr="002C7612" w:rsidRDefault="0027327B" w:rsidP="0027327B">
            <w:pPr>
              <w:pStyle w:val="TAL"/>
              <w:keepNext w:val="0"/>
              <w:widowControl w:val="0"/>
              <w:jc w:val="both"/>
              <w:rPr>
                <w:rFonts w:cs="Arial"/>
              </w:rPr>
            </w:pPr>
            <w:r w:rsidRPr="002C7612">
              <w:rPr>
                <w:rFonts w:cs="Arial"/>
              </w:rPr>
              <w:t>23dBm</w:t>
            </w:r>
          </w:p>
        </w:tc>
      </w:tr>
      <w:tr w:rsidR="0027327B" w:rsidRPr="00530DFD" w14:paraId="382AB3C7" w14:textId="77777777" w:rsidTr="0027327B">
        <w:trPr>
          <w:trHeight w:val="192"/>
          <w:jc w:val="center"/>
        </w:trPr>
        <w:tc>
          <w:tcPr>
            <w:tcW w:w="1679" w:type="dxa"/>
            <w:vMerge/>
          </w:tcPr>
          <w:p w14:paraId="0755BCC9" w14:textId="77777777" w:rsidR="0027327B" w:rsidRPr="00AE608E" w:rsidRDefault="0027327B" w:rsidP="0027327B">
            <w:pPr>
              <w:pStyle w:val="TAL"/>
              <w:keepNext w:val="0"/>
              <w:widowControl w:val="0"/>
              <w:jc w:val="both"/>
              <w:rPr>
                <w:rFonts w:cs="Arial"/>
                <w:kern w:val="2"/>
                <w:szCs w:val="18"/>
                <w:lang w:val="en-US" w:eastAsia="zh-CN"/>
              </w:rPr>
            </w:pPr>
          </w:p>
        </w:tc>
        <w:tc>
          <w:tcPr>
            <w:tcW w:w="2045" w:type="dxa"/>
            <w:shd w:val="clear" w:color="auto" w:fill="auto"/>
          </w:tcPr>
          <w:p w14:paraId="7F38295B" w14:textId="77777777" w:rsidR="0027327B" w:rsidRPr="002C7612" w:rsidRDefault="0027327B" w:rsidP="0027327B">
            <w:pPr>
              <w:pStyle w:val="TAL"/>
              <w:keepNext w:val="0"/>
              <w:widowControl w:val="0"/>
              <w:jc w:val="both"/>
              <w:rPr>
                <w:rFonts w:cs="Arial"/>
              </w:rPr>
            </w:pPr>
            <w:r w:rsidRPr="002C7612">
              <w:rPr>
                <w:rFonts w:cs="Arial"/>
              </w:rPr>
              <w:t>Case b</w:t>
            </w:r>
          </w:p>
        </w:tc>
        <w:tc>
          <w:tcPr>
            <w:tcW w:w="1641" w:type="dxa"/>
            <w:shd w:val="clear" w:color="auto" w:fill="auto"/>
          </w:tcPr>
          <w:p w14:paraId="28978D0F"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590B3BCF"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1F02595B" w14:textId="77777777" w:rsidR="0027327B" w:rsidRPr="002C7612" w:rsidRDefault="0027327B" w:rsidP="0027327B">
            <w:pPr>
              <w:pStyle w:val="TAL"/>
              <w:keepNext w:val="0"/>
              <w:widowControl w:val="0"/>
              <w:jc w:val="both"/>
              <w:rPr>
                <w:rFonts w:cs="Arial"/>
              </w:rPr>
            </w:pPr>
            <w:r w:rsidRPr="002C7612">
              <w:rPr>
                <w:rFonts w:cs="Arial"/>
              </w:rPr>
              <w:t>26dBm</w:t>
            </w:r>
          </w:p>
        </w:tc>
      </w:tr>
    </w:tbl>
    <w:p w14:paraId="593FAA37" w14:textId="77777777" w:rsidR="0027327B" w:rsidRPr="00884AB9" w:rsidRDefault="0027327B" w:rsidP="0027327B">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A71E069" w14:textId="4A785BE1" w:rsidR="0027327B" w:rsidRDefault="0027327B" w:rsidP="0027327B">
      <w:pPr>
        <w:pStyle w:val="TH"/>
        <w:rPr>
          <w:lang w:eastAsia="zh-CN"/>
        </w:rPr>
      </w:pPr>
      <w:r>
        <w:t xml:space="preserve">Table </w:t>
      </w:r>
      <w:r w:rsidR="008F09CE">
        <w:t>6.11</w:t>
      </w:r>
      <w:r>
        <w:t>.</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7327B" w:rsidRPr="00530DFD" w14:paraId="03B5FA4A" w14:textId="77777777" w:rsidTr="0027327B">
        <w:trPr>
          <w:trHeight w:val="383"/>
          <w:jc w:val="center"/>
        </w:trPr>
        <w:tc>
          <w:tcPr>
            <w:tcW w:w="1679" w:type="dxa"/>
          </w:tcPr>
          <w:p w14:paraId="7DBB1394" w14:textId="77777777" w:rsidR="0027327B" w:rsidRPr="00EC6D89" w:rsidRDefault="0027327B" w:rsidP="0027327B">
            <w:pPr>
              <w:pStyle w:val="TAH"/>
              <w:rPr>
                <w:lang w:val="en-US" w:eastAsia="zh-CN"/>
              </w:rPr>
            </w:pPr>
            <w:r w:rsidRPr="00B0188E">
              <w:rPr>
                <w:lang w:val="en-US" w:eastAsia="zh-CN"/>
              </w:rPr>
              <w:t>Uplink CA configuration</w:t>
            </w:r>
          </w:p>
        </w:tc>
        <w:tc>
          <w:tcPr>
            <w:tcW w:w="2045" w:type="dxa"/>
            <w:shd w:val="clear" w:color="auto" w:fill="auto"/>
          </w:tcPr>
          <w:p w14:paraId="0CEB034A" w14:textId="77777777" w:rsidR="0027327B" w:rsidRPr="00530DFD" w:rsidRDefault="0027327B"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2EE9DE5D" w14:textId="77777777" w:rsidR="0027327B" w:rsidRPr="00530DFD" w:rsidRDefault="0027327B"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D045D44"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0B7ADE7C"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27327B" w:rsidRPr="00530DFD" w14:paraId="105A6BBB" w14:textId="77777777" w:rsidTr="0027327B">
        <w:trPr>
          <w:trHeight w:val="192"/>
          <w:jc w:val="center"/>
        </w:trPr>
        <w:tc>
          <w:tcPr>
            <w:tcW w:w="1679" w:type="dxa"/>
            <w:vMerge w:val="restart"/>
            <w:vAlign w:val="center"/>
          </w:tcPr>
          <w:p w14:paraId="774FA80B" w14:textId="77777777" w:rsidR="0027327B" w:rsidRPr="00E95425" w:rsidRDefault="0027327B"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45EEB2EB" w14:textId="77777777" w:rsidR="0027327B" w:rsidRPr="002C7612" w:rsidRDefault="0027327B" w:rsidP="0027327B">
            <w:pPr>
              <w:pStyle w:val="TAL"/>
              <w:keepNext w:val="0"/>
              <w:widowControl w:val="0"/>
              <w:jc w:val="both"/>
              <w:rPr>
                <w:rFonts w:cs="Arial"/>
              </w:rPr>
            </w:pPr>
            <w:r w:rsidRPr="002C7612">
              <w:rPr>
                <w:rFonts w:cs="Arial"/>
              </w:rPr>
              <w:t>Case a</w:t>
            </w:r>
          </w:p>
        </w:tc>
        <w:tc>
          <w:tcPr>
            <w:tcW w:w="1641" w:type="dxa"/>
            <w:shd w:val="clear" w:color="auto" w:fill="auto"/>
          </w:tcPr>
          <w:p w14:paraId="7152C433"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0F3DC8C6"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504C0B4D" w14:textId="77777777" w:rsidR="0027327B" w:rsidRPr="002C7612" w:rsidRDefault="0027327B" w:rsidP="0027327B">
            <w:pPr>
              <w:pStyle w:val="TAL"/>
              <w:keepNext w:val="0"/>
              <w:widowControl w:val="0"/>
              <w:jc w:val="both"/>
              <w:rPr>
                <w:rFonts w:cs="Arial"/>
              </w:rPr>
            </w:pPr>
            <w:r w:rsidRPr="002C7612">
              <w:rPr>
                <w:rFonts w:cs="Arial"/>
              </w:rPr>
              <w:t>23dBm</w:t>
            </w:r>
          </w:p>
        </w:tc>
      </w:tr>
      <w:tr w:rsidR="0027327B" w:rsidRPr="00530DFD" w14:paraId="6FEE4AB2" w14:textId="77777777" w:rsidTr="0027327B">
        <w:trPr>
          <w:trHeight w:val="192"/>
          <w:jc w:val="center"/>
        </w:trPr>
        <w:tc>
          <w:tcPr>
            <w:tcW w:w="1679" w:type="dxa"/>
            <w:vMerge/>
          </w:tcPr>
          <w:p w14:paraId="77E3A7D7" w14:textId="77777777" w:rsidR="0027327B" w:rsidRPr="00AE608E" w:rsidRDefault="0027327B" w:rsidP="0027327B">
            <w:pPr>
              <w:pStyle w:val="TAL"/>
              <w:keepNext w:val="0"/>
              <w:widowControl w:val="0"/>
              <w:jc w:val="both"/>
              <w:rPr>
                <w:rFonts w:cs="Arial"/>
                <w:kern w:val="2"/>
                <w:szCs w:val="18"/>
                <w:lang w:val="en-US" w:eastAsia="zh-CN"/>
              </w:rPr>
            </w:pPr>
          </w:p>
        </w:tc>
        <w:tc>
          <w:tcPr>
            <w:tcW w:w="2045" w:type="dxa"/>
            <w:shd w:val="clear" w:color="auto" w:fill="auto"/>
          </w:tcPr>
          <w:p w14:paraId="73AAEB2C" w14:textId="77777777" w:rsidR="0027327B" w:rsidRPr="002C7612" w:rsidRDefault="0027327B" w:rsidP="0027327B">
            <w:pPr>
              <w:pStyle w:val="TAL"/>
              <w:keepNext w:val="0"/>
              <w:widowControl w:val="0"/>
              <w:jc w:val="both"/>
              <w:rPr>
                <w:rFonts w:cs="Arial"/>
              </w:rPr>
            </w:pPr>
            <w:r w:rsidRPr="002C7612">
              <w:rPr>
                <w:rFonts w:cs="Arial"/>
              </w:rPr>
              <w:t>Case b</w:t>
            </w:r>
          </w:p>
        </w:tc>
        <w:tc>
          <w:tcPr>
            <w:tcW w:w="1641" w:type="dxa"/>
            <w:shd w:val="clear" w:color="auto" w:fill="auto"/>
          </w:tcPr>
          <w:p w14:paraId="7F0CF1CA"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2EA4C77F"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02862962" w14:textId="77777777" w:rsidR="0027327B" w:rsidRPr="002C7612" w:rsidRDefault="0027327B" w:rsidP="0027327B">
            <w:pPr>
              <w:pStyle w:val="TAL"/>
              <w:keepNext w:val="0"/>
              <w:widowControl w:val="0"/>
              <w:jc w:val="both"/>
              <w:rPr>
                <w:rFonts w:cs="Arial"/>
              </w:rPr>
            </w:pPr>
            <w:r w:rsidRPr="002C7612">
              <w:rPr>
                <w:rFonts w:cs="Arial"/>
              </w:rPr>
              <w:t>26dBm</w:t>
            </w:r>
          </w:p>
        </w:tc>
      </w:tr>
    </w:tbl>
    <w:p w14:paraId="23B4946A" w14:textId="77777777" w:rsidR="0027327B" w:rsidRPr="00884AB9" w:rsidRDefault="0027327B" w:rsidP="0027327B">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61AE79C0" w14:textId="66D3592E" w:rsidR="0027327B" w:rsidRPr="00FD4F24" w:rsidRDefault="008F09CE" w:rsidP="0027327B">
      <w:pPr>
        <w:pStyle w:val="Heading3"/>
        <w:rPr>
          <w:lang w:eastAsia="zh-CN"/>
        </w:rPr>
      </w:pPr>
      <w:bookmarkStart w:id="205" w:name="_Toc97547002"/>
      <w:r>
        <w:t>6.11</w:t>
      </w:r>
      <w:r w:rsidR="0027327B" w:rsidRPr="001043CD">
        <w:t>.</w:t>
      </w:r>
      <w:r w:rsidR="0027327B" w:rsidRPr="001043CD">
        <w:rPr>
          <w:rFonts w:hint="eastAsia"/>
          <w:lang w:eastAsia="zh-CN"/>
        </w:rPr>
        <w:t>3</w:t>
      </w:r>
      <w:r w:rsidR="0027327B" w:rsidRPr="001043CD">
        <w:rPr>
          <w:rFonts w:ascii="Courier New" w:hAnsi="Courier New"/>
          <w:sz w:val="22"/>
          <w:szCs w:val="22"/>
          <w:lang w:eastAsia="sv-SE"/>
        </w:rPr>
        <w:tab/>
      </w:r>
      <w:r w:rsidR="0027327B" w:rsidRPr="001043CD">
        <w:rPr>
          <w:lang w:eastAsia="ja-JP"/>
        </w:rPr>
        <w:t>REFSENS requirements</w:t>
      </w:r>
      <w:bookmarkEnd w:id="205"/>
    </w:p>
    <w:p w14:paraId="7D81B362" w14:textId="77777777" w:rsidR="0027327B" w:rsidRDefault="0027327B" w:rsidP="0027327B">
      <w:pPr>
        <w:rPr>
          <w:lang w:val="en-US" w:eastAsia="zh-CN"/>
        </w:rPr>
      </w:pPr>
      <w:r>
        <w:t xml:space="preserve">According to the PC3 CA_n30A-n66A-n77A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3CBA15F" w14:textId="77777777" w:rsidR="0027327B" w:rsidRDefault="0027327B" w:rsidP="0027327B">
      <w:pPr>
        <w:pStyle w:val="B1"/>
      </w:pPr>
      <w:r>
        <w:t>-</w:t>
      </w:r>
      <w:r>
        <w:tab/>
        <w:t>IMD</w:t>
      </w:r>
      <w:r>
        <w:rPr>
          <w:lang w:val="en-US" w:eastAsia="zh-CN"/>
        </w:rPr>
        <w:t xml:space="preserve">2 and IMD5 </w:t>
      </w:r>
      <w:r>
        <w:t xml:space="preserve">products are produced by Band n30 and </w:t>
      </w:r>
      <w:r>
        <w:rPr>
          <w:rFonts w:hint="eastAsia"/>
          <w:lang w:eastAsia="zh-CN"/>
        </w:rPr>
        <w:t>n66</w:t>
      </w:r>
      <w:r>
        <w:t xml:space="preserve"> that might fall in Rx of band n77.</w:t>
      </w:r>
    </w:p>
    <w:p w14:paraId="65FAB391" w14:textId="77777777" w:rsidR="0027327B" w:rsidRDefault="0027327B" w:rsidP="0027327B">
      <w:pPr>
        <w:pStyle w:val="B1"/>
      </w:pPr>
      <w:r>
        <w:rPr>
          <w:lang w:val="en-US" w:eastAsia="zh-CN"/>
        </w:rPr>
        <w:t>-</w:t>
      </w:r>
      <w:r>
        <w:rPr>
          <w:lang w:val="en-US" w:eastAsia="zh-CN"/>
        </w:rPr>
        <w:tab/>
        <w:t xml:space="preserve">IMD4 </w:t>
      </w:r>
      <w:r>
        <w:t>products</w:t>
      </w:r>
      <w:r>
        <w:rPr>
          <w:lang w:val="en-US" w:eastAsia="zh-CN"/>
        </w:rPr>
        <w:t xml:space="preserve"> are </w:t>
      </w:r>
      <w:r>
        <w:t xml:space="preserve">produced </w:t>
      </w:r>
      <w:r>
        <w:rPr>
          <w:rFonts w:hint="eastAsia"/>
          <w:lang w:val="en-US" w:eastAsia="zh-CN"/>
        </w:rPr>
        <w:t xml:space="preserve">by </w:t>
      </w:r>
      <w:r>
        <w:t xml:space="preserve">Band n30 and </w:t>
      </w:r>
      <w:r>
        <w:rPr>
          <w:rFonts w:hint="eastAsia"/>
          <w:lang w:eastAsia="zh-CN"/>
        </w:rPr>
        <w:t>n77</w:t>
      </w:r>
      <w:r>
        <w:t xml:space="preserve"> that might fall in Rx of band n66.</w:t>
      </w:r>
    </w:p>
    <w:p w14:paraId="5DC7BDD5" w14:textId="77777777" w:rsidR="0027327B" w:rsidRDefault="0027327B" w:rsidP="0027327B">
      <w:pPr>
        <w:pStyle w:val="B1"/>
        <w:rPr>
          <w:lang w:val="en-US" w:eastAsia="zh-CN"/>
        </w:rPr>
      </w:pPr>
      <w:r>
        <w:t>-</w:t>
      </w:r>
      <w:r>
        <w:tab/>
        <w:t>IMD2 and IMD5</w:t>
      </w:r>
      <w:r>
        <w:rPr>
          <w:lang w:val="en-US" w:eastAsia="zh-CN"/>
        </w:rPr>
        <w:t xml:space="preserve">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n30</w:t>
      </w:r>
      <w:r>
        <w:rPr>
          <w:lang w:val="en-US" w:eastAsia="zh-CN"/>
        </w:rPr>
        <w:t>.</w:t>
      </w:r>
    </w:p>
    <w:p w14:paraId="52CA6D65" w14:textId="77777777" w:rsidR="0027327B" w:rsidRPr="001D20B4" w:rsidRDefault="0027327B" w:rsidP="0027327B">
      <w:pPr>
        <w:rPr>
          <w:lang w:eastAsia="ja-JP"/>
        </w:rPr>
      </w:pPr>
      <w:r>
        <w:rPr>
          <w:lang w:eastAsia="ja-JP"/>
        </w:rPr>
        <w:t xml:space="preserve">For the IMD products produced by Band n30 and n66 UL, the MSD values of the corresponding PC3 CA case can be applied since </w:t>
      </w:r>
      <w:r w:rsidRPr="003C1CA6">
        <w:rPr>
          <w:lang w:eastAsia="ja-JP"/>
        </w:rPr>
        <w:t>this uplink configuration does not support PC2</w:t>
      </w:r>
      <w:r>
        <w:rPr>
          <w:lang w:eastAsia="ja-JP"/>
        </w:rPr>
        <w:t>.</w:t>
      </w:r>
    </w:p>
    <w:p w14:paraId="3AD38D70" w14:textId="0E2A373D" w:rsidR="0027327B" w:rsidRDefault="008F09CE" w:rsidP="0027327B">
      <w:pPr>
        <w:pStyle w:val="Heading4"/>
        <w:tabs>
          <w:tab w:val="left" w:pos="0"/>
        </w:tabs>
        <w:ind w:left="0" w:firstLine="0"/>
        <w:rPr>
          <w:rFonts w:cs="Arial"/>
          <w:szCs w:val="28"/>
          <w:lang w:val="en-US" w:eastAsia="zh-CN"/>
        </w:rPr>
      </w:pPr>
      <w:bookmarkStart w:id="206" w:name="_Toc97547003"/>
      <w:r>
        <w:rPr>
          <w:rFonts w:cs="Arial"/>
        </w:rPr>
        <w:t>6.11</w:t>
      </w:r>
      <w:r w:rsidR="0027327B">
        <w:rPr>
          <w:rFonts w:cs="Arial"/>
        </w:rPr>
        <w:t>.3</w:t>
      </w:r>
      <w:r w:rsidR="0027327B">
        <w:rPr>
          <w:rFonts w:cs="Arial"/>
          <w:lang w:eastAsia="zh-CN"/>
        </w:rPr>
        <w:t>.1</w:t>
      </w:r>
      <w:r w:rsidR="0027327B">
        <w:rPr>
          <w:rFonts w:cs="Arial"/>
          <w:lang w:eastAsia="zh-CN"/>
        </w:rPr>
        <w:tab/>
        <w:t>Power class 2 Case</w:t>
      </w:r>
      <w:r w:rsidR="0027327B">
        <w:rPr>
          <w:rFonts w:cs="Arial"/>
          <w:lang w:val="en-US" w:eastAsia="zh-CN"/>
        </w:rPr>
        <w:t xml:space="preserve"> A</w:t>
      </w:r>
      <w:bookmarkEnd w:id="206"/>
    </w:p>
    <w:p w14:paraId="60E5E20B" w14:textId="03E3BBB3" w:rsidR="0027327B" w:rsidRDefault="0027327B" w:rsidP="0027327B">
      <w:pPr>
        <w:rPr>
          <w:iCs/>
          <w:lang w:eastAsia="zh-CN"/>
        </w:rPr>
      </w:pPr>
      <w:r>
        <w:rPr>
          <w:iCs/>
          <w:lang w:eastAsia="zh-CN"/>
        </w:rPr>
        <w:t xml:space="preserve">The additional MSD due to intermodulation for PC2 CA_n30A-n66A-n77A are defined in Table </w:t>
      </w:r>
      <w:r w:rsidR="008F09CE">
        <w:rPr>
          <w:iCs/>
          <w:lang w:eastAsia="zh-CN"/>
        </w:rPr>
        <w:t>6.11</w:t>
      </w:r>
      <w:r>
        <w:rPr>
          <w:iCs/>
          <w:lang w:eastAsia="zh-CN"/>
        </w:rPr>
        <w:t xml:space="preserve">.3.1-1. </w:t>
      </w:r>
    </w:p>
    <w:p w14:paraId="6E1DB076" w14:textId="0948525E" w:rsidR="0027327B" w:rsidRDefault="0027327B" w:rsidP="0027327B">
      <w:pPr>
        <w:pStyle w:val="TH"/>
      </w:pPr>
      <w:r w:rsidRPr="00577923">
        <w:t>Ta</w:t>
      </w:r>
      <w:r w:rsidRPr="00577923">
        <w:rPr>
          <w:szCs w:val="22"/>
        </w:rPr>
        <w:t xml:space="preserve">ble </w:t>
      </w:r>
      <w:r w:rsidR="008F09CE">
        <w:rPr>
          <w:szCs w:val="22"/>
          <w:lang w:val="en-US" w:eastAsia="zh-CN"/>
        </w:rPr>
        <w:t>6.11</w:t>
      </w:r>
      <w:r>
        <w:rPr>
          <w:szCs w:val="22"/>
          <w:lang w:val="en-US" w:eastAsia="zh-CN"/>
        </w:rPr>
        <w:t>.3.1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27327B" w14:paraId="0ABCFF2D" w14:textId="77777777" w:rsidTr="0027327B">
        <w:trPr>
          <w:trHeight w:val="231"/>
          <w:tblHeader/>
          <w:jc w:val="center"/>
        </w:trPr>
        <w:tc>
          <w:tcPr>
            <w:tcW w:w="1738" w:type="dxa"/>
            <w:tcBorders>
              <w:bottom w:val="single" w:sz="4" w:space="0" w:color="auto"/>
            </w:tcBorders>
            <w:vAlign w:val="center"/>
          </w:tcPr>
          <w:p w14:paraId="0407915D" w14:textId="77777777" w:rsidR="0027327B" w:rsidRPr="00FF4632" w:rsidRDefault="0027327B" w:rsidP="0027327B">
            <w:pPr>
              <w:pStyle w:val="TAH"/>
            </w:pPr>
            <w:r w:rsidRPr="00FF4632">
              <w:t>NR CA Configuration</w:t>
            </w:r>
          </w:p>
        </w:tc>
        <w:tc>
          <w:tcPr>
            <w:tcW w:w="1146" w:type="dxa"/>
            <w:tcBorders>
              <w:bottom w:val="single" w:sz="4" w:space="0" w:color="auto"/>
            </w:tcBorders>
            <w:vAlign w:val="center"/>
          </w:tcPr>
          <w:p w14:paraId="31603EE1" w14:textId="77777777" w:rsidR="0027327B" w:rsidRPr="00FF4632" w:rsidRDefault="0027327B" w:rsidP="0027327B">
            <w:pPr>
              <w:pStyle w:val="TAH"/>
            </w:pPr>
            <w:r w:rsidRPr="00FF4632">
              <w:t>NR band</w:t>
            </w:r>
          </w:p>
        </w:tc>
        <w:tc>
          <w:tcPr>
            <w:tcW w:w="1160" w:type="dxa"/>
            <w:tcBorders>
              <w:bottom w:val="single" w:sz="4" w:space="0" w:color="auto"/>
            </w:tcBorders>
            <w:vAlign w:val="center"/>
          </w:tcPr>
          <w:p w14:paraId="54590A04" w14:textId="77777777" w:rsidR="0027327B" w:rsidRPr="00FF4632" w:rsidRDefault="0027327B"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6E211D8" w14:textId="77777777" w:rsidR="0027327B" w:rsidRPr="00FF4632" w:rsidRDefault="0027327B" w:rsidP="0027327B">
            <w:pPr>
              <w:pStyle w:val="TAH"/>
            </w:pPr>
            <w:r w:rsidRPr="00FF4632">
              <w:t xml:space="preserve">UL/DL BW </w:t>
            </w:r>
            <w:r w:rsidRPr="00FF4632">
              <w:br/>
              <w:t>(MHz)</w:t>
            </w:r>
          </w:p>
        </w:tc>
        <w:tc>
          <w:tcPr>
            <w:tcW w:w="877" w:type="dxa"/>
            <w:tcBorders>
              <w:bottom w:val="single" w:sz="4" w:space="0" w:color="auto"/>
            </w:tcBorders>
            <w:vAlign w:val="center"/>
          </w:tcPr>
          <w:p w14:paraId="59D375DE" w14:textId="77777777" w:rsidR="0027327B" w:rsidRPr="00FF4632" w:rsidRDefault="0027327B" w:rsidP="0027327B">
            <w:pPr>
              <w:pStyle w:val="TAH"/>
            </w:pPr>
            <w:r w:rsidRPr="00FF4632">
              <w:t>UL</w:t>
            </w:r>
          </w:p>
          <w:p w14:paraId="205D9CCB" w14:textId="77777777" w:rsidR="0027327B" w:rsidRPr="00FF4632" w:rsidRDefault="0027327B" w:rsidP="0027327B">
            <w:pPr>
              <w:pStyle w:val="TAH"/>
            </w:pPr>
            <w:r w:rsidRPr="00FF4632">
              <w:t>L</w:t>
            </w:r>
            <w:r w:rsidRPr="00FF4632">
              <w:rPr>
                <w:vertAlign w:val="subscript"/>
              </w:rPr>
              <w:t>CRB</w:t>
            </w:r>
          </w:p>
        </w:tc>
        <w:tc>
          <w:tcPr>
            <w:tcW w:w="1299" w:type="dxa"/>
            <w:tcBorders>
              <w:bottom w:val="single" w:sz="4" w:space="0" w:color="auto"/>
            </w:tcBorders>
            <w:vAlign w:val="center"/>
          </w:tcPr>
          <w:p w14:paraId="4254D4BD" w14:textId="77777777" w:rsidR="0027327B" w:rsidRPr="00FF4632" w:rsidRDefault="0027327B"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B722AF4" w14:textId="77777777" w:rsidR="0027327B" w:rsidRPr="00FF4632" w:rsidRDefault="0027327B" w:rsidP="0027327B">
            <w:pPr>
              <w:pStyle w:val="TAH"/>
            </w:pPr>
            <w:r w:rsidRPr="00FF4632">
              <w:t xml:space="preserve">MSD </w:t>
            </w:r>
            <w:r w:rsidRPr="00FF4632">
              <w:br/>
              <w:t>(dB)</w:t>
            </w:r>
          </w:p>
        </w:tc>
        <w:tc>
          <w:tcPr>
            <w:tcW w:w="947" w:type="dxa"/>
            <w:tcBorders>
              <w:bottom w:val="single" w:sz="4" w:space="0" w:color="auto"/>
            </w:tcBorders>
            <w:vAlign w:val="center"/>
          </w:tcPr>
          <w:p w14:paraId="75E6B9BD" w14:textId="77777777" w:rsidR="0027327B" w:rsidRPr="00FF4632" w:rsidRDefault="0027327B" w:rsidP="0027327B">
            <w:pPr>
              <w:pStyle w:val="TAH"/>
            </w:pPr>
            <w:r w:rsidRPr="00FF4632">
              <w:t>Duplex mode</w:t>
            </w:r>
          </w:p>
        </w:tc>
        <w:tc>
          <w:tcPr>
            <w:tcW w:w="947" w:type="dxa"/>
            <w:tcBorders>
              <w:bottom w:val="single" w:sz="4" w:space="0" w:color="auto"/>
            </w:tcBorders>
          </w:tcPr>
          <w:p w14:paraId="2F708577" w14:textId="77777777" w:rsidR="0027327B" w:rsidRPr="00FF4632" w:rsidRDefault="0027327B" w:rsidP="0027327B">
            <w:pPr>
              <w:pStyle w:val="TAH"/>
            </w:pPr>
            <w:r w:rsidRPr="00FF4632">
              <w:t>IMD order</w:t>
            </w:r>
          </w:p>
        </w:tc>
      </w:tr>
      <w:tr w:rsidR="0027327B" w14:paraId="05E77F0E" w14:textId="77777777" w:rsidTr="0027327B">
        <w:trPr>
          <w:trHeight w:val="149"/>
          <w:jc w:val="center"/>
        </w:trPr>
        <w:tc>
          <w:tcPr>
            <w:tcW w:w="1738" w:type="dxa"/>
            <w:vMerge w:val="restart"/>
            <w:vAlign w:val="center"/>
          </w:tcPr>
          <w:p w14:paraId="0F9605C4" w14:textId="77777777" w:rsidR="0027327B" w:rsidRPr="00FF4632" w:rsidRDefault="0027327B" w:rsidP="0027327B">
            <w:pPr>
              <w:pStyle w:val="TAC"/>
            </w:pPr>
            <w:r w:rsidRPr="00FF4632">
              <w:rPr>
                <w:rFonts w:cs="Arial"/>
                <w:szCs w:val="22"/>
                <w:lang w:val="en-US" w:eastAsia="zh-CN"/>
              </w:rPr>
              <w:t>CA_n</w:t>
            </w:r>
            <w:r>
              <w:rPr>
                <w:rFonts w:cs="Arial"/>
                <w:szCs w:val="22"/>
                <w:lang w:val="en-US" w:eastAsia="zh-CN"/>
              </w:rPr>
              <w:t>30</w:t>
            </w:r>
            <w:r w:rsidRPr="00FF4632">
              <w:rPr>
                <w:rFonts w:cs="Arial"/>
                <w:szCs w:val="22"/>
                <w:lang w:val="en-US" w:eastAsia="zh-CN"/>
              </w:rPr>
              <w:t>A-n66A-n77A</w:t>
            </w:r>
          </w:p>
        </w:tc>
        <w:tc>
          <w:tcPr>
            <w:tcW w:w="1146" w:type="dxa"/>
            <w:vAlign w:val="center"/>
          </w:tcPr>
          <w:p w14:paraId="0967EE53" w14:textId="77777777" w:rsidR="0027327B" w:rsidRPr="00FF4632" w:rsidRDefault="0027327B" w:rsidP="0027327B">
            <w:pPr>
              <w:pStyle w:val="TAC"/>
            </w:pPr>
            <w:r w:rsidRPr="00FF4632">
              <w:t>n</w:t>
            </w:r>
            <w:r>
              <w:t>30</w:t>
            </w:r>
          </w:p>
        </w:tc>
        <w:tc>
          <w:tcPr>
            <w:tcW w:w="1160" w:type="dxa"/>
            <w:vAlign w:val="center"/>
          </w:tcPr>
          <w:p w14:paraId="732E8984" w14:textId="77777777" w:rsidR="0027327B" w:rsidRPr="00FF4632" w:rsidRDefault="0027327B" w:rsidP="0027327B">
            <w:pPr>
              <w:pStyle w:val="TAC"/>
            </w:pPr>
            <w:r w:rsidRPr="006A27E2">
              <w:t>2310</w:t>
            </w:r>
          </w:p>
        </w:tc>
        <w:tc>
          <w:tcPr>
            <w:tcW w:w="746" w:type="dxa"/>
          </w:tcPr>
          <w:p w14:paraId="5B5E82F7" w14:textId="77777777" w:rsidR="0027327B" w:rsidRPr="00FF4632" w:rsidRDefault="0027327B" w:rsidP="0027327B">
            <w:pPr>
              <w:pStyle w:val="TAC"/>
            </w:pPr>
            <w:r w:rsidRPr="006A27E2">
              <w:t>5</w:t>
            </w:r>
          </w:p>
        </w:tc>
        <w:tc>
          <w:tcPr>
            <w:tcW w:w="877" w:type="dxa"/>
          </w:tcPr>
          <w:p w14:paraId="53D31ADE" w14:textId="77777777" w:rsidR="0027327B" w:rsidRPr="00FF4632" w:rsidRDefault="0027327B" w:rsidP="0027327B">
            <w:pPr>
              <w:pStyle w:val="TAC"/>
            </w:pPr>
            <w:r w:rsidRPr="006A27E2">
              <w:t>25</w:t>
            </w:r>
          </w:p>
        </w:tc>
        <w:tc>
          <w:tcPr>
            <w:tcW w:w="1299" w:type="dxa"/>
            <w:vAlign w:val="center"/>
          </w:tcPr>
          <w:p w14:paraId="64BA8805" w14:textId="77777777" w:rsidR="0027327B" w:rsidRPr="00FF4632" w:rsidRDefault="0027327B" w:rsidP="0027327B">
            <w:pPr>
              <w:pStyle w:val="TAC"/>
            </w:pPr>
            <w:r w:rsidRPr="006A27E2">
              <w:t>2355</w:t>
            </w:r>
          </w:p>
        </w:tc>
        <w:tc>
          <w:tcPr>
            <w:tcW w:w="634" w:type="dxa"/>
          </w:tcPr>
          <w:p w14:paraId="63010BB2" w14:textId="77777777" w:rsidR="0027327B" w:rsidRPr="00FF4632" w:rsidRDefault="0027327B" w:rsidP="0027327B">
            <w:pPr>
              <w:pStyle w:val="TAC"/>
            </w:pPr>
            <w:r>
              <w:t>34</w:t>
            </w:r>
            <w:r w:rsidRPr="00CC5EB3">
              <w:t>.2</w:t>
            </w:r>
          </w:p>
        </w:tc>
        <w:tc>
          <w:tcPr>
            <w:tcW w:w="947" w:type="dxa"/>
          </w:tcPr>
          <w:p w14:paraId="3A2A8A60" w14:textId="77777777" w:rsidR="0027327B" w:rsidRPr="00FF4632" w:rsidRDefault="0027327B" w:rsidP="0027327B">
            <w:pPr>
              <w:pStyle w:val="TAC"/>
            </w:pPr>
            <w:r w:rsidRPr="00F27629">
              <w:t>FDD</w:t>
            </w:r>
          </w:p>
        </w:tc>
        <w:tc>
          <w:tcPr>
            <w:tcW w:w="947" w:type="dxa"/>
            <w:vAlign w:val="center"/>
          </w:tcPr>
          <w:p w14:paraId="0D0B4F22" w14:textId="77777777" w:rsidR="0027327B" w:rsidRPr="00FF4632" w:rsidRDefault="0027327B" w:rsidP="0027327B">
            <w:pPr>
              <w:pStyle w:val="TAC"/>
            </w:pPr>
            <w:r w:rsidRPr="00F27629">
              <w:t>IMD2</w:t>
            </w:r>
            <w:r>
              <w:rPr>
                <w:vertAlign w:val="superscript"/>
              </w:rPr>
              <w:t>zz</w:t>
            </w:r>
          </w:p>
        </w:tc>
      </w:tr>
      <w:tr w:rsidR="0027327B" w14:paraId="508856F6" w14:textId="77777777" w:rsidTr="0027327B">
        <w:trPr>
          <w:trHeight w:val="57"/>
          <w:jc w:val="center"/>
        </w:trPr>
        <w:tc>
          <w:tcPr>
            <w:tcW w:w="1738" w:type="dxa"/>
            <w:vMerge/>
            <w:vAlign w:val="center"/>
          </w:tcPr>
          <w:p w14:paraId="1D01FC4D" w14:textId="77777777" w:rsidR="0027327B" w:rsidRPr="00FF4632" w:rsidRDefault="0027327B" w:rsidP="0027327B">
            <w:pPr>
              <w:pStyle w:val="TAC"/>
            </w:pPr>
          </w:p>
        </w:tc>
        <w:tc>
          <w:tcPr>
            <w:tcW w:w="1146" w:type="dxa"/>
            <w:vAlign w:val="center"/>
          </w:tcPr>
          <w:p w14:paraId="7038E2FF" w14:textId="77777777" w:rsidR="0027327B" w:rsidRPr="00FF4632" w:rsidRDefault="0027327B" w:rsidP="0027327B">
            <w:pPr>
              <w:pStyle w:val="TAC"/>
            </w:pPr>
            <w:r w:rsidRPr="00FF4632">
              <w:t>n66</w:t>
            </w:r>
          </w:p>
        </w:tc>
        <w:tc>
          <w:tcPr>
            <w:tcW w:w="1160" w:type="dxa"/>
            <w:vAlign w:val="center"/>
          </w:tcPr>
          <w:p w14:paraId="51694659" w14:textId="77777777" w:rsidR="0027327B" w:rsidRPr="00FF4632" w:rsidRDefault="0027327B" w:rsidP="0027327B">
            <w:pPr>
              <w:pStyle w:val="TAC"/>
            </w:pPr>
            <w:r w:rsidRPr="006A27E2">
              <w:t>1745</w:t>
            </w:r>
          </w:p>
        </w:tc>
        <w:tc>
          <w:tcPr>
            <w:tcW w:w="746" w:type="dxa"/>
          </w:tcPr>
          <w:p w14:paraId="4EBCABF5" w14:textId="77777777" w:rsidR="0027327B" w:rsidRPr="00FF4632" w:rsidRDefault="0027327B" w:rsidP="0027327B">
            <w:pPr>
              <w:pStyle w:val="TAC"/>
            </w:pPr>
            <w:r w:rsidRPr="006A27E2">
              <w:t>5</w:t>
            </w:r>
          </w:p>
        </w:tc>
        <w:tc>
          <w:tcPr>
            <w:tcW w:w="877" w:type="dxa"/>
          </w:tcPr>
          <w:p w14:paraId="371DB7DC" w14:textId="77777777" w:rsidR="0027327B" w:rsidRPr="00FF4632" w:rsidRDefault="0027327B" w:rsidP="0027327B">
            <w:pPr>
              <w:pStyle w:val="TAC"/>
            </w:pPr>
            <w:r w:rsidRPr="006A27E2">
              <w:t>25</w:t>
            </w:r>
          </w:p>
        </w:tc>
        <w:tc>
          <w:tcPr>
            <w:tcW w:w="1299" w:type="dxa"/>
            <w:vAlign w:val="center"/>
          </w:tcPr>
          <w:p w14:paraId="0A23554E" w14:textId="77777777" w:rsidR="0027327B" w:rsidRPr="00FF4632" w:rsidRDefault="0027327B" w:rsidP="0027327B">
            <w:pPr>
              <w:pStyle w:val="TAC"/>
            </w:pPr>
            <w:r w:rsidRPr="006A27E2">
              <w:t>2145</w:t>
            </w:r>
          </w:p>
        </w:tc>
        <w:tc>
          <w:tcPr>
            <w:tcW w:w="634" w:type="dxa"/>
          </w:tcPr>
          <w:p w14:paraId="088C57C6" w14:textId="77777777" w:rsidR="0027327B" w:rsidRPr="00FF4632" w:rsidRDefault="0027327B" w:rsidP="0027327B">
            <w:pPr>
              <w:pStyle w:val="TAC"/>
            </w:pPr>
            <w:r w:rsidRPr="00F27629">
              <w:t>N/A</w:t>
            </w:r>
          </w:p>
        </w:tc>
        <w:tc>
          <w:tcPr>
            <w:tcW w:w="947" w:type="dxa"/>
          </w:tcPr>
          <w:p w14:paraId="0B0FF085" w14:textId="77777777" w:rsidR="0027327B" w:rsidRPr="00FF4632" w:rsidRDefault="0027327B" w:rsidP="0027327B">
            <w:pPr>
              <w:pStyle w:val="TAC"/>
            </w:pPr>
            <w:r w:rsidRPr="00F27629">
              <w:t>FDD</w:t>
            </w:r>
          </w:p>
        </w:tc>
        <w:tc>
          <w:tcPr>
            <w:tcW w:w="947" w:type="dxa"/>
            <w:vAlign w:val="center"/>
          </w:tcPr>
          <w:p w14:paraId="7D8ACA85" w14:textId="77777777" w:rsidR="0027327B" w:rsidRPr="00FF4632" w:rsidRDefault="0027327B" w:rsidP="0027327B">
            <w:pPr>
              <w:pStyle w:val="TAC"/>
            </w:pPr>
            <w:r w:rsidRPr="00F27629">
              <w:t>N/A</w:t>
            </w:r>
          </w:p>
        </w:tc>
      </w:tr>
      <w:tr w:rsidR="0027327B" w14:paraId="7523038B" w14:textId="77777777" w:rsidTr="0027327B">
        <w:trPr>
          <w:trHeight w:val="22"/>
          <w:jc w:val="center"/>
        </w:trPr>
        <w:tc>
          <w:tcPr>
            <w:tcW w:w="1738" w:type="dxa"/>
            <w:vMerge/>
          </w:tcPr>
          <w:p w14:paraId="197D04F2" w14:textId="77777777" w:rsidR="0027327B" w:rsidRPr="00FF4632" w:rsidRDefault="0027327B" w:rsidP="0027327B">
            <w:pPr>
              <w:pStyle w:val="TAC"/>
            </w:pPr>
          </w:p>
        </w:tc>
        <w:tc>
          <w:tcPr>
            <w:tcW w:w="1146" w:type="dxa"/>
            <w:vAlign w:val="center"/>
          </w:tcPr>
          <w:p w14:paraId="6C3368C4" w14:textId="77777777" w:rsidR="0027327B" w:rsidRPr="00FF4632" w:rsidRDefault="0027327B" w:rsidP="0027327B">
            <w:pPr>
              <w:pStyle w:val="TAC"/>
            </w:pPr>
            <w:r w:rsidRPr="00FF4632">
              <w:t>n77</w:t>
            </w:r>
          </w:p>
        </w:tc>
        <w:tc>
          <w:tcPr>
            <w:tcW w:w="1160" w:type="dxa"/>
            <w:vAlign w:val="center"/>
          </w:tcPr>
          <w:p w14:paraId="0B471188" w14:textId="77777777" w:rsidR="0027327B" w:rsidRPr="00FF4632" w:rsidRDefault="0027327B" w:rsidP="0027327B">
            <w:pPr>
              <w:pStyle w:val="TAC"/>
            </w:pPr>
            <w:r w:rsidRPr="006A27E2">
              <w:t>4100</w:t>
            </w:r>
          </w:p>
        </w:tc>
        <w:tc>
          <w:tcPr>
            <w:tcW w:w="746" w:type="dxa"/>
          </w:tcPr>
          <w:p w14:paraId="4078384B" w14:textId="77777777" w:rsidR="0027327B" w:rsidRPr="00FF4632" w:rsidRDefault="0027327B" w:rsidP="0027327B">
            <w:pPr>
              <w:pStyle w:val="TAC"/>
            </w:pPr>
            <w:r w:rsidRPr="006A27E2">
              <w:t>10</w:t>
            </w:r>
          </w:p>
        </w:tc>
        <w:tc>
          <w:tcPr>
            <w:tcW w:w="877" w:type="dxa"/>
          </w:tcPr>
          <w:p w14:paraId="5F145D53" w14:textId="77777777" w:rsidR="0027327B" w:rsidRPr="00FF4632" w:rsidRDefault="0027327B" w:rsidP="0027327B">
            <w:pPr>
              <w:pStyle w:val="TAC"/>
            </w:pPr>
            <w:r w:rsidRPr="006A27E2">
              <w:t>50</w:t>
            </w:r>
          </w:p>
        </w:tc>
        <w:tc>
          <w:tcPr>
            <w:tcW w:w="1299" w:type="dxa"/>
            <w:vAlign w:val="center"/>
          </w:tcPr>
          <w:p w14:paraId="2B4D2F51" w14:textId="77777777" w:rsidR="0027327B" w:rsidRPr="00FF4632" w:rsidRDefault="0027327B" w:rsidP="0027327B">
            <w:pPr>
              <w:pStyle w:val="TAC"/>
            </w:pPr>
            <w:r w:rsidRPr="006A27E2">
              <w:t>4100</w:t>
            </w:r>
          </w:p>
        </w:tc>
        <w:tc>
          <w:tcPr>
            <w:tcW w:w="634" w:type="dxa"/>
          </w:tcPr>
          <w:p w14:paraId="4B1CFB0F" w14:textId="77777777" w:rsidR="0027327B" w:rsidRPr="00FF4632" w:rsidRDefault="0027327B" w:rsidP="0027327B">
            <w:pPr>
              <w:pStyle w:val="TAC"/>
            </w:pPr>
            <w:r w:rsidRPr="00F27629">
              <w:t>N/A</w:t>
            </w:r>
          </w:p>
        </w:tc>
        <w:tc>
          <w:tcPr>
            <w:tcW w:w="947" w:type="dxa"/>
          </w:tcPr>
          <w:p w14:paraId="31D856FA" w14:textId="77777777" w:rsidR="0027327B" w:rsidRPr="00FF4632" w:rsidRDefault="0027327B" w:rsidP="0027327B">
            <w:pPr>
              <w:pStyle w:val="TAC"/>
            </w:pPr>
            <w:r w:rsidRPr="00F27629">
              <w:t>TDD</w:t>
            </w:r>
          </w:p>
        </w:tc>
        <w:tc>
          <w:tcPr>
            <w:tcW w:w="947" w:type="dxa"/>
            <w:vAlign w:val="center"/>
          </w:tcPr>
          <w:p w14:paraId="538D7735" w14:textId="77777777" w:rsidR="0027327B" w:rsidRPr="00FF4632" w:rsidRDefault="0027327B" w:rsidP="0027327B">
            <w:pPr>
              <w:pStyle w:val="TAC"/>
            </w:pPr>
            <w:r w:rsidRPr="00F27629">
              <w:t>N/A</w:t>
            </w:r>
          </w:p>
        </w:tc>
      </w:tr>
      <w:tr w:rsidR="0027327B" w14:paraId="3BAA38D8" w14:textId="77777777" w:rsidTr="0027327B">
        <w:trPr>
          <w:trHeight w:val="22"/>
          <w:jc w:val="center"/>
        </w:trPr>
        <w:tc>
          <w:tcPr>
            <w:tcW w:w="1738" w:type="dxa"/>
            <w:vMerge/>
          </w:tcPr>
          <w:p w14:paraId="5B4BDCC9" w14:textId="77777777" w:rsidR="0027327B" w:rsidRPr="00FF4632" w:rsidRDefault="0027327B" w:rsidP="0027327B">
            <w:pPr>
              <w:pStyle w:val="TAC"/>
            </w:pPr>
          </w:p>
        </w:tc>
        <w:tc>
          <w:tcPr>
            <w:tcW w:w="1146" w:type="dxa"/>
            <w:vAlign w:val="center"/>
          </w:tcPr>
          <w:p w14:paraId="0861FD70" w14:textId="77777777" w:rsidR="0027327B" w:rsidRPr="00FF4632" w:rsidRDefault="0027327B" w:rsidP="0027327B">
            <w:pPr>
              <w:pStyle w:val="TAC"/>
            </w:pPr>
            <w:r w:rsidRPr="00FF4632">
              <w:t>n</w:t>
            </w:r>
            <w:r>
              <w:t>30</w:t>
            </w:r>
          </w:p>
        </w:tc>
        <w:tc>
          <w:tcPr>
            <w:tcW w:w="1160" w:type="dxa"/>
            <w:vAlign w:val="center"/>
          </w:tcPr>
          <w:p w14:paraId="3244732D" w14:textId="77777777" w:rsidR="0027327B" w:rsidRPr="00F27629" w:rsidRDefault="0027327B" w:rsidP="0027327B">
            <w:pPr>
              <w:pStyle w:val="TAC"/>
            </w:pPr>
            <w:r w:rsidRPr="006A27E2">
              <w:t>2310</w:t>
            </w:r>
          </w:p>
        </w:tc>
        <w:tc>
          <w:tcPr>
            <w:tcW w:w="746" w:type="dxa"/>
          </w:tcPr>
          <w:p w14:paraId="070355C0" w14:textId="77777777" w:rsidR="0027327B" w:rsidRPr="00F27629" w:rsidRDefault="0027327B" w:rsidP="0027327B">
            <w:pPr>
              <w:pStyle w:val="TAC"/>
            </w:pPr>
            <w:r w:rsidRPr="006A27E2">
              <w:t>5</w:t>
            </w:r>
          </w:p>
        </w:tc>
        <w:tc>
          <w:tcPr>
            <w:tcW w:w="877" w:type="dxa"/>
          </w:tcPr>
          <w:p w14:paraId="25FD5668" w14:textId="77777777" w:rsidR="0027327B" w:rsidRPr="00F27629" w:rsidRDefault="0027327B" w:rsidP="0027327B">
            <w:pPr>
              <w:pStyle w:val="TAC"/>
            </w:pPr>
            <w:r w:rsidRPr="006A27E2">
              <w:t>25</w:t>
            </w:r>
          </w:p>
        </w:tc>
        <w:tc>
          <w:tcPr>
            <w:tcW w:w="1299" w:type="dxa"/>
            <w:vAlign w:val="center"/>
          </w:tcPr>
          <w:p w14:paraId="02E89B58" w14:textId="77777777" w:rsidR="0027327B" w:rsidRPr="00F27629" w:rsidRDefault="0027327B" w:rsidP="0027327B">
            <w:pPr>
              <w:pStyle w:val="TAC"/>
            </w:pPr>
            <w:r w:rsidRPr="006A27E2">
              <w:t>2355</w:t>
            </w:r>
          </w:p>
        </w:tc>
        <w:tc>
          <w:tcPr>
            <w:tcW w:w="634" w:type="dxa"/>
          </w:tcPr>
          <w:p w14:paraId="309C1DFE" w14:textId="77777777" w:rsidR="0027327B" w:rsidRPr="00F27629" w:rsidRDefault="0027327B" w:rsidP="0027327B">
            <w:pPr>
              <w:pStyle w:val="TAC"/>
            </w:pPr>
            <w:r>
              <w:t>12.9</w:t>
            </w:r>
          </w:p>
        </w:tc>
        <w:tc>
          <w:tcPr>
            <w:tcW w:w="947" w:type="dxa"/>
          </w:tcPr>
          <w:p w14:paraId="70375464" w14:textId="77777777" w:rsidR="0027327B" w:rsidRPr="00F27629" w:rsidRDefault="0027327B" w:rsidP="0027327B">
            <w:pPr>
              <w:pStyle w:val="TAC"/>
            </w:pPr>
            <w:r w:rsidRPr="00F27629">
              <w:t>FDD</w:t>
            </w:r>
          </w:p>
        </w:tc>
        <w:tc>
          <w:tcPr>
            <w:tcW w:w="947" w:type="dxa"/>
            <w:vAlign w:val="center"/>
          </w:tcPr>
          <w:p w14:paraId="15AD7D3D" w14:textId="77777777" w:rsidR="0027327B" w:rsidRPr="00F27629" w:rsidRDefault="0027327B" w:rsidP="0027327B">
            <w:pPr>
              <w:pStyle w:val="TAC"/>
            </w:pPr>
            <w:r w:rsidRPr="006A27E2">
              <w:rPr>
                <w:lang w:eastAsia="fi-FI"/>
              </w:rPr>
              <w:t>IMD5</w:t>
            </w:r>
          </w:p>
        </w:tc>
      </w:tr>
      <w:tr w:rsidR="0027327B" w14:paraId="69BE5E0D" w14:textId="77777777" w:rsidTr="0027327B">
        <w:trPr>
          <w:trHeight w:val="22"/>
          <w:jc w:val="center"/>
        </w:trPr>
        <w:tc>
          <w:tcPr>
            <w:tcW w:w="1738" w:type="dxa"/>
            <w:vMerge/>
          </w:tcPr>
          <w:p w14:paraId="0C538C57" w14:textId="77777777" w:rsidR="0027327B" w:rsidRPr="00FF4632" w:rsidRDefault="0027327B" w:rsidP="0027327B">
            <w:pPr>
              <w:pStyle w:val="TAC"/>
            </w:pPr>
          </w:p>
        </w:tc>
        <w:tc>
          <w:tcPr>
            <w:tcW w:w="1146" w:type="dxa"/>
            <w:vAlign w:val="center"/>
          </w:tcPr>
          <w:p w14:paraId="7C3B9F39" w14:textId="77777777" w:rsidR="0027327B" w:rsidRPr="00FF4632" w:rsidRDefault="0027327B" w:rsidP="0027327B">
            <w:pPr>
              <w:pStyle w:val="TAC"/>
            </w:pPr>
            <w:r w:rsidRPr="00FF4632">
              <w:t>n66</w:t>
            </w:r>
          </w:p>
        </w:tc>
        <w:tc>
          <w:tcPr>
            <w:tcW w:w="1160" w:type="dxa"/>
            <w:vAlign w:val="center"/>
          </w:tcPr>
          <w:p w14:paraId="165841B3" w14:textId="77777777" w:rsidR="0027327B" w:rsidRPr="00F27629" w:rsidRDefault="0027327B" w:rsidP="0027327B">
            <w:pPr>
              <w:pStyle w:val="TAC"/>
            </w:pPr>
            <w:r w:rsidRPr="006A27E2">
              <w:t>1735</w:t>
            </w:r>
          </w:p>
        </w:tc>
        <w:tc>
          <w:tcPr>
            <w:tcW w:w="746" w:type="dxa"/>
          </w:tcPr>
          <w:p w14:paraId="52DD2A65" w14:textId="77777777" w:rsidR="0027327B" w:rsidRPr="00F27629" w:rsidRDefault="0027327B" w:rsidP="0027327B">
            <w:pPr>
              <w:pStyle w:val="TAC"/>
            </w:pPr>
            <w:r w:rsidRPr="006A27E2">
              <w:t>5</w:t>
            </w:r>
          </w:p>
        </w:tc>
        <w:tc>
          <w:tcPr>
            <w:tcW w:w="877" w:type="dxa"/>
          </w:tcPr>
          <w:p w14:paraId="09B051A4" w14:textId="77777777" w:rsidR="0027327B" w:rsidRPr="00F27629" w:rsidRDefault="0027327B" w:rsidP="0027327B">
            <w:pPr>
              <w:pStyle w:val="TAC"/>
            </w:pPr>
            <w:r w:rsidRPr="006A27E2">
              <w:t>25</w:t>
            </w:r>
          </w:p>
        </w:tc>
        <w:tc>
          <w:tcPr>
            <w:tcW w:w="1299" w:type="dxa"/>
            <w:vAlign w:val="center"/>
          </w:tcPr>
          <w:p w14:paraId="4C38B819" w14:textId="77777777" w:rsidR="0027327B" w:rsidRPr="00F27629" w:rsidRDefault="0027327B" w:rsidP="0027327B">
            <w:pPr>
              <w:pStyle w:val="TAC"/>
            </w:pPr>
            <w:r w:rsidRPr="006A27E2">
              <w:t>2135</w:t>
            </w:r>
          </w:p>
        </w:tc>
        <w:tc>
          <w:tcPr>
            <w:tcW w:w="634" w:type="dxa"/>
          </w:tcPr>
          <w:p w14:paraId="36FB87C6" w14:textId="77777777" w:rsidR="0027327B" w:rsidRPr="00F27629" w:rsidRDefault="0027327B" w:rsidP="0027327B">
            <w:pPr>
              <w:pStyle w:val="TAC"/>
            </w:pPr>
            <w:r w:rsidRPr="006A27E2">
              <w:t>N/A</w:t>
            </w:r>
          </w:p>
        </w:tc>
        <w:tc>
          <w:tcPr>
            <w:tcW w:w="947" w:type="dxa"/>
          </w:tcPr>
          <w:p w14:paraId="6A9497F6" w14:textId="77777777" w:rsidR="0027327B" w:rsidRPr="00F27629" w:rsidRDefault="0027327B" w:rsidP="0027327B">
            <w:pPr>
              <w:pStyle w:val="TAC"/>
            </w:pPr>
            <w:r w:rsidRPr="00F27629">
              <w:t>FDD</w:t>
            </w:r>
          </w:p>
        </w:tc>
        <w:tc>
          <w:tcPr>
            <w:tcW w:w="947" w:type="dxa"/>
            <w:vAlign w:val="center"/>
          </w:tcPr>
          <w:p w14:paraId="61969AD2" w14:textId="77777777" w:rsidR="0027327B" w:rsidRPr="00F27629" w:rsidRDefault="0027327B" w:rsidP="0027327B">
            <w:pPr>
              <w:pStyle w:val="TAC"/>
            </w:pPr>
            <w:r w:rsidRPr="006A27E2">
              <w:rPr>
                <w:lang w:eastAsia="fi-FI"/>
              </w:rPr>
              <w:t>N/A</w:t>
            </w:r>
          </w:p>
        </w:tc>
      </w:tr>
      <w:tr w:rsidR="0027327B" w14:paraId="5C56DB7F" w14:textId="77777777" w:rsidTr="0027327B">
        <w:trPr>
          <w:trHeight w:val="22"/>
          <w:jc w:val="center"/>
        </w:trPr>
        <w:tc>
          <w:tcPr>
            <w:tcW w:w="1738" w:type="dxa"/>
            <w:vMerge/>
          </w:tcPr>
          <w:p w14:paraId="472B0AEA" w14:textId="77777777" w:rsidR="0027327B" w:rsidRPr="00FF4632" w:rsidRDefault="0027327B" w:rsidP="0027327B">
            <w:pPr>
              <w:pStyle w:val="TAC"/>
            </w:pPr>
          </w:p>
        </w:tc>
        <w:tc>
          <w:tcPr>
            <w:tcW w:w="1146" w:type="dxa"/>
            <w:vAlign w:val="center"/>
          </w:tcPr>
          <w:p w14:paraId="594E85F4" w14:textId="77777777" w:rsidR="0027327B" w:rsidRPr="00FF4632" w:rsidRDefault="0027327B" w:rsidP="0027327B">
            <w:pPr>
              <w:pStyle w:val="TAC"/>
            </w:pPr>
            <w:r w:rsidRPr="00FF4632">
              <w:t>n77</w:t>
            </w:r>
          </w:p>
        </w:tc>
        <w:tc>
          <w:tcPr>
            <w:tcW w:w="1160" w:type="dxa"/>
            <w:vAlign w:val="center"/>
          </w:tcPr>
          <w:p w14:paraId="3475BE67" w14:textId="77777777" w:rsidR="0027327B" w:rsidRPr="00F27629" w:rsidRDefault="0027327B" w:rsidP="0027327B">
            <w:pPr>
              <w:pStyle w:val="TAC"/>
            </w:pPr>
            <w:r w:rsidRPr="006A27E2">
              <w:t>3780</w:t>
            </w:r>
          </w:p>
        </w:tc>
        <w:tc>
          <w:tcPr>
            <w:tcW w:w="746" w:type="dxa"/>
          </w:tcPr>
          <w:p w14:paraId="24164A50" w14:textId="77777777" w:rsidR="0027327B" w:rsidRPr="00F27629" w:rsidRDefault="0027327B" w:rsidP="0027327B">
            <w:pPr>
              <w:pStyle w:val="TAC"/>
            </w:pPr>
            <w:r w:rsidRPr="006A27E2">
              <w:t>10</w:t>
            </w:r>
          </w:p>
        </w:tc>
        <w:tc>
          <w:tcPr>
            <w:tcW w:w="877" w:type="dxa"/>
          </w:tcPr>
          <w:p w14:paraId="062DB130" w14:textId="77777777" w:rsidR="0027327B" w:rsidRPr="00F27629" w:rsidRDefault="0027327B" w:rsidP="0027327B">
            <w:pPr>
              <w:pStyle w:val="TAC"/>
            </w:pPr>
            <w:r w:rsidRPr="006A27E2">
              <w:t>50</w:t>
            </w:r>
          </w:p>
        </w:tc>
        <w:tc>
          <w:tcPr>
            <w:tcW w:w="1299" w:type="dxa"/>
            <w:vAlign w:val="center"/>
          </w:tcPr>
          <w:p w14:paraId="21F334EA" w14:textId="77777777" w:rsidR="0027327B" w:rsidRPr="00F27629" w:rsidRDefault="0027327B" w:rsidP="0027327B">
            <w:pPr>
              <w:pStyle w:val="TAC"/>
            </w:pPr>
            <w:r w:rsidRPr="006A27E2">
              <w:t>3780</w:t>
            </w:r>
          </w:p>
        </w:tc>
        <w:tc>
          <w:tcPr>
            <w:tcW w:w="634" w:type="dxa"/>
          </w:tcPr>
          <w:p w14:paraId="0A41AA83" w14:textId="77777777" w:rsidR="0027327B" w:rsidRPr="00F27629" w:rsidRDefault="0027327B" w:rsidP="0027327B">
            <w:pPr>
              <w:pStyle w:val="TAC"/>
            </w:pPr>
            <w:r w:rsidRPr="006A27E2">
              <w:t>N/A</w:t>
            </w:r>
          </w:p>
        </w:tc>
        <w:tc>
          <w:tcPr>
            <w:tcW w:w="947" w:type="dxa"/>
          </w:tcPr>
          <w:p w14:paraId="14370B3B" w14:textId="77777777" w:rsidR="0027327B" w:rsidRPr="00F27629" w:rsidRDefault="0027327B" w:rsidP="0027327B">
            <w:pPr>
              <w:pStyle w:val="TAC"/>
            </w:pPr>
            <w:r w:rsidRPr="00F27629">
              <w:t>TDD</w:t>
            </w:r>
          </w:p>
        </w:tc>
        <w:tc>
          <w:tcPr>
            <w:tcW w:w="947" w:type="dxa"/>
            <w:vAlign w:val="center"/>
          </w:tcPr>
          <w:p w14:paraId="1EB68D49" w14:textId="77777777" w:rsidR="0027327B" w:rsidRPr="00F27629" w:rsidRDefault="0027327B" w:rsidP="0027327B">
            <w:pPr>
              <w:pStyle w:val="TAC"/>
            </w:pPr>
            <w:r w:rsidRPr="006A27E2">
              <w:rPr>
                <w:lang w:eastAsia="fi-FI"/>
              </w:rPr>
              <w:t>N/A</w:t>
            </w:r>
          </w:p>
        </w:tc>
      </w:tr>
      <w:tr w:rsidR="0027327B" w14:paraId="30FD0752" w14:textId="77777777" w:rsidTr="0027327B">
        <w:trPr>
          <w:trHeight w:val="22"/>
          <w:jc w:val="center"/>
        </w:trPr>
        <w:tc>
          <w:tcPr>
            <w:tcW w:w="1738" w:type="dxa"/>
            <w:vMerge/>
          </w:tcPr>
          <w:p w14:paraId="0B2F76E6" w14:textId="77777777" w:rsidR="0027327B" w:rsidRPr="00FF4632" w:rsidRDefault="0027327B" w:rsidP="0027327B">
            <w:pPr>
              <w:pStyle w:val="TAC"/>
            </w:pPr>
          </w:p>
        </w:tc>
        <w:tc>
          <w:tcPr>
            <w:tcW w:w="1146" w:type="dxa"/>
            <w:vAlign w:val="center"/>
          </w:tcPr>
          <w:p w14:paraId="36F10E47" w14:textId="77777777" w:rsidR="0027327B" w:rsidRPr="00FF4632" w:rsidRDefault="0027327B"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58BD8086" w14:textId="77777777" w:rsidR="0027327B" w:rsidRPr="00FF4632" w:rsidRDefault="0027327B" w:rsidP="0027327B">
            <w:pPr>
              <w:pStyle w:val="TAC"/>
            </w:pPr>
            <w:r w:rsidRPr="006A27E2">
              <w:t>2310</w:t>
            </w:r>
          </w:p>
        </w:tc>
        <w:tc>
          <w:tcPr>
            <w:tcW w:w="746" w:type="dxa"/>
          </w:tcPr>
          <w:p w14:paraId="78F88080" w14:textId="77777777" w:rsidR="0027327B" w:rsidRPr="00FF4632" w:rsidRDefault="0027327B" w:rsidP="0027327B">
            <w:pPr>
              <w:pStyle w:val="TAC"/>
            </w:pPr>
            <w:r w:rsidRPr="006A27E2">
              <w:t>5</w:t>
            </w:r>
          </w:p>
        </w:tc>
        <w:tc>
          <w:tcPr>
            <w:tcW w:w="877" w:type="dxa"/>
          </w:tcPr>
          <w:p w14:paraId="706696F3" w14:textId="77777777" w:rsidR="0027327B" w:rsidRPr="00FF4632" w:rsidRDefault="0027327B" w:rsidP="0027327B">
            <w:pPr>
              <w:pStyle w:val="TAC"/>
            </w:pPr>
            <w:r w:rsidRPr="006A27E2">
              <w:t>25</w:t>
            </w:r>
          </w:p>
        </w:tc>
        <w:tc>
          <w:tcPr>
            <w:tcW w:w="1299" w:type="dxa"/>
            <w:tcBorders>
              <w:top w:val="single" w:sz="4" w:space="0" w:color="auto"/>
              <w:left w:val="single" w:sz="4" w:space="0" w:color="auto"/>
              <w:bottom w:val="single" w:sz="4" w:space="0" w:color="auto"/>
              <w:right w:val="single" w:sz="4" w:space="0" w:color="auto"/>
            </w:tcBorders>
            <w:vAlign w:val="center"/>
          </w:tcPr>
          <w:p w14:paraId="2AB9CA36" w14:textId="77777777" w:rsidR="0027327B" w:rsidRPr="00FF4632" w:rsidRDefault="0027327B" w:rsidP="0027327B">
            <w:pPr>
              <w:pStyle w:val="TAC"/>
            </w:pPr>
            <w:r w:rsidRPr="006A27E2">
              <w:t>2355</w:t>
            </w:r>
          </w:p>
        </w:tc>
        <w:tc>
          <w:tcPr>
            <w:tcW w:w="634" w:type="dxa"/>
          </w:tcPr>
          <w:p w14:paraId="348F3CAE" w14:textId="77777777" w:rsidR="0027327B" w:rsidRPr="00FF4632" w:rsidRDefault="0027327B" w:rsidP="0027327B">
            <w:pPr>
              <w:pStyle w:val="TAC"/>
            </w:pPr>
            <w:r w:rsidRPr="00F27629">
              <w:t>N/A</w:t>
            </w:r>
          </w:p>
        </w:tc>
        <w:tc>
          <w:tcPr>
            <w:tcW w:w="947" w:type="dxa"/>
          </w:tcPr>
          <w:p w14:paraId="7617A87D" w14:textId="77777777" w:rsidR="0027327B" w:rsidRPr="00FF4632" w:rsidRDefault="0027327B" w:rsidP="0027327B">
            <w:pPr>
              <w:pStyle w:val="TAC"/>
            </w:pPr>
            <w:r w:rsidRPr="00F27629">
              <w:t>FDD</w:t>
            </w:r>
          </w:p>
        </w:tc>
        <w:tc>
          <w:tcPr>
            <w:tcW w:w="947" w:type="dxa"/>
            <w:vAlign w:val="center"/>
          </w:tcPr>
          <w:p w14:paraId="04A7B5FB" w14:textId="77777777" w:rsidR="0027327B" w:rsidRPr="00FF4632" w:rsidRDefault="0027327B" w:rsidP="0027327B">
            <w:pPr>
              <w:pStyle w:val="TAC"/>
            </w:pPr>
            <w:r w:rsidRPr="00F27629">
              <w:t>N/A</w:t>
            </w:r>
          </w:p>
        </w:tc>
      </w:tr>
      <w:tr w:rsidR="0027327B" w14:paraId="20F265F9" w14:textId="77777777" w:rsidTr="0027327B">
        <w:trPr>
          <w:trHeight w:val="22"/>
          <w:jc w:val="center"/>
        </w:trPr>
        <w:tc>
          <w:tcPr>
            <w:tcW w:w="1738" w:type="dxa"/>
            <w:vMerge/>
          </w:tcPr>
          <w:p w14:paraId="760EA3E9" w14:textId="77777777" w:rsidR="0027327B" w:rsidRPr="00FF4632" w:rsidRDefault="0027327B" w:rsidP="0027327B">
            <w:pPr>
              <w:pStyle w:val="TAC"/>
            </w:pPr>
          </w:p>
        </w:tc>
        <w:tc>
          <w:tcPr>
            <w:tcW w:w="1146" w:type="dxa"/>
            <w:vAlign w:val="center"/>
          </w:tcPr>
          <w:p w14:paraId="2AB31AA8" w14:textId="77777777" w:rsidR="0027327B" w:rsidRPr="00FF4632" w:rsidRDefault="0027327B"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34125FFF" w14:textId="77777777" w:rsidR="0027327B" w:rsidRPr="00FF4632" w:rsidRDefault="0027327B" w:rsidP="0027327B">
            <w:pPr>
              <w:pStyle w:val="TAC"/>
            </w:pPr>
            <w:r w:rsidRPr="006A27E2">
              <w:t>1760</w:t>
            </w:r>
          </w:p>
        </w:tc>
        <w:tc>
          <w:tcPr>
            <w:tcW w:w="746" w:type="dxa"/>
          </w:tcPr>
          <w:p w14:paraId="3FF97F9F" w14:textId="77777777" w:rsidR="0027327B" w:rsidRPr="00FF4632" w:rsidRDefault="0027327B" w:rsidP="0027327B">
            <w:pPr>
              <w:pStyle w:val="TAC"/>
            </w:pPr>
            <w:r w:rsidRPr="006A27E2">
              <w:t>5</w:t>
            </w:r>
          </w:p>
        </w:tc>
        <w:tc>
          <w:tcPr>
            <w:tcW w:w="877" w:type="dxa"/>
          </w:tcPr>
          <w:p w14:paraId="61A1C343" w14:textId="77777777" w:rsidR="0027327B" w:rsidRPr="00FF4632" w:rsidRDefault="0027327B" w:rsidP="0027327B">
            <w:pPr>
              <w:pStyle w:val="TAC"/>
            </w:pPr>
            <w:r w:rsidRPr="006A27E2">
              <w:t>25</w:t>
            </w:r>
          </w:p>
        </w:tc>
        <w:tc>
          <w:tcPr>
            <w:tcW w:w="1299" w:type="dxa"/>
            <w:tcBorders>
              <w:top w:val="single" w:sz="4" w:space="0" w:color="auto"/>
              <w:left w:val="single" w:sz="4" w:space="0" w:color="auto"/>
              <w:bottom w:val="single" w:sz="4" w:space="0" w:color="auto"/>
              <w:right w:val="single" w:sz="4" w:space="0" w:color="auto"/>
            </w:tcBorders>
            <w:vAlign w:val="center"/>
          </w:tcPr>
          <w:p w14:paraId="15CCCCA4" w14:textId="77777777" w:rsidR="0027327B" w:rsidRPr="00FF4632" w:rsidRDefault="0027327B" w:rsidP="0027327B">
            <w:pPr>
              <w:pStyle w:val="TAC"/>
            </w:pPr>
            <w:r w:rsidRPr="006A27E2">
              <w:t>2160</w:t>
            </w:r>
          </w:p>
        </w:tc>
        <w:tc>
          <w:tcPr>
            <w:tcW w:w="634" w:type="dxa"/>
          </w:tcPr>
          <w:p w14:paraId="6CD3673F" w14:textId="77777777" w:rsidR="0027327B" w:rsidRPr="00FF4632" w:rsidRDefault="0027327B" w:rsidP="0027327B">
            <w:pPr>
              <w:pStyle w:val="TAC"/>
            </w:pPr>
            <w:r>
              <w:t>19.2</w:t>
            </w:r>
          </w:p>
        </w:tc>
        <w:tc>
          <w:tcPr>
            <w:tcW w:w="947" w:type="dxa"/>
          </w:tcPr>
          <w:p w14:paraId="052CDA85" w14:textId="77777777" w:rsidR="0027327B" w:rsidRPr="00FF4632" w:rsidRDefault="0027327B" w:rsidP="0027327B">
            <w:pPr>
              <w:pStyle w:val="TAC"/>
            </w:pPr>
            <w:r w:rsidRPr="00F27629">
              <w:t>FDD</w:t>
            </w:r>
          </w:p>
        </w:tc>
        <w:tc>
          <w:tcPr>
            <w:tcW w:w="947" w:type="dxa"/>
            <w:vAlign w:val="center"/>
          </w:tcPr>
          <w:p w14:paraId="24C7D2E5" w14:textId="77777777" w:rsidR="0027327B" w:rsidRPr="009A0429" w:rsidRDefault="0027327B" w:rsidP="0027327B">
            <w:pPr>
              <w:pStyle w:val="TAC"/>
              <w:rPr>
                <w:vertAlign w:val="superscript"/>
              </w:rPr>
            </w:pPr>
            <w:r w:rsidRPr="00F27629">
              <w:t>IMD4</w:t>
            </w:r>
            <w:r>
              <w:rPr>
                <w:vertAlign w:val="superscript"/>
              </w:rPr>
              <w:t>zz</w:t>
            </w:r>
          </w:p>
        </w:tc>
      </w:tr>
      <w:tr w:rsidR="0027327B" w14:paraId="60E16AC6" w14:textId="77777777" w:rsidTr="0027327B">
        <w:trPr>
          <w:trHeight w:val="22"/>
          <w:jc w:val="center"/>
        </w:trPr>
        <w:tc>
          <w:tcPr>
            <w:tcW w:w="1738" w:type="dxa"/>
            <w:vMerge/>
          </w:tcPr>
          <w:p w14:paraId="0E3EBF93" w14:textId="77777777" w:rsidR="0027327B" w:rsidRPr="00FF4632" w:rsidRDefault="0027327B" w:rsidP="0027327B">
            <w:pPr>
              <w:pStyle w:val="TAC"/>
            </w:pPr>
          </w:p>
        </w:tc>
        <w:tc>
          <w:tcPr>
            <w:tcW w:w="1146" w:type="dxa"/>
            <w:vAlign w:val="center"/>
          </w:tcPr>
          <w:p w14:paraId="18483422" w14:textId="77777777" w:rsidR="0027327B" w:rsidRPr="00FF4632" w:rsidRDefault="0027327B"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2504CC01" w14:textId="77777777" w:rsidR="0027327B" w:rsidRPr="00FF4632" w:rsidRDefault="0027327B" w:rsidP="0027327B">
            <w:pPr>
              <w:pStyle w:val="TAC"/>
            </w:pPr>
            <w:r w:rsidRPr="006A27E2">
              <w:t>3390</w:t>
            </w:r>
          </w:p>
        </w:tc>
        <w:tc>
          <w:tcPr>
            <w:tcW w:w="746" w:type="dxa"/>
          </w:tcPr>
          <w:p w14:paraId="4412F910" w14:textId="77777777" w:rsidR="0027327B" w:rsidRPr="00FF4632" w:rsidRDefault="0027327B" w:rsidP="0027327B">
            <w:pPr>
              <w:pStyle w:val="TAC"/>
            </w:pPr>
            <w:r w:rsidRPr="006A27E2">
              <w:t>10</w:t>
            </w:r>
          </w:p>
        </w:tc>
        <w:tc>
          <w:tcPr>
            <w:tcW w:w="877" w:type="dxa"/>
          </w:tcPr>
          <w:p w14:paraId="26E9A538" w14:textId="77777777" w:rsidR="0027327B" w:rsidRPr="00FF4632" w:rsidRDefault="0027327B" w:rsidP="0027327B">
            <w:pPr>
              <w:pStyle w:val="TAC"/>
            </w:pPr>
            <w:r w:rsidRPr="006A27E2">
              <w:t>50</w:t>
            </w:r>
          </w:p>
        </w:tc>
        <w:tc>
          <w:tcPr>
            <w:tcW w:w="1299" w:type="dxa"/>
            <w:tcBorders>
              <w:top w:val="single" w:sz="4" w:space="0" w:color="auto"/>
              <w:left w:val="single" w:sz="4" w:space="0" w:color="auto"/>
              <w:bottom w:val="single" w:sz="4" w:space="0" w:color="auto"/>
              <w:right w:val="single" w:sz="4" w:space="0" w:color="auto"/>
            </w:tcBorders>
            <w:vAlign w:val="center"/>
          </w:tcPr>
          <w:p w14:paraId="6C7416FB" w14:textId="77777777" w:rsidR="0027327B" w:rsidRPr="00FF4632" w:rsidRDefault="0027327B" w:rsidP="0027327B">
            <w:pPr>
              <w:pStyle w:val="TAC"/>
            </w:pPr>
            <w:r w:rsidRPr="006A27E2">
              <w:t>3390</w:t>
            </w:r>
          </w:p>
        </w:tc>
        <w:tc>
          <w:tcPr>
            <w:tcW w:w="634" w:type="dxa"/>
          </w:tcPr>
          <w:p w14:paraId="3CA27985" w14:textId="77777777" w:rsidR="0027327B" w:rsidRPr="00FF4632" w:rsidRDefault="0027327B" w:rsidP="0027327B">
            <w:pPr>
              <w:pStyle w:val="TAC"/>
            </w:pPr>
            <w:r w:rsidRPr="00F27629">
              <w:t>N/A</w:t>
            </w:r>
          </w:p>
        </w:tc>
        <w:tc>
          <w:tcPr>
            <w:tcW w:w="947" w:type="dxa"/>
          </w:tcPr>
          <w:p w14:paraId="401CB12B" w14:textId="77777777" w:rsidR="0027327B" w:rsidRPr="00FF4632" w:rsidRDefault="0027327B" w:rsidP="0027327B">
            <w:pPr>
              <w:pStyle w:val="TAC"/>
            </w:pPr>
            <w:r w:rsidRPr="00F27629">
              <w:t>TDD</w:t>
            </w:r>
          </w:p>
        </w:tc>
        <w:tc>
          <w:tcPr>
            <w:tcW w:w="947" w:type="dxa"/>
            <w:vAlign w:val="center"/>
          </w:tcPr>
          <w:p w14:paraId="27C58DE6" w14:textId="77777777" w:rsidR="0027327B" w:rsidRPr="00FF4632" w:rsidRDefault="0027327B" w:rsidP="0027327B">
            <w:pPr>
              <w:pStyle w:val="TAC"/>
            </w:pPr>
            <w:r w:rsidRPr="00F27629">
              <w:t>N/A</w:t>
            </w:r>
          </w:p>
        </w:tc>
      </w:tr>
      <w:tr w:rsidR="0027327B" w14:paraId="5C5F3950" w14:textId="77777777" w:rsidTr="0027327B">
        <w:trPr>
          <w:trHeight w:val="22"/>
          <w:jc w:val="center"/>
        </w:trPr>
        <w:tc>
          <w:tcPr>
            <w:tcW w:w="9494" w:type="dxa"/>
            <w:gridSpan w:val="9"/>
          </w:tcPr>
          <w:p w14:paraId="42CA0CF0" w14:textId="77777777" w:rsidR="0027327B" w:rsidRPr="00F27629" w:rsidRDefault="0027327B" w:rsidP="0027327B">
            <w:pPr>
              <w:pStyle w:val="TAN"/>
            </w:pPr>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p>
        </w:tc>
      </w:tr>
    </w:tbl>
    <w:p w14:paraId="4C26A201" w14:textId="77777777" w:rsidR="0027327B" w:rsidRDefault="0027327B" w:rsidP="0027327B"/>
    <w:p w14:paraId="0121E871" w14:textId="4AF9A7EF" w:rsidR="0027327B" w:rsidRDefault="008F09CE" w:rsidP="0027327B">
      <w:pPr>
        <w:pStyle w:val="Heading4"/>
        <w:tabs>
          <w:tab w:val="left" w:pos="0"/>
        </w:tabs>
        <w:ind w:left="0" w:firstLine="0"/>
        <w:rPr>
          <w:rFonts w:cs="Arial"/>
          <w:lang w:val="en-US" w:eastAsia="zh-CN"/>
        </w:rPr>
      </w:pPr>
      <w:bookmarkStart w:id="207" w:name="_Toc97547004"/>
      <w:r>
        <w:rPr>
          <w:rFonts w:cs="Arial"/>
        </w:rPr>
        <w:t>6.11</w:t>
      </w:r>
      <w:r w:rsidR="0027327B">
        <w:rPr>
          <w:rFonts w:cs="Arial"/>
        </w:rPr>
        <w:t>.3</w:t>
      </w:r>
      <w:r w:rsidR="0027327B">
        <w:rPr>
          <w:rFonts w:cs="Arial"/>
          <w:lang w:eastAsia="zh-CN"/>
        </w:rPr>
        <w:t>.2</w:t>
      </w:r>
      <w:r w:rsidR="0027327B">
        <w:rPr>
          <w:rFonts w:cs="Arial"/>
          <w:lang w:eastAsia="zh-CN"/>
        </w:rPr>
        <w:tab/>
        <w:t>Power class 2 Case</w:t>
      </w:r>
      <w:r w:rsidR="0027327B">
        <w:rPr>
          <w:rFonts w:cs="Arial"/>
          <w:lang w:val="en-US" w:eastAsia="zh-CN"/>
        </w:rPr>
        <w:t xml:space="preserve"> B</w:t>
      </w:r>
      <w:bookmarkEnd w:id="207"/>
    </w:p>
    <w:p w14:paraId="0CDEF5FE" w14:textId="7C2B6EC1" w:rsidR="0027327B" w:rsidRDefault="0027327B" w:rsidP="0027327B">
      <w:pPr>
        <w:rPr>
          <w:iCs/>
          <w:lang w:eastAsia="zh-CN"/>
        </w:rPr>
      </w:pPr>
      <w:r>
        <w:rPr>
          <w:iCs/>
          <w:lang w:eastAsia="zh-CN"/>
        </w:rPr>
        <w:t xml:space="preserve">The additional MSD due to intermodulation for PC2 Case B CA_n30A-n66A-n77A are same as the Case A defined in Table </w:t>
      </w:r>
      <w:r w:rsidR="008F09CE">
        <w:rPr>
          <w:iCs/>
          <w:lang w:eastAsia="zh-CN"/>
        </w:rPr>
        <w:t>6.11</w:t>
      </w:r>
      <w:r>
        <w:rPr>
          <w:iCs/>
          <w:lang w:eastAsia="zh-CN"/>
        </w:rPr>
        <w:t xml:space="preserve">.3.1-1. </w:t>
      </w:r>
    </w:p>
    <w:p w14:paraId="19AA11C0" w14:textId="6B3BFE6F" w:rsidR="00DE73C1" w:rsidRPr="004D3578" w:rsidRDefault="00DE73C1" w:rsidP="00DE73C1">
      <w:pPr>
        <w:pStyle w:val="Heading2"/>
        <w:rPr>
          <w:lang w:eastAsia="zh-CN"/>
        </w:rPr>
      </w:pPr>
      <w:bookmarkStart w:id="208" w:name="_Toc97547005"/>
      <w:r>
        <w:t>6.12</w:t>
      </w:r>
      <w:r w:rsidRPr="004D3578">
        <w:tab/>
      </w:r>
      <w:r>
        <w:rPr>
          <w:lang w:eastAsia="zh-CN"/>
        </w:rPr>
        <w:t>CA_n5-n12-n77</w:t>
      </w:r>
      <w:bookmarkEnd w:id="208"/>
    </w:p>
    <w:p w14:paraId="2C77A9F9" w14:textId="46034249" w:rsidR="00DE73C1" w:rsidRPr="001043CD" w:rsidRDefault="00DE73C1" w:rsidP="00DE73C1">
      <w:pPr>
        <w:pStyle w:val="Heading3"/>
        <w:rPr>
          <w:rFonts w:cs="Arial"/>
          <w:szCs w:val="28"/>
          <w:lang w:eastAsia="zh-CN"/>
        </w:rPr>
      </w:pPr>
      <w:bookmarkStart w:id="209" w:name="_Toc97547006"/>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09"/>
    </w:p>
    <w:p w14:paraId="05C08A48" w14:textId="322848D8" w:rsidR="00DE73C1" w:rsidRDefault="00DE73C1" w:rsidP="00DE73C1">
      <w:pPr>
        <w:pStyle w:val="TH"/>
        <w:rPr>
          <w:lang w:eastAsia="ja-JP"/>
        </w:rPr>
      </w:pPr>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E73C1" w14:paraId="60355948"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68590F2" w14:textId="77777777" w:rsidR="00DE73C1" w:rsidRPr="00D776B5" w:rsidRDefault="00DE73C1"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674E0" w14:textId="77777777" w:rsidR="00DE73C1" w:rsidRPr="00D776B5" w:rsidRDefault="00DE73C1"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E6A80" w14:textId="77777777" w:rsidR="00DE73C1" w:rsidRPr="00D776B5" w:rsidRDefault="00DE73C1"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988206" w14:textId="77777777" w:rsidR="00DE73C1" w:rsidRPr="00D776B5" w:rsidRDefault="00DE73C1"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0EBA2" w14:textId="77777777" w:rsidR="00DE73C1" w:rsidRPr="00D776B5" w:rsidRDefault="00DE73C1"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1C7C51" w14:textId="77777777" w:rsidR="00DE73C1" w:rsidRPr="00D776B5" w:rsidRDefault="00DE73C1"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DA20CA" w14:textId="77777777" w:rsidR="00DE73C1" w:rsidRPr="00D776B5" w:rsidRDefault="00DE73C1"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8DED8" w14:textId="77777777" w:rsidR="00DE73C1" w:rsidRPr="00D776B5" w:rsidRDefault="00DE73C1"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9C8E0" w14:textId="77777777" w:rsidR="00DE73C1" w:rsidRPr="00D776B5" w:rsidRDefault="00DE73C1" w:rsidP="00534723">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9C335C" w14:textId="77777777" w:rsidR="00DE73C1" w:rsidRPr="00D776B5" w:rsidRDefault="00DE73C1"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B1F2C" w14:textId="77777777" w:rsidR="00DE73C1" w:rsidRPr="00D776B5" w:rsidRDefault="00DE73C1"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97B127" w14:textId="77777777" w:rsidR="00DE73C1" w:rsidRPr="00D776B5" w:rsidRDefault="00DE73C1"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73FAAA" w14:textId="77777777" w:rsidR="00DE73C1" w:rsidRPr="00D776B5" w:rsidRDefault="00DE73C1"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6408E6" w14:textId="77777777" w:rsidR="00DE73C1" w:rsidRPr="00D776B5" w:rsidRDefault="00DE73C1"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641C9" w14:textId="77777777" w:rsidR="00DE73C1" w:rsidRPr="00D776B5" w:rsidRDefault="00DE73C1"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69AE1" w14:textId="77777777" w:rsidR="00DE73C1" w:rsidRPr="00D776B5" w:rsidRDefault="00DE73C1"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081ED" w14:textId="77777777" w:rsidR="00DE73C1" w:rsidRPr="00D776B5" w:rsidRDefault="00DE73C1" w:rsidP="00534723">
            <w:pPr>
              <w:pStyle w:val="TAH"/>
            </w:pPr>
            <w:r w:rsidRPr="00D776B5">
              <w:t>Bandwidth combination set</w:t>
            </w:r>
          </w:p>
        </w:tc>
      </w:tr>
      <w:tr w:rsidR="00DE73C1" w14:paraId="1FC44849"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9AF067B" w14:textId="77777777" w:rsidR="00DE73C1" w:rsidRDefault="00DE73C1" w:rsidP="00534723">
            <w:pPr>
              <w:pStyle w:val="TAC"/>
              <w:rPr>
                <w:color w:val="000000"/>
              </w:rPr>
            </w:pPr>
            <w:r>
              <w:t>CA_n5A-n12A-n77A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988908" w14:textId="77777777" w:rsidR="00DE73C1" w:rsidRDefault="00DE73C1" w:rsidP="00534723">
            <w:pPr>
              <w:pStyle w:val="TAC"/>
              <w:rPr>
                <w:color w:val="000000"/>
                <w:lang w:val="en-US" w:eastAsia="zh-CN" w:bidi="ar"/>
              </w:rPr>
            </w:pPr>
            <w:r>
              <w:t>CA_n5A-n77A, CA_n12A-n77A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DC48F" w14:textId="77777777" w:rsidR="00DE73C1" w:rsidRDefault="00DE73C1"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A74D1"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607214"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568A4"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C53B0" w14:textId="77777777" w:rsidR="00DE73C1" w:rsidRDefault="00DE73C1"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3676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517896"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8BDA7F"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4A4055"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92E301"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B8D4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D19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C4E31"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06F37" w14:textId="77777777" w:rsidR="00DE73C1" w:rsidRDefault="00DE73C1"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275A69" w14:textId="77777777" w:rsidR="00DE73C1" w:rsidRDefault="00DE73C1" w:rsidP="00534723">
            <w:pPr>
              <w:pStyle w:val="TAC"/>
            </w:pPr>
            <w:r>
              <w:rPr>
                <w:lang w:val="en-US" w:eastAsia="zh-CN" w:bidi="ar"/>
              </w:rPr>
              <w:t>0</w:t>
            </w:r>
          </w:p>
        </w:tc>
      </w:tr>
      <w:tr w:rsidR="00DE73C1" w14:paraId="110B619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815DFB4"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3C54D"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24C454" w14:textId="77777777" w:rsidR="00DE73C1" w:rsidRDefault="00DE73C1" w:rsidP="00534723">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CD4E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D0B500"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CB057"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5F6CF"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A510B"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3F7EC"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B0C5A"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59696"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AED3A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BAD3A"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15CF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C75F57"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A18BFC" w14:textId="77777777" w:rsidR="00DE73C1" w:rsidRDefault="00DE73C1"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4144C" w14:textId="77777777" w:rsidR="00DE73C1" w:rsidRDefault="00DE73C1" w:rsidP="00534723">
            <w:pPr>
              <w:jc w:val="center"/>
              <w:rPr>
                <w:rFonts w:ascii="Arial" w:hAnsi="Arial" w:cs="Arial"/>
                <w:color w:val="000000"/>
                <w:sz w:val="18"/>
                <w:szCs w:val="18"/>
              </w:rPr>
            </w:pPr>
          </w:p>
        </w:tc>
      </w:tr>
      <w:tr w:rsidR="00DE73C1" w14:paraId="67E8E33F"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CAC4169"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564BA2"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074AC" w14:textId="77777777" w:rsidR="00DE73C1" w:rsidRDefault="00DE73C1"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8B6D6"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B0D1B"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B284B9" w14:textId="77777777" w:rsidR="00DE73C1" w:rsidRDefault="00DE73C1"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9A84B9" w14:textId="77777777" w:rsidR="00DE73C1" w:rsidRDefault="00DE73C1"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E28D0A" w14:textId="77777777" w:rsidR="00DE73C1" w:rsidRDefault="00DE73C1"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99EAF" w14:textId="77777777" w:rsidR="00DE73C1" w:rsidRDefault="00DE73C1"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59888D" w14:textId="77777777" w:rsidR="00DE73C1" w:rsidRDefault="00DE73C1"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D84F0F" w14:textId="77777777" w:rsidR="00DE73C1" w:rsidRDefault="00DE73C1"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DB105" w14:textId="77777777" w:rsidR="00DE73C1" w:rsidRDefault="00DE73C1"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5CB3A2" w14:textId="77777777" w:rsidR="00DE73C1" w:rsidRDefault="00DE73C1"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6404C7" w14:textId="77777777" w:rsidR="00DE73C1" w:rsidRDefault="00DE73C1"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7FF3D" w14:textId="77777777" w:rsidR="00DE73C1" w:rsidRDefault="00DE73C1"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7A2CD" w14:textId="77777777" w:rsidR="00DE73C1" w:rsidRDefault="00DE73C1"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1D4B91" w14:textId="77777777" w:rsidR="00DE73C1" w:rsidRDefault="00DE73C1" w:rsidP="00534723">
            <w:pPr>
              <w:jc w:val="center"/>
              <w:rPr>
                <w:rFonts w:ascii="Arial" w:hAnsi="Arial" w:cs="Arial"/>
                <w:color w:val="000000"/>
                <w:sz w:val="18"/>
                <w:szCs w:val="18"/>
              </w:rPr>
            </w:pPr>
          </w:p>
        </w:tc>
      </w:tr>
    </w:tbl>
    <w:p w14:paraId="6C62E58A" w14:textId="77777777" w:rsidR="00DE73C1" w:rsidRDefault="00DE73C1" w:rsidP="00DE73C1">
      <w:pPr>
        <w:rPr>
          <w:sz w:val="16"/>
          <w:szCs w:val="16"/>
          <w:lang w:eastAsia="zh-CN"/>
        </w:rPr>
      </w:pPr>
    </w:p>
    <w:p w14:paraId="290CD06D" w14:textId="69D39454" w:rsidR="00DE73C1" w:rsidRPr="001043CD" w:rsidRDefault="00DE73C1" w:rsidP="00DE73C1">
      <w:pPr>
        <w:pStyle w:val="Heading3"/>
        <w:rPr>
          <w:lang w:val="en-US" w:eastAsia="zh-CN"/>
        </w:rPr>
      </w:pPr>
      <w:bookmarkStart w:id="210" w:name="_Toc97547007"/>
      <w:r>
        <w:rPr>
          <w:lang w:eastAsia="zh-CN"/>
        </w:rPr>
        <w:t>6.12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10"/>
    </w:p>
    <w:p w14:paraId="6BA4B1A6" w14:textId="771B1683" w:rsidR="00DE73C1" w:rsidRDefault="00DE73C1" w:rsidP="00DE73C1">
      <w:pPr>
        <w:pStyle w:val="TH"/>
        <w:rPr>
          <w:lang w:eastAsia="zh-CN"/>
        </w:rPr>
      </w:pPr>
      <w:r>
        <w:t>Table 6.12.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E73C1" w:rsidRPr="00530DFD" w14:paraId="55FC4C80" w14:textId="77777777" w:rsidTr="00534723">
        <w:trPr>
          <w:trHeight w:val="383"/>
          <w:jc w:val="center"/>
        </w:trPr>
        <w:tc>
          <w:tcPr>
            <w:tcW w:w="1679" w:type="dxa"/>
          </w:tcPr>
          <w:p w14:paraId="28401528" w14:textId="77777777" w:rsidR="00DE73C1" w:rsidRPr="00EC6D89" w:rsidRDefault="00DE73C1" w:rsidP="00534723">
            <w:pPr>
              <w:pStyle w:val="TAH"/>
              <w:rPr>
                <w:lang w:val="en-US" w:eastAsia="zh-CN"/>
              </w:rPr>
            </w:pPr>
            <w:r w:rsidRPr="00B0188E">
              <w:rPr>
                <w:lang w:val="en-US" w:eastAsia="zh-CN"/>
              </w:rPr>
              <w:t>Uplink CA configuration</w:t>
            </w:r>
          </w:p>
        </w:tc>
        <w:tc>
          <w:tcPr>
            <w:tcW w:w="2045" w:type="dxa"/>
            <w:shd w:val="clear" w:color="auto" w:fill="auto"/>
          </w:tcPr>
          <w:p w14:paraId="3D787014" w14:textId="77777777" w:rsidR="00DE73C1" w:rsidRPr="00530DFD" w:rsidRDefault="00DE73C1"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50709338" w14:textId="77777777" w:rsidR="00DE73C1" w:rsidRPr="00530DFD" w:rsidRDefault="00DE73C1"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9CCB106"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0CAFF951"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E73C1" w:rsidRPr="00530DFD" w14:paraId="6ACB230A" w14:textId="77777777" w:rsidTr="00534723">
        <w:trPr>
          <w:trHeight w:val="192"/>
          <w:jc w:val="center"/>
        </w:trPr>
        <w:tc>
          <w:tcPr>
            <w:tcW w:w="1679" w:type="dxa"/>
            <w:vMerge w:val="restart"/>
            <w:vAlign w:val="center"/>
          </w:tcPr>
          <w:p w14:paraId="4B0FAD8E" w14:textId="77777777" w:rsidR="00DE73C1" w:rsidRPr="00AE608E" w:rsidRDefault="00DE73C1" w:rsidP="00534723">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3381FF5F" w14:textId="77777777" w:rsidR="00DE73C1" w:rsidRPr="002C7612" w:rsidRDefault="00DE73C1" w:rsidP="00534723">
            <w:pPr>
              <w:pStyle w:val="TAL"/>
              <w:keepNext w:val="0"/>
              <w:widowControl w:val="0"/>
              <w:jc w:val="both"/>
              <w:rPr>
                <w:rFonts w:cs="Arial"/>
              </w:rPr>
            </w:pPr>
            <w:r w:rsidRPr="002C7612">
              <w:rPr>
                <w:rFonts w:cs="Arial"/>
              </w:rPr>
              <w:t>Case a</w:t>
            </w:r>
          </w:p>
        </w:tc>
        <w:tc>
          <w:tcPr>
            <w:tcW w:w="1641" w:type="dxa"/>
            <w:shd w:val="clear" w:color="auto" w:fill="auto"/>
          </w:tcPr>
          <w:p w14:paraId="1D2EB0BD"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233EF23E"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40DFF51D" w14:textId="77777777" w:rsidR="00DE73C1" w:rsidRPr="002C7612" w:rsidRDefault="00DE73C1" w:rsidP="00534723">
            <w:pPr>
              <w:pStyle w:val="TAL"/>
              <w:keepNext w:val="0"/>
              <w:widowControl w:val="0"/>
              <w:jc w:val="both"/>
              <w:rPr>
                <w:rFonts w:cs="Arial"/>
              </w:rPr>
            </w:pPr>
            <w:r w:rsidRPr="002C7612">
              <w:rPr>
                <w:rFonts w:cs="Arial"/>
              </w:rPr>
              <w:t>23dBm</w:t>
            </w:r>
          </w:p>
        </w:tc>
      </w:tr>
      <w:tr w:rsidR="00DE73C1" w:rsidRPr="00530DFD" w14:paraId="1655372A" w14:textId="77777777" w:rsidTr="00534723">
        <w:trPr>
          <w:trHeight w:val="192"/>
          <w:jc w:val="center"/>
        </w:trPr>
        <w:tc>
          <w:tcPr>
            <w:tcW w:w="1679" w:type="dxa"/>
            <w:vMerge/>
          </w:tcPr>
          <w:p w14:paraId="0E0C17BE" w14:textId="77777777" w:rsidR="00DE73C1" w:rsidRPr="00AE608E" w:rsidRDefault="00DE73C1" w:rsidP="00534723">
            <w:pPr>
              <w:pStyle w:val="TAL"/>
              <w:keepNext w:val="0"/>
              <w:widowControl w:val="0"/>
              <w:jc w:val="both"/>
              <w:rPr>
                <w:rFonts w:cs="Arial"/>
                <w:kern w:val="2"/>
                <w:szCs w:val="18"/>
                <w:lang w:val="en-US" w:eastAsia="zh-CN"/>
              </w:rPr>
            </w:pPr>
          </w:p>
        </w:tc>
        <w:tc>
          <w:tcPr>
            <w:tcW w:w="2045" w:type="dxa"/>
            <w:shd w:val="clear" w:color="auto" w:fill="auto"/>
          </w:tcPr>
          <w:p w14:paraId="00F79717" w14:textId="77777777" w:rsidR="00DE73C1" w:rsidRPr="002C7612" w:rsidRDefault="00DE73C1" w:rsidP="00534723">
            <w:pPr>
              <w:pStyle w:val="TAL"/>
              <w:keepNext w:val="0"/>
              <w:widowControl w:val="0"/>
              <w:jc w:val="both"/>
              <w:rPr>
                <w:rFonts w:cs="Arial"/>
              </w:rPr>
            </w:pPr>
            <w:r w:rsidRPr="002C7612">
              <w:rPr>
                <w:rFonts w:cs="Arial"/>
              </w:rPr>
              <w:t>Case b</w:t>
            </w:r>
          </w:p>
        </w:tc>
        <w:tc>
          <w:tcPr>
            <w:tcW w:w="1641" w:type="dxa"/>
            <w:shd w:val="clear" w:color="auto" w:fill="auto"/>
          </w:tcPr>
          <w:p w14:paraId="356BF046"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08ED79A3"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196016BE" w14:textId="77777777" w:rsidR="00DE73C1" w:rsidRPr="002C7612" w:rsidRDefault="00DE73C1" w:rsidP="00534723">
            <w:pPr>
              <w:pStyle w:val="TAL"/>
              <w:keepNext w:val="0"/>
              <w:widowControl w:val="0"/>
              <w:jc w:val="both"/>
              <w:rPr>
                <w:rFonts w:cs="Arial"/>
              </w:rPr>
            </w:pPr>
            <w:r w:rsidRPr="002C7612">
              <w:rPr>
                <w:rFonts w:cs="Arial"/>
              </w:rPr>
              <w:t>26dBm</w:t>
            </w:r>
          </w:p>
        </w:tc>
      </w:tr>
    </w:tbl>
    <w:p w14:paraId="5E320C50" w14:textId="77777777" w:rsidR="00DE73C1" w:rsidRPr="00884AB9" w:rsidRDefault="00DE73C1" w:rsidP="00DE73C1">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10F52E5" w14:textId="3B628103" w:rsidR="00DE73C1" w:rsidRDefault="00DE73C1" w:rsidP="00DE73C1">
      <w:pPr>
        <w:pStyle w:val="TH"/>
        <w:rPr>
          <w:lang w:eastAsia="zh-CN"/>
        </w:rPr>
      </w:pPr>
      <w:r>
        <w:t>Table 6.12.</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E73C1" w:rsidRPr="00530DFD" w14:paraId="314A32C2" w14:textId="77777777" w:rsidTr="00534723">
        <w:trPr>
          <w:trHeight w:val="383"/>
          <w:jc w:val="center"/>
        </w:trPr>
        <w:tc>
          <w:tcPr>
            <w:tcW w:w="1679" w:type="dxa"/>
            <w:tcBorders>
              <w:bottom w:val="single" w:sz="4" w:space="0" w:color="auto"/>
            </w:tcBorders>
          </w:tcPr>
          <w:p w14:paraId="03EC025F" w14:textId="77777777" w:rsidR="00DE73C1" w:rsidRPr="00EC6D89" w:rsidRDefault="00DE73C1" w:rsidP="00534723">
            <w:pPr>
              <w:pStyle w:val="TAH"/>
              <w:rPr>
                <w:lang w:val="en-US" w:eastAsia="zh-CN"/>
              </w:rPr>
            </w:pPr>
            <w:r w:rsidRPr="00B0188E">
              <w:rPr>
                <w:lang w:val="en-US" w:eastAsia="zh-CN"/>
              </w:rPr>
              <w:t>Uplink CA configuration</w:t>
            </w:r>
          </w:p>
        </w:tc>
        <w:tc>
          <w:tcPr>
            <w:tcW w:w="2045" w:type="dxa"/>
            <w:shd w:val="clear" w:color="auto" w:fill="auto"/>
          </w:tcPr>
          <w:p w14:paraId="1023AE90" w14:textId="77777777" w:rsidR="00DE73C1" w:rsidRPr="00530DFD" w:rsidRDefault="00DE73C1"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43EC78B1" w14:textId="77777777" w:rsidR="00DE73C1" w:rsidRPr="00530DFD" w:rsidRDefault="00DE73C1"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1DF08D9"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446351E9"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E73C1" w:rsidRPr="00530DFD" w14:paraId="6459C9DF" w14:textId="77777777" w:rsidTr="00534723">
        <w:trPr>
          <w:trHeight w:val="192"/>
          <w:jc w:val="center"/>
        </w:trPr>
        <w:tc>
          <w:tcPr>
            <w:tcW w:w="1679" w:type="dxa"/>
            <w:vMerge w:val="restart"/>
            <w:vAlign w:val="center"/>
          </w:tcPr>
          <w:p w14:paraId="068A1186" w14:textId="77777777" w:rsidR="00DE73C1" w:rsidRPr="00E95425" w:rsidRDefault="00DE73C1" w:rsidP="00534723">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79CEFB5F" w14:textId="77777777" w:rsidR="00DE73C1" w:rsidRPr="002C7612" w:rsidRDefault="00DE73C1" w:rsidP="00534723">
            <w:pPr>
              <w:pStyle w:val="TAL"/>
              <w:keepNext w:val="0"/>
              <w:widowControl w:val="0"/>
              <w:jc w:val="both"/>
              <w:rPr>
                <w:rFonts w:cs="Arial"/>
              </w:rPr>
            </w:pPr>
            <w:r w:rsidRPr="002C7612">
              <w:rPr>
                <w:rFonts w:cs="Arial"/>
              </w:rPr>
              <w:t>Case a</w:t>
            </w:r>
          </w:p>
        </w:tc>
        <w:tc>
          <w:tcPr>
            <w:tcW w:w="1641" w:type="dxa"/>
            <w:shd w:val="clear" w:color="auto" w:fill="auto"/>
          </w:tcPr>
          <w:p w14:paraId="148E6679"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35FDE648"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68782614" w14:textId="77777777" w:rsidR="00DE73C1" w:rsidRPr="002C7612" w:rsidRDefault="00DE73C1" w:rsidP="00534723">
            <w:pPr>
              <w:pStyle w:val="TAL"/>
              <w:keepNext w:val="0"/>
              <w:widowControl w:val="0"/>
              <w:jc w:val="both"/>
              <w:rPr>
                <w:rFonts w:cs="Arial"/>
              </w:rPr>
            </w:pPr>
            <w:r w:rsidRPr="002C7612">
              <w:rPr>
                <w:rFonts w:cs="Arial"/>
              </w:rPr>
              <w:t>23dBm</w:t>
            </w:r>
          </w:p>
        </w:tc>
      </w:tr>
      <w:tr w:rsidR="00DE73C1" w:rsidRPr="00530DFD" w14:paraId="3AFD918D" w14:textId="77777777" w:rsidTr="00534723">
        <w:trPr>
          <w:trHeight w:val="192"/>
          <w:jc w:val="center"/>
        </w:trPr>
        <w:tc>
          <w:tcPr>
            <w:tcW w:w="1679" w:type="dxa"/>
            <w:vMerge/>
          </w:tcPr>
          <w:p w14:paraId="63A24C79" w14:textId="77777777" w:rsidR="00DE73C1" w:rsidRPr="00AE608E" w:rsidRDefault="00DE73C1" w:rsidP="00534723">
            <w:pPr>
              <w:pStyle w:val="TAL"/>
              <w:keepNext w:val="0"/>
              <w:widowControl w:val="0"/>
              <w:jc w:val="both"/>
              <w:rPr>
                <w:rFonts w:cs="Arial"/>
                <w:kern w:val="2"/>
                <w:szCs w:val="18"/>
                <w:lang w:val="en-US" w:eastAsia="zh-CN"/>
              </w:rPr>
            </w:pPr>
          </w:p>
        </w:tc>
        <w:tc>
          <w:tcPr>
            <w:tcW w:w="2045" w:type="dxa"/>
            <w:shd w:val="clear" w:color="auto" w:fill="auto"/>
          </w:tcPr>
          <w:p w14:paraId="645C9D57" w14:textId="77777777" w:rsidR="00DE73C1" w:rsidRPr="002C7612" w:rsidRDefault="00DE73C1" w:rsidP="00534723">
            <w:pPr>
              <w:pStyle w:val="TAL"/>
              <w:keepNext w:val="0"/>
              <w:widowControl w:val="0"/>
              <w:jc w:val="both"/>
              <w:rPr>
                <w:rFonts w:cs="Arial"/>
              </w:rPr>
            </w:pPr>
            <w:r w:rsidRPr="002C7612">
              <w:rPr>
                <w:rFonts w:cs="Arial"/>
              </w:rPr>
              <w:t>Case b</w:t>
            </w:r>
          </w:p>
        </w:tc>
        <w:tc>
          <w:tcPr>
            <w:tcW w:w="1641" w:type="dxa"/>
            <w:shd w:val="clear" w:color="auto" w:fill="auto"/>
          </w:tcPr>
          <w:p w14:paraId="500CF536"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1C27F3F5"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43C6C197" w14:textId="77777777" w:rsidR="00DE73C1" w:rsidRPr="002C7612" w:rsidRDefault="00DE73C1" w:rsidP="00534723">
            <w:pPr>
              <w:pStyle w:val="TAL"/>
              <w:keepNext w:val="0"/>
              <w:widowControl w:val="0"/>
              <w:jc w:val="both"/>
              <w:rPr>
                <w:rFonts w:cs="Arial"/>
              </w:rPr>
            </w:pPr>
            <w:r w:rsidRPr="002C7612">
              <w:rPr>
                <w:rFonts w:cs="Arial"/>
              </w:rPr>
              <w:t>26dBm</w:t>
            </w:r>
          </w:p>
        </w:tc>
      </w:tr>
    </w:tbl>
    <w:p w14:paraId="2CC5A3F1" w14:textId="77777777" w:rsidR="00DE73C1" w:rsidRPr="00884AB9" w:rsidRDefault="00DE73C1" w:rsidP="00DE73C1">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352F2699" w14:textId="6AE9C3AE" w:rsidR="00DE73C1" w:rsidRPr="00FD4F24" w:rsidRDefault="00DE73C1" w:rsidP="00DE73C1">
      <w:pPr>
        <w:pStyle w:val="Heading3"/>
        <w:rPr>
          <w:lang w:eastAsia="zh-CN"/>
        </w:rPr>
      </w:pPr>
      <w:bookmarkStart w:id="211" w:name="_Toc97547008"/>
      <w:r>
        <w:t>6.12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11"/>
    </w:p>
    <w:p w14:paraId="6CE89173" w14:textId="77777777" w:rsidR="00DE73C1" w:rsidRDefault="00DE73C1" w:rsidP="00DE73C1">
      <w:pPr>
        <w:rPr>
          <w:lang w:val="en-US" w:eastAsia="zh-CN"/>
        </w:rPr>
      </w:pPr>
      <w:r>
        <w:t xml:space="preserve">According to the PC3 CA_n5A-n12A-n77A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3120C8C3" w14:textId="77777777" w:rsidR="00DE73C1" w:rsidRDefault="00DE73C1" w:rsidP="00DE73C1">
      <w:pPr>
        <w:pStyle w:val="B1"/>
      </w:pPr>
      <w:r>
        <w:t>-</w:t>
      </w:r>
      <w:r>
        <w:tab/>
      </w:r>
      <w:r>
        <w:rPr>
          <w:lang w:val="en-US" w:eastAsia="zh-CN"/>
        </w:rPr>
        <w:t>IMD5</w:t>
      </w:r>
      <w:r>
        <w:t xml:space="preserve"> products are produced by Band n5 and </w:t>
      </w:r>
      <w:r>
        <w:rPr>
          <w:rFonts w:hint="eastAsia"/>
          <w:lang w:eastAsia="zh-CN"/>
        </w:rPr>
        <w:t>n12</w:t>
      </w:r>
      <w:r>
        <w:t xml:space="preserve"> that might fall in Rx of band n77.</w:t>
      </w:r>
    </w:p>
    <w:p w14:paraId="51C2AE8A" w14:textId="77777777" w:rsidR="00DE73C1" w:rsidRDefault="00DE73C1" w:rsidP="00DE73C1">
      <w:pPr>
        <w:pStyle w:val="B1"/>
      </w:pPr>
      <w:r>
        <w:rPr>
          <w:lang w:val="en-US" w:eastAsia="zh-CN"/>
        </w:rPr>
        <w:t>-</w:t>
      </w:r>
      <w:r>
        <w:rPr>
          <w:lang w:val="en-US" w:eastAsia="zh-CN"/>
        </w:rPr>
        <w:tab/>
        <w:t>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n12.</w:t>
      </w:r>
    </w:p>
    <w:p w14:paraId="34AECBD6" w14:textId="77777777" w:rsidR="00DE73C1" w:rsidRDefault="00DE73C1" w:rsidP="00DE73C1">
      <w:pPr>
        <w:pStyle w:val="B1"/>
        <w:rPr>
          <w:lang w:val="en-US" w:eastAsia="zh-CN"/>
        </w:rPr>
      </w:pPr>
      <w:r>
        <w:t>-</w:t>
      </w:r>
      <w:r>
        <w:tab/>
        <w:t>IMD5</w:t>
      </w:r>
      <w:r>
        <w:rPr>
          <w:lang w:val="en-US" w:eastAsia="zh-CN"/>
        </w:rPr>
        <w:t xml:space="preserve">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n5</w:t>
      </w:r>
      <w:r>
        <w:rPr>
          <w:lang w:val="en-US" w:eastAsia="zh-CN"/>
        </w:rPr>
        <w:t>.</w:t>
      </w:r>
    </w:p>
    <w:p w14:paraId="30CE9334" w14:textId="77777777" w:rsidR="00DE73C1" w:rsidRPr="001D20B4" w:rsidRDefault="00DE73C1" w:rsidP="00DE73C1">
      <w:pPr>
        <w:rPr>
          <w:lang w:eastAsia="ja-JP"/>
        </w:rPr>
      </w:pPr>
      <w:r>
        <w:rPr>
          <w:lang w:eastAsia="ja-JP"/>
        </w:rPr>
        <w:t xml:space="preserve">For the IMD products produced by Band n5 and n12 UL, the MSD values of the corresponding PC3 CA case can be applied since </w:t>
      </w:r>
      <w:r w:rsidRPr="003C1CA6">
        <w:rPr>
          <w:lang w:eastAsia="ja-JP"/>
        </w:rPr>
        <w:t>this uplink configuration does not support PC2</w:t>
      </w:r>
      <w:r>
        <w:rPr>
          <w:lang w:eastAsia="ja-JP"/>
        </w:rPr>
        <w:t>.</w:t>
      </w:r>
    </w:p>
    <w:p w14:paraId="7FF21026" w14:textId="4579FAAC" w:rsidR="00DE73C1" w:rsidRDefault="00DE73C1" w:rsidP="00DE73C1">
      <w:pPr>
        <w:pStyle w:val="Heading4"/>
        <w:tabs>
          <w:tab w:val="left" w:pos="0"/>
        </w:tabs>
        <w:ind w:left="0" w:firstLine="0"/>
        <w:rPr>
          <w:rFonts w:cs="Arial"/>
          <w:szCs w:val="28"/>
          <w:lang w:val="en-US" w:eastAsia="zh-CN"/>
        </w:rPr>
      </w:pPr>
      <w:bookmarkStart w:id="212" w:name="_Toc97547009"/>
      <w:r>
        <w:rPr>
          <w:rFonts w:cs="Arial"/>
        </w:rPr>
        <w:t>6.12.3</w:t>
      </w:r>
      <w:r>
        <w:rPr>
          <w:rFonts w:cs="Arial"/>
          <w:lang w:eastAsia="zh-CN"/>
        </w:rPr>
        <w:t>.1</w:t>
      </w:r>
      <w:r>
        <w:rPr>
          <w:rFonts w:cs="Arial"/>
          <w:lang w:eastAsia="zh-CN"/>
        </w:rPr>
        <w:tab/>
        <w:t>Power class 2 Case</w:t>
      </w:r>
      <w:r>
        <w:rPr>
          <w:rFonts w:cs="Arial"/>
          <w:lang w:val="en-US" w:eastAsia="zh-CN"/>
        </w:rPr>
        <w:t xml:space="preserve"> A</w:t>
      </w:r>
      <w:bookmarkEnd w:id="212"/>
    </w:p>
    <w:p w14:paraId="04626EFB" w14:textId="518F6A79" w:rsidR="00DE73C1" w:rsidRDefault="00DE73C1" w:rsidP="00DE73C1">
      <w:pPr>
        <w:rPr>
          <w:iCs/>
          <w:lang w:eastAsia="zh-CN"/>
        </w:rPr>
      </w:pPr>
      <w:r>
        <w:rPr>
          <w:iCs/>
          <w:lang w:eastAsia="zh-CN"/>
        </w:rPr>
        <w:t xml:space="preserve">The additional MSD due to intermodulation for PC2 CA_n5A-n12A-n77A are defined in Table 6.12.3.1-1. </w:t>
      </w:r>
    </w:p>
    <w:p w14:paraId="4F483952" w14:textId="2BEF1F39" w:rsidR="00DE73C1" w:rsidRDefault="00DE73C1" w:rsidP="00DE73C1">
      <w:pPr>
        <w:pStyle w:val="TH"/>
      </w:pPr>
      <w:r w:rsidRPr="00577923">
        <w:t>Ta</w:t>
      </w:r>
      <w:r w:rsidRPr="00577923">
        <w:rPr>
          <w:szCs w:val="22"/>
        </w:rPr>
        <w:t xml:space="preserve">ble </w:t>
      </w:r>
      <w:r>
        <w:rPr>
          <w:szCs w:val="22"/>
          <w:lang w:val="en-US" w:eastAsia="zh-CN"/>
        </w:rPr>
        <w:t>6.12</w:t>
      </w:r>
      <w:r w:rsidRPr="00B81972">
        <w:rPr>
          <w:szCs w:val="22"/>
          <w:lang w:val="en-US" w:eastAsia="zh-CN"/>
        </w:rPr>
        <w:t>.3.1</w:t>
      </w:r>
      <w:r w:rsidRPr="00577923">
        <w:rPr>
          <w:szCs w:val="22"/>
        </w:rPr>
        <w:t xml:space="preserve">-1: </w:t>
      </w:r>
      <w:r w:rsidRPr="00B81972">
        <w:rPr>
          <w:lang w:eastAsia="ja-JP"/>
        </w:rPr>
        <w:t xml:space="preserve">3DL/2UL </w:t>
      </w:r>
      <w:proofErr w:type="spellStart"/>
      <w:r w:rsidRPr="00B81972">
        <w:rPr>
          <w:lang w:eastAsia="ja-JP"/>
        </w:rPr>
        <w:t>interband</w:t>
      </w:r>
      <w:proofErr w:type="spellEnd"/>
      <w:r w:rsidRPr="00B81972">
        <w:rPr>
          <w:lang w:eastAsia="ja-JP"/>
        </w:rPr>
        <w:t xml:space="preserve"> Reference sensitivity QPSK P</w:t>
      </w:r>
      <w:r w:rsidRPr="00B81972">
        <w:rPr>
          <w:vertAlign w:val="subscript"/>
          <w:lang w:eastAsia="ja-JP"/>
        </w:rPr>
        <w:t>REFSENS</w:t>
      </w:r>
      <w:r w:rsidRPr="00B81972">
        <w:rPr>
          <w:lang w:eastAsia="ja-JP"/>
        </w:rPr>
        <w:t xml:space="preserve"> and uplink/downlink</w:t>
      </w:r>
      <w:r w:rsidRPr="00C16140">
        <w:rPr>
          <w:lang w:eastAsia="ja-JP"/>
        </w:rPr>
        <w:t xml:space="preserve">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E73C1" w:rsidRPr="00DA6F28" w14:paraId="3D2121F3" w14:textId="77777777" w:rsidTr="00534723">
        <w:trPr>
          <w:trHeight w:val="231"/>
          <w:tblHeader/>
          <w:jc w:val="center"/>
        </w:trPr>
        <w:tc>
          <w:tcPr>
            <w:tcW w:w="1738" w:type="dxa"/>
            <w:tcBorders>
              <w:bottom w:val="single" w:sz="4" w:space="0" w:color="auto"/>
            </w:tcBorders>
            <w:vAlign w:val="center"/>
          </w:tcPr>
          <w:p w14:paraId="20CBEA17" w14:textId="77777777" w:rsidR="00DE73C1" w:rsidRPr="00DA6F28" w:rsidRDefault="00DE73C1" w:rsidP="00534723">
            <w:pPr>
              <w:pStyle w:val="TAH"/>
            </w:pPr>
            <w:r w:rsidRPr="00DA6F28">
              <w:t>NR CA Configuration</w:t>
            </w:r>
          </w:p>
        </w:tc>
        <w:tc>
          <w:tcPr>
            <w:tcW w:w="1146" w:type="dxa"/>
            <w:tcBorders>
              <w:bottom w:val="single" w:sz="4" w:space="0" w:color="auto"/>
            </w:tcBorders>
            <w:vAlign w:val="center"/>
          </w:tcPr>
          <w:p w14:paraId="49E02C07" w14:textId="77777777" w:rsidR="00DE73C1" w:rsidRPr="00DA6F28" w:rsidRDefault="00DE73C1" w:rsidP="00534723">
            <w:pPr>
              <w:pStyle w:val="TAH"/>
            </w:pPr>
            <w:r w:rsidRPr="00DA6F28">
              <w:t>NR band</w:t>
            </w:r>
          </w:p>
        </w:tc>
        <w:tc>
          <w:tcPr>
            <w:tcW w:w="1160" w:type="dxa"/>
            <w:tcBorders>
              <w:bottom w:val="single" w:sz="4" w:space="0" w:color="auto"/>
            </w:tcBorders>
            <w:vAlign w:val="center"/>
          </w:tcPr>
          <w:p w14:paraId="3805E0CF" w14:textId="77777777" w:rsidR="00DE73C1" w:rsidRPr="00DA6F28" w:rsidRDefault="00DE73C1" w:rsidP="00534723">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548E3DFD" w14:textId="77777777" w:rsidR="00DE73C1" w:rsidRPr="00DA6F28" w:rsidRDefault="00DE73C1" w:rsidP="00534723">
            <w:pPr>
              <w:pStyle w:val="TAH"/>
            </w:pPr>
            <w:r w:rsidRPr="00DA6F28">
              <w:t xml:space="preserve">UL/DL BW </w:t>
            </w:r>
            <w:r w:rsidRPr="00DA6F28">
              <w:br/>
              <w:t>(MHz)</w:t>
            </w:r>
          </w:p>
        </w:tc>
        <w:tc>
          <w:tcPr>
            <w:tcW w:w="877" w:type="dxa"/>
            <w:tcBorders>
              <w:bottom w:val="single" w:sz="4" w:space="0" w:color="auto"/>
            </w:tcBorders>
            <w:vAlign w:val="center"/>
          </w:tcPr>
          <w:p w14:paraId="6FECF61D" w14:textId="77777777" w:rsidR="00DE73C1" w:rsidRPr="00DA6F28" w:rsidRDefault="00DE73C1" w:rsidP="00534723">
            <w:pPr>
              <w:pStyle w:val="TAH"/>
            </w:pPr>
            <w:r w:rsidRPr="00DA6F28">
              <w:t>UL</w:t>
            </w:r>
          </w:p>
          <w:p w14:paraId="70AAA341" w14:textId="77777777" w:rsidR="00DE73C1" w:rsidRPr="00DA6F28" w:rsidRDefault="00DE73C1" w:rsidP="00534723">
            <w:pPr>
              <w:pStyle w:val="TAH"/>
            </w:pPr>
            <w:r w:rsidRPr="00DA6F28">
              <w:t>L</w:t>
            </w:r>
            <w:r w:rsidRPr="00DA6F28">
              <w:rPr>
                <w:vertAlign w:val="subscript"/>
              </w:rPr>
              <w:t>CRB</w:t>
            </w:r>
          </w:p>
        </w:tc>
        <w:tc>
          <w:tcPr>
            <w:tcW w:w="1299" w:type="dxa"/>
            <w:tcBorders>
              <w:bottom w:val="single" w:sz="4" w:space="0" w:color="auto"/>
            </w:tcBorders>
            <w:vAlign w:val="center"/>
          </w:tcPr>
          <w:p w14:paraId="5D45E408" w14:textId="77777777" w:rsidR="00DE73C1" w:rsidRPr="00DA6F28" w:rsidRDefault="00DE73C1" w:rsidP="00534723">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5D49E4A4" w14:textId="77777777" w:rsidR="00DE73C1" w:rsidRPr="00DA6F28" w:rsidRDefault="00DE73C1" w:rsidP="00534723">
            <w:pPr>
              <w:pStyle w:val="TAH"/>
            </w:pPr>
            <w:r w:rsidRPr="00DA6F28">
              <w:t xml:space="preserve">MSD </w:t>
            </w:r>
            <w:r w:rsidRPr="00DA6F28">
              <w:br/>
              <w:t>(dB)</w:t>
            </w:r>
          </w:p>
        </w:tc>
        <w:tc>
          <w:tcPr>
            <w:tcW w:w="947" w:type="dxa"/>
            <w:tcBorders>
              <w:bottom w:val="single" w:sz="4" w:space="0" w:color="auto"/>
            </w:tcBorders>
            <w:vAlign w:val="center"/>
          </w:tcPr>
          <w:p w14:paraId="76D54A55" w14:textId="77777777" w:rsidR="00DE73C1" w:rsidRPr="00DA6F28" w:rsidRDefault="00DE73C1" w:rsidP="00534723">
            <w:pPr>
              <w:pStyle w:val="TAH"/>
            </w:pPr>
            <w:r w:rsidRPr="00DA6F28">
              <w:t>Duplex mode</w:t>
            </w:r>
          </w:p>
        </w:tc>
        <w:tc>
          <w:tcPr>
            <w:tcW w:w="947" w:type="dxa"/>
            <w:tcBorders>
              <w:bottom w:val="single" w:sz="4" w:space="0" w:color="auto"/>
            </w:tcBorders>
          </w:tcPr>
          <w:p w14:paraId="6F918827" w14:textId="77777777" w:rsidR="00DE73C1" w:rsidRPr="00DA6F28" w:rsidRDefault="00DE73C1" w:rsidP="00534723">
            <w:pPr>
              <w:pStyle w:val="TAH"/>
            </w:pPr>
            <w:r w:rsidRPr="00DA6F28">
              <w:t>IMD order</w:t>
            </w:r>
          </w:p>
        </w:tc>
      </w:tr>
      <w:tr w:rsidR="00DE73C1" w:rsidRPr="00DA6F28" w14:paraId="193B429A" w14:textId="77777777" w:rsidTr="00534723">
        <w:trPr>
          <w:trHeight w:val="149"/>
          <w:jc w:val="center"/>
        </w:trPr>
        <w:tc>
          <w:tcPr>
            <w:tcW w:w="1738" w:type="dxa"/>
            <w:vMerge w:val="restart"/>
            <w:vAlign w:val="center"/>
          </w:tcPr>
          <w:p w14:paraId="3B2042C4" w14:textId="77777777" w:rsidR="00DE73C1" w:rsidRPr="00DA6F28" w:rsidRDefault="00DE73C1" w:rsidP="00534723">
            <w:pPr>
              <w:pStyle w:val="TAC"/>
            </w:pPr>
            <w:r w:rsidRPr="00DA6F28">
              <w:rPr>
                <w:rFonts w:cs="Arial"/>
                <w:szCs w:val="22"/>
                <w:lang w:val="en-US" w:eastAsia="zh-CN"/>
              </w:rPr>
              <w:t>CA_n5A-n12A-n77A</w:t>
            </w:r>
          </w:p>
        </w:tc>
        <w:tc>
          <w:tcPr>
            <w:tcW w:w="1146" w:type="dxa"/>
            <w:vAlign w:val="center"/>
          </w:tcPr>
          <w:p w14:paraId="5FAE2AB9" w14:textId="77777777" w:rsidR="00DE73C1" w:rsidRPr="00DA6F28" w:rsidRDefault="00DE73C1" w:rsidP="00534723">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37A9ED06" w14:textId="77777777" w:rsidR="00DE73C1" w:rsidRPr="00DA6F28" w:rsidRDefault="00DE73C1" w:rsidP="00534723">
            <w:pPr>
              <w:pStyle w:val="TAC"/>
            </w:pPr>
            <w:r w:rsidRPr="00DA6F28">
              <w:t>835</w:t>
            </w:r>
          </w:p>
        </w:tc>
        <w:tc>
          <w:tcPr>
            <w:tcW w:w="746" w:type="dxa"/>
          </w:tcPr>
          <w:p w14:paraId="0CF6D5A6" w14:textId="77777777" w:rsidR="00DE73C1" w:rsidRPr="00DA6F28" w:rsidRDefault="00DE73C1" w:rsidP="00534723">
            <w:pPr>
              <w:pStyle w:val="TAC"/>
            </w:pPr>
            <w:r w:rsidRPr="00DA6F28">
              <w:t>5</w:t>
            </w:r>
          </w:p>
        </w:tc>
        <w:tc>
          <w:tcPr>
            <w:tcW w:w="877" w:type="dxa"/>
          </w:tcPr>
          <w:p w14:paraId="746F0C4E"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633805B8" w14:textId="77777777" w:rsidR="00DE73C1" w:rsidRPr="00DA6F28" w:rsidRDefault="00DE73C1" w:rsidP="00534723">
            <w:pPr>
              <w:pStyle w:val="TAC"/>
            </w:pPr>
            <w:r w:rsidRPr="00DA6F28">
              <w:t>880</w:t>
            </w:r>
          </w:p>
        </w:tc>
        <w:tc>
          <w:tcPr>
            <w:tcW w:w="634" w:type="dxa"/>
          </w:tcPr>
          <w:p w14:paraId="77404792" w14:textId="77777777" w:rsidR="00DE73C1" w:rsidRPr="00DA6F28" w:rsidRDefault="00DE73C1" w:rsidP="00534723">
            <w:pPr>
              <w:pStyle w:val="TAC"/>
            </w:pPr>
            <w:r w:rsidRPr="00DA6F28">
              <w:t>14.0</w:t>
            </w:r>
          </w:p>
        </w:tc>
        <w:tc>
          <w:tcPr>
            <w:tcW w:w="947" w:type="dxa"/>
          </w:tcPr>
          <w:p w14:paraId="7806A32C" w14:textId="77777777" w:rsidR="00DE73C1" w:rsidRPr="00DA6F28" w:rsidRDefault="00DE73C1" w:rsidP="00534723">
            <w:pPr>
              <w:pStyle w:val="TAC"/>
            </w:pPr>
            <w:r w:rsidRPr="00DA6F28">
              <w:t>FDD</w:t>
            </w:r>
          </w:p>
        </w:tc>
        <w:tc>
          <w:tcPr>
            <w:tcW w:w="947" w:type="dxa"/>
            <w:vAlign w:val="center"/>
          </w:tcPr>
          <w:p w14:paraId="31AEC7FF" w14:textId="77777777" w:rsidR="00DE73C1" w:rsidRPr="00DA6F28" w:rsidRDefault="00DE73C1" w:rsidP="00534723">
            <w:pPr>
              <w:pStyle w:val="TAC"/>
            </w:pPr>
            <w:r w:rsidRPr="00DA6F28">
              <w:t>IMD5</w:t>
            </w:r>
          </w:p>
        </w:tc>
      </w:tr>
      <w:tr w:rsidR="00DE73C1" w:rsidRPr="00DA6F28" w14:paraId="3DA92FD6" w14:textId="77777777" w:rsidTr="00534723">
        <w:trPr>
          <w:trHeight w:val="57"/>
          <w:jc w:val="center"/>
        </w:trPr>
        <w:tc>
          <w:tcPr>
            <w:tcW w:w="1738" w:type="dxa"/>
            <w:vMerge/>
            <w:vAlign w:val="center"/>
          </w:tcPr>
          <w:p w14:paraId="1176D3EE" w14:textId="77777777" w:rsidR="00DE73C1" w:rsidRPr="00DA6F28" w:rsidRDefault="00DE73C1" w:rsidP="00534723">
            <w:pPr>
              <w:pStyle w:val="TAC"/>
            </w:pPr>
          </w:p>
        </w:tc>
        <w:tc>
          <w:tcPr>
            <w:tcW w:w="1146" w:type="dxa"/>
            <w:vAlign w:val="center"/>
          </w:tcPr>
          <w:p w14:paraId="16AD1DF7" w14:textId="77777777" w:rsidR="00DE73C1" w:rsidRPr="00DA6F28" w:rsidRDefault="00DE73C1" w:rsidP="00534723">
            <w:pPr>
              <w:pStyle w:val="TAC"/>
            </w:pPr>
            <w:r w:rsidRPr="00DA6F28">
              <w:t>n12</w:t>
            </w:r>
          </w:p>
        </w:tc>
        <w:tc>
          <w:tcPr>
            <w:tcW w:w="1160" w:type="dxa"/>
            <w:tcBorders>
              <w:top w:val="single" w:sz="4" w:space="0" w:color="auto"/>
              <w:left w:val="single" w:sz="4" w:space="0" w:color="auto"/>
              <w:bottom w:val="single" w:sz="4" w:space="0" w:color="auto"/>
              <w:right w:val="single" w:sz="4" w:space="0" w:color="auto"/>
            </w:tcBorders>
            <w:vAlign w:val="center"/>
          </w:tcPr>
          <w:p w14:paraId="0A6351AB" w14:textId="77777777" w:rsidR="00DE73C1" w:rsidRPr="00DA6F28" w:rsidRDefault="00DE73C1" w:rsidP="00534723">
            <w:pPr>
              <w:pStyle w:val="TAC"/>
            </w:pPr>
            <w:r w:rsidRPr="00DA6F28">
              <w:t>707.5</w:t>
            </w:r>
          </w:p>
        </w:tc>
        <w:tc>
          <w:tcPr>
            <w:tcW w:w="746" w:type="dxa"/>
          </w:tcPr>
          <w:p w14:paraId="1F40C4CC" w14:textId="77777777" w:rsidR="00DE73C1" w:rsidRPr="00DA6F28" w:rsidRDefault="00DE73C1" w:rsidP="00534723">
            <w:pPr>
              <w:pStyle w:val="TAC"/>
            </w:pPr>
            <w:r w:rsidRPr="00DA6F28">
              <w:t>5</w:t>
            </w:r>
          </w:p>
        </w:tc>
        <w:tc>
          <w:tcPr>
            <w:tcW w:w="877" w:type="dxa"/>
          </w:tcPr>
          <w:p w14:paraId="12CA7804"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7C6AE3E0" w14:textId="77777777" w:rsidR="00DE73C1" w:rsidRPr="00DA6F28" w:rsidRDefault="00DE73C1" w:rsidP="00534723">
            <w:pPr>
              <w:pStyle w:val="TAC"/>
            </w:pPr>
            <w:r w:rsidRPr="00DA6F28">
              <w:t>737.5</w:t>
            </w:r>
          </w:p>
        </w:tc>
        <w:tc>
          <w:tcPr>
            <w:tcW w:w="634" w:type="dxa"/>
          </w:tcPr>
          <w:p w14:paraId="2BB511F2" w14:textId="77777777" w:rsidR="00DE73C1" w:rsidRPr="00DA6F28" w:rsidRDefault="00DE73C1" w:rsidP="00534723">
            <w:pPr>
              <w:pStyle w:val="TAC"/>
            </w:pPr>
            <w:r w:rsidRPr="00DA6F28">
              <w:t>N/A</w:t>
            </w:r>
          </w:p>
        </w:tc>
        <w:tc>
          <w:tcPr>
            <w:tcW w:w="947" w:type="dxa"/>
          </w:tcPr>
          <w:p w14:paraId="5C7E3745" w14:textId="77777777" w:rsidR="00DE73C1" w:rsidRPr="00DA6F28" w:rsidRDefault="00DE73C1" w:rsidP="00534723">
            <w:pPr>
              <w:pStyle w:val="TAC"/>
            </w:pPr>
            <w:r w:rsidRPr="00DA6F28">
              <w:t>FDD</w:t>
            </w:r>
          </w:p>
        </w:tc>
        <w:tc>
          <w:tcPr>
            <w:tcW w:w="947" w:type="dxa"/>
            <w:vAlign w:val="center"/>
          </w:tcPr>
          <w:p w14:paraId="711B4168" w14:textId="77777777" w:rsidR="00DE73C1" w:rsidRPr="00DA6F28" w:rsidRDefault="00DE73C1" w:rsidP="00534723">
            <w:pPr>
              <w:pStyle w:val="TAC"/>
            </w:pPr>
            <w:r w:rsidRPr="00DA6F28">
              <w:t>N/A</w:t>
            </w:r>
          </w:p>
        </w:tc>
      </w:tr>
      <w:tr w:rsidR="00DE73C1" w:rsidRPr="00DA6F28" w14:paraId="7C375369" w14:textId="77777777" w:rsidTr="00534723">
        <w:trPr>
          <w:trHeight w:val="22"/>
          <w:jc w:val="center"/>
        </w:trPr>
        <w:tc>
          <w:tcPr>
            <w:tcW w:w="1738" w:type="dxa"/>
            <w:vMerge/>
          </w:tcPr>
          <w:p w14:paraId="1E9D04BA" w14:textId="77777777" w:rsidR="00DE73C1" w:rsidRPr="00DA6F28" w:rsidRDefault="00DE73C1" w:rsidP="00534723">
            <w:pPr>
              <w:pStyle w:val="TAC"/>
            </w:pPr>
          </w:p>
        </w:tc>
        <w:tc>
          <w:tcPr>
            <w:tcW w:w="1146" w:type="dxa"/>
            <w:vAlign w:val="center"/>
          </w:tcPr>
          <w:p w14:paraId="08CB2133" w14:textId="77777777" w:rsidR="00DE73C1" w:rsidRPr="00DA6F28" w:rsidRDefault="00DE73C1" w:rsidP="00534723">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73C55BE5" w14:textId="77777777" w:rsidR="00DE73C1" w:rsidRPr="00DA6F28" w:rsidRDefault="00DE73C1" w:rsidP="00534723">
            <w:pPr>
              <w:pStyle w:val="TAC"/>
            </w:pPr>
            <w:r w:rsidRPr="00DA6F28">
              <w:t>3710</w:t>
            </w:r>
          </w:p>
        </w:tc>
        <w:tc>
          <w:tcPr>
            <w:tcW w:w="746" w:type="dxa"/>
          </w:tcPr>
          <w:p w14:paraId="75634D22" w14:textId="77777777" w:rsidR="00DE73C1" w:rsidRPr="00DA6F28" w:rsidRDefault="00DE73C1" w:rsidP="00534723">
            <w:pPr>
              <w:pStyle w:val="TAC"/>
            </w:pPr>
            <w:r w:rsidRPr="00DA6F28">
              <w:t>10</w:t>
            </w:r>
          </w:p>
        </w:tc>
        <w:tc>
          <w:tcPr>
            <w:tcW w:w="877" w:type="dxa"/>
          </w:tcPr>
          <w:p w14:paraId="7D9315BF" w14:textId="77777777" w:rsidR="00DE73C1" w:rsidRPr="00DA6F28" w:rsidRDefault="00DE73C1" w:rsidP="00534723">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EB63F18" w14:textId="77777777" w:rsidR="00DE73C1" w:rsidRPr="00DA6F28" w:rsidRDefault="00DE73C1" w:rsidP="00534723">
            <w:pPr>
              <w:pStyle w:val="TAC"/>
            </w:pPr>
            <w:r w:rsidRPr="00DA6F28">
              <w:t>3710</w:t>
            </w:r>
          </w:p>
        </w:tc>
        <w:tc>
          <w:tcPr>
            <w:tcW w:w="634" w:type="dxa"/>
          </w:tcPr>
          <w:p w14:paraId="009F3531" w14:textId="77777777" w:rsidR="00DE73C1" w:rsidRPr="00DA6F28" w:rsidRDefault="00DE73C1" w:rsidP="00534723">
            <w:pPr>
              <w:pStyle w:val="TAC"/>
            </w:pPr>
            <w:r w:rsidRPr="00DA6F28">
              <w:t>N/A</w:t>
            </w:r>
          </w:p>
        </w:tc>
        <w:tc>
          <w:tcPr>
            <w:tcW w:w="947" w:type="dxa"/>
          </w:tcPr>
          <w:p w14:paraId="76C8587D" w14:textId="77777777" w:rsidR="00DE73C1" w:rsidRPr="00DA6F28" w:rsidRDefault="00DE73C1" w:rsidP="00534723">
            <w:pPr>
              <w:pStyle w:val="TAC"/>
            </w:pPr>
            <w:r w:rsidRPr="00DA6F28">
              <w:t>TDD</w:t>
            </w:r>
          </w:p>
        </w:tc>
        <w:tc>
          <w:tcPr>
            <w:tcW w:w="947" w:type="dxa"/>
            <w:vAlign w:val="center"/>
          </w:tcPr>
          <w:p w14:paraId="7EF79C62" w14:textId="77777777" w:rsidR="00DE73C1" w:rsidRPr="00DA6F28" w:rsidRDefault="00DE73C1" w:rsidP="00534723">
            <w:pPr>
              <w:pStyle w:val="TAC"/>
            </w:pPr>
            <w:r w:rsidRPr="00DA6F28">
              <w:t>N/A</w:t>
            </w:r>
          </w:p>
        </w:tc>
      </w:tr>
      <w:tr w:rsidR="00DE73C1" w:rsidRPr="00DA6F28" w14:paraId="5340271D" w14:textId="77777777" w:rsidTr="00534723">
        <w:trPr>
          <w:trHeight w:val="22"/>
          <w:jc w:val="center"/>
        </w:trPr>
        <w:tc>
          <w:tcPr>
            <w:tcW w:w="1738" w:type="dxa"/>
            <w:vMerge/>
          </w:tcPr>
          <w:p w14:paraId="7187CE11" w14:textId="77777777" w:rsidR="00DE73C1" w:rsidRPr="00DA6F28" w:rsidRDefault="00DE73C1" w:rsidP="00534723">
            <w:pPr>
              <w:pStyle w:val="TAC"/>
            </w:pPr>
          </w:p>
        </w:tc>
        <w:tc>
          <w:tcPr>
            <w:tcW w:w="1146" w:type="dxa"/>
            <w:vAlign w:val="center"/>
          </w:tcPr>
          <w:p w14:paraId="01F943D0" w14:textId="77777777" w:rsidR="00DE73C1" w:rsidRPr="00DA6F28" w:rsidRDefault="00DE73C1" w:rsidP="00534723">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52AB29C0" w14:textId="77777777" w:rsidR="00DE73C1" w:rsidRPr="00DA6F28" w:rsidRDefault="00DE73C1" w:rsidP="00534723">
            <w:pPr>
              <w:pStyle w:val="TAC"/>
            </w:pPr>
            <w:r w:rsidRPr="00DA6F28">
              <w:t>835</w:t>
            </w:r>
          </w:p>
        </w:tc>
        <w:tc>
          <w:tcPr>
            <w:tcW w:w="746" w:type="dxa"/>
          </w:tcPr>
          <w:p w14:paraId="0B6D8485" w14:textId="77777777" w:rsidR="00DE73C1" w:rsidRPr="00DA6F28" w:rsidRDefault="00DE73C1" w:rsidP="00534723">
            <w:pPr>
              <w:pStyle w:val="TAC"/>
            </w:pPr>
            <w:r w:rsidRPr="00DA6F28">
              <w:t>5</w:t>
            </w:r>
          </w:p>
        </w:tc>
        <w:tc>
          <w:tcPr>
            <w:tcW w:w="877" w:type="dxa"/>
          </w:tcPr>
          <w:p w14:paraId="03819DAA"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1E8A30D7" w14:textId="77777777" w:rsidR="00DE73C1" w:rsidRPr="00DA6F28" w:rsidRDefault="00DE73C1" w:rsidP="00534723">
            <w:pPr>
              <w:pStyle w:val="TAC"/>
            </w:pPr>
            <w:r w:rsidRPr="00DA6F28">
              <w:t>880</w:t>
            </w:r>
          </w:p>
        </w:tc>
        <w:tc>
          <w:tcPr>
            <w:tcW w:w="634" w:type="dxa"/>
          </w:tcPr>
          <w:p w14:paraId="368076C8" w14:textId="77777777" w:rsidR="00DE73C1" w:rsidRPr="00DA6F28" w:rsidRDefault="00DE73C1" w:rsidP="00534723">
            <w:pPr>
              <w:pStyle w:val="TAC"/>
            </w:pPr>
            <w:r w:rsidRPr="00DA6F28">
              <w:t>N/A</w:t>
            </w:r>
          </w:p>
        </w:tc>
        <w:tc>
          <w:tcPr>
            <w:tcW w:w="947" w:type="dxa"/>
          </w:tcPr>
          <w:p w14:paraId="7959A5DA" w14:textId="77777777" w:rsidR="00DE73C1" w:rsidRPr="00DA6F28" w:rsidRDefault="00DE73C1" w:rsidP="00534723">
            <w:pPr>
              <w:pStyle w:val="TAC"/>
            </w:pPr>
            <w:r w:rsidRPr="00DA6F28">
              <w:t>FDD</w:t>
            </w:r>
          </w:p>
        </w:tc>
        <w:tc>
          <w:tcPr>
            <w:tcW w:w="947" w:type="dxa"/>
            <w:vAlign w:val="center"/>
          </w:tcPr>
          <w:p w14:paraId="7F3C9C2B" w14:textId="77777777" w:rsidR="00DE73C1" w:rsidRPr="00DA6F28" w:rsidRDefault="00DE73C1" w:rsidP="00534723">
            <w:pPr>
              <w:pStyle w:val="TAC"/>
            </w:pPr>
            <w:r w:rsidRPr="00DA6F28">
              <w:t>N/A</w:t>
            </w:r>
          </w:p>
        </w:tc>
      </w:tr>
      <w:tr w:rsidR="00DE73C1" w:rsidRPr="00DA6F28" w14:paraId="7E20D9EA" w14:textId="77777777" w:rsidTr="00534723">
        <w:trPr>
          <w:trHeight w:val="22"/>
          <w:jc w:val="center"/>
        </w:trPr>
        <w:tc>
          <w:tcPr>
            <w:tcW w:w="1738" w:type="dxa"/>
            <w:vMerge/>
          </w:tcPr>
          <w:p w14:paraId="5F29695C" w14:textId="77777777" w:rsidR="00DE73C1" w:rsidRPr="00DA6F28" w:rsidRDefault="00DE73C1" w:rsidP="00534723">
            <w:pPr>
              <w:pStyle w:val="TAC"/>
            </w:pPr>
          </w:p>
        </w:tc>
        <w:tc>
          <w:tcPr>
            <w:tcW w:w="1146" w:type="dxa"/>
            <w:vAlign w:val="center"/>
          </w:tcPr>
          <w:p w14:paraId="52BBE8DB" w14:textId="77777777" w:rsidR="00DE73C1" w:rsidRPr="00DA6F28" w:rsidRDefault="00DE73C1" w:rsidP="00534723">
            <w:pPr>
              <w:pStyle w:val="TAC"/>
            </w:pPr>
            <w:r w:rsidRPr="00DA6F28">
              <w:t>n12</w:t>
            </w:r>
          </w:p>
        </w:tc>
        <w:tc>
          <w:tcPr>
            <w:tcW w:w="1160" w:type="dxa"/>
            <w:tcBorders>
              <w:top w:val="single" w:sz="4" w:space="0" w:color="auto"/>
              <w:left w:val="single" w:sz="4" w:space="0" w:color="auto"/>
              <w:bottom w:val="single" w:sz="4" w:space="0" w:color="auto"/>
              <w:right w:val="single" w:sz="4" w:space="0" w:color="auto"/>
            </w:tcBorders>
            <w:vAlign w:val="center"/>
          </w:tcPr>
          <w:p w14:paraId="0DE0EBC2" w14:textId="77777777" w:rsidR="00DE73C1" w:rsidRPr="00DA6F28" w:rsidRDefault="00DE73C1" w:rsidP="00534723">
            <w:pPr>
              <w:pStyle w:val="TAC"/>
            </w:pPr>
            <w:r w:rsidRPr="00DA6F28">
              <w:t>710</w:t>
            </w:r>
          </w:p>
        </w:tc>
        <w:tc>
          <w:tcPr>
            <w:tcW w:w="746" w:type="dxa"/>
          </w:tcPr>
          <w:p w14:paraId="08C12EEC" w14:textId="77777777" w:rsidR="00DE73C1" w:rsidRPr="00DA6F28" w:rsidRDefault="00DE73C1" w:rsidP="00534723">
            <w:pPr>
              <w:pStyle w:val="TAC"/>
            </w:pPr>
            <w:r w:rsidRPr="00DA6F28">
              <w:t>5</w:t>
            </w:r>
          </w:p>
        </w:tc>
        <w:tc>
          <w:tcPr>
            <w:tcW w:w="877" w:type="dxa"/>
          </w:tcPr>
          <w:p w14:paraId="7631C51C"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6E63B7E8" w14:textId="77777777" w:rsidR="00DE73C1" w:rsidRPr="00DA6F28" w:rsidRDefault="00DE73C1" w:rsidP="00534723">
            <w:pPr>
              <w:pStyle w:val="TAC"/>
            </w:pPr>
            <w:r w:rsidRPr="00DA6F28">
              <w:t>740</w:t>
            </w:r>
          </w:p>
        </w:tc>
        <w:tc>
          <w:tcPr>
            <w:tcW w:w="634" w:type="dxa"/>
          </w:tcPr>
          <w:p w14:paraId="02933F7D" w14:textId="77777777" w:rsidR="00DE73C1" w:rsidRPr="00DA6F28" w:rsidRDefault="00DE73C1" w:rsidP="00534723">
            <w:pPr>
              <w:pStyle w:val="TAC"/>
            </w:pPr>
            <w:r w:rsidRPr="00DA6F28">
              <w:t>14.9</w:t>
            </w:r>
          </w:p>
        </w:tc>
        <w:tc>
          <w:tcPr>
            <w:tcW w:w="947" w:type="dxa"/>
          </w:tcPr>
          <w:p w14:paraId="65F749CB" w14:textId="77777777" w:rsidR="00DE73C1" w:rsidRPr="00DA6F28" w:rsidRDefault="00DE73C1" w:rsidP="00534723">
            <w:pPr>
              <w:pStyle w:val="TAC"/>
            </w:pPr>
            <w:r w:rsidRPr="00DA6F28">
              <w:t>FDD</w:t>
            </w:r>
          </w:p>
        </w:tc>
        <w:tc>
          <w:tcPr>
            <w:tcW w:w="947" w:type="dxa"/>
            <w:vAlign w:val="center"/>
          </w:tcPr>
          <w:p w14:paraId="5AD6D11B" w14:textId="77777777" w:rsidR="00DE73C1" w:rsidRPr="00DA6F28" w:rsidRDefault="00DE73C1" w:rsidP="00534723">
            <w:pPr>
              <w:pStyle w:val="TAC"/>
              <w:rPr>
                <w:vertAlign w:val="superscript"/>
              </w:rPr>
            </w:pPr>
            <w:r w:rsidRPr="00DA6F28">
              <w:t>IMD5</w:t>
            </w:r>
            <w:r w:rsidRPr="00DA6F28">
              <w:rPr>
                <w:vertAlign w:val="superscript"/>
              </w:rPr>
              <w:t>zz</w:t>
            </w:r>
          </w:p>
        </w:tc>
      </w:tr>
      <w:tr w:rsidR="00DE73C1" w:rsidRPr="00DA6F28" w14:paraId="0EABB06B" w14:textId="77777777" w:rsidTr="00534723">
        <w:trPr>
          <w:trHeight w:val="22"/>
          <w:jc w:val="center"/>
        </w:trPr>
        <w:tc>
          <w:tcPr>
            <w:tcW w:w="1738" w:type="dxa"/>
            <w:vMerge/>
          </w:tcPr>
          <w:p w14:paraId="4D54CF6E" w14:textId="77777777" w:rsidR="00DE73C1" w:rsidRPr="00DA6F28" w:rsidRDefault="00DE73C1" w:rsidP="00534723">
            <w:pPr>
              <w:pStyle w:val="TAC"/>
            </w:pPr>
          </w:p>
        </w:tc>
        <w:tc>
          <w:tcPr>
            <w:tcW w:w="1146" w:type="dxa"/>
            <w:vAlign w:val="center"/>
          </w:tcPr>
          <w:p w14:paraId="49A69EAE" w14:textId="77777777" w:rsidR="00DE73C1" w:rsidRPr="00DA6F28" w:rsidRDefault="00DE73C1" w:rsidP="00534723">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18224C62" w14:textId="77777777" w:rsidR="00DE73C1" w:rsidRPr="00DA6F28" w:rsidRDefault="00DE73C1" w:rsidP="00534723">
            <w:pPr>
              <w:pStyle w:val="TAC"/>
            </w:pPr>
            <w:r w:rsidRPr="00DA6F28">
              <w:t>4080</w:t>
            </w:r>
          </w:p>
        </w:tc>
        <w:tc>
          <w:tcPr>
            <w:tcW w:w="746" w:type="dxa"/>
          </w:tcPr>
          <w:p w14:paraId="76D916E7" w14:textId="77777777" w:rsidR="00DE73C1" w:rsidRPr="00DA6F28" w:rsidRDefault="00DE73C1" w:rsidP="00534723">
            <w:pPr>
              <w:pStyle w:val="TAC"/>
            </w:pPr>
            <w:r w:rsidRPr="00DA6F28">
              <w:t>10</w:t>
            </w:r>
          </w:p>
        </w:tc>
        <w:tc>
          <w:tcPr>
            <w:tcW w:w="877" w:type="dxa"/>
          </w:tcPr>
          <w:p w14:paraId="01508AD1" w14:textId="77777777" w:rsidR="00DE73C1" w:rsidRPr="00DA6F28" w:rsidRDefault="00DE73C1" w:rsidP="00534723">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9EA20D0" w14:textId="77777777" w:rsidR="00DE73C1" w:rsidRPr="00DA6F28" w:rsidRDefault="00DE73C1" w:rsidP="00534723">
            <w:pPr>
              <w:pStyle w:val="TAC"/>
            </w:pPr>
            <w:r w:rsidRPr="00DA6F28">
              <w:t>4080</w:t>
            </w:r>
          </w:p>
        </w:tc>
        <w:tc>
          <w:tcPr>
            <w:tcW w:w="634" w:type="dxa"/>
          </w:tcPr>
          <w:p w14:paraId="75F97778" w14:textId="77777777" w:rsidR="00DE73C1" w:rsidRPr="00DA6F28" w:rsidRDefault="00DE73C1" w:rsidP="00534723">
            <w:pPr>
              <w:pStyle w:val="TAC"/>
            </w:pPr>
            <w:r w:rsidRPr="00DA6F28">
              <w:t>N/A</w:t>
            </w:r>
          </w:p>
        </w:tc>
        <w:tc>
          <w:tcPr>
            <w:tcW w:w="947" w:type="dxa"/>
          </w:tcPr>
          <w:p w14:paraId="7E692CDD" w14:textId="77777777" w:rsidR="00DE73C1" w:rsidRPr="00DA6F28" w:rsidRDefault="00DE73C1" w:rsidP="00534723">
            <w:pPr>
              <w:pStyle w:val="TAC"/>
            </w:pPr>
            <w:r w:rsidRPr="00DA6F28">
              <w:t>TDD</w:t>
            </w:r>
          </w:p>
        </w:tc>
        <w:tc>
          <w:tcPr>
            <w:tcW w:w="947" w:type="dxa"/>
            <w:vAlign w:val="center"/>
          </w:tcPr>
          <w:p w14:paraId="23EB2308" w14:textId="77777777" w:rsidR="00DE73C1" w:rsidRPr="00DA6F28" w:rsidRDefault="00DE73C1" w:rsidP="00534723">
            <w:pPr>
              <w:pStyle w:val="TAC"/>
            </w:pPr>
            <w:r w:rsidRPr="00DA6F28">
              <w:t>N/A</w:t>
            </w:r>
          </w:p>
        </w:tc>
      </w:tr>
      <w:tr w:rsidR="00DE73C1" w14:paraId="4DBF890C" w14:textId="77777777" w:rsidTr="00534723">
        <w:trPr>
          <w:trHeight w:val="22"/>
          <w:jc w:val="center"/>
        </w:trPr>
        <w:tc>
          <w:tcPr>
            <w:tcW w:w="9494" w:type="dxa"/>
            <w:gridSpan w:val="9"/>
          </w:tcPr>
          <w:p w14:paraId="6B9BA96C" w14:textId="77777777" w:rsidR="00DE73C1" w:rsidRPr="00371B0F" w:rsidRDefault="00DE73C1" w:rsidP="00534723">
            <w:pPr>
              <w:pStyle w:val="TAN"/>
            </w:pPr>
            <w:r w:rsidRPr="00DA6F28">
              <w:t xml:space="preserve">NOTE </w:t>
            </w:r>
            <w:r w:rsidRPr="00DA6F28">
              <w:rPr>
                <w:lang w:val="en-US" w:eastAsia="zh-CN"/>
              </w:rPr>
              <w:t>ZZ</w:t>
            </w:r>
            <w:r w:rsidRPr="00DA6F28">
              <w:t>:</w:t>
            </w:r>
            <w:r w:rsidRPr="00DA6F28">
              <w:tab/>
            </w:r>
            <w:r w:rsidRPr="00DA6F28">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p>
        </w:tc>
      </w:tr>
    </w:tbl>
    <w:p w14:paraId="47F97217" w14:textId="77777777" w:rsidR="00DE73C1" w:rsidRDefault="00DE73C1" w:rsidP="00DE73C1"/>
    <w:p w14:paraId="479AC94D" w14:textId="45A41716" w:rsidR="00DE73C1" w:rsidRDefault="00DE73C1" w:rsidP="00DE73C1">
      <w:pPr>
        <w:pStyle w:val="Heading4"/>
        <w:tabs>
          <w:tab w:val="left" w:pos="0"/>
        </w:tabs>
        <w:ind w:left="0" w:firstLine="0"/>
        <w:rPr>
          <w:rFonts w:cs="Arial"/>
          <w:lang w:val="en-US" w:eastAsia="zh-CN"/>
        </w:rPr>
      </w:pPr>
      <w:bookmarkStart w:id="213" w:name="_Toc97547010"/>
      <w:r>
        <w:rPr>
          <w:rFonts w:cs="Arial"/>
        </w:rPr>
        <w:t>6.12.3</w:t>
      </w:r>
      <w:r>
        <w:rPr>
          <w:rFonts w:cs="Arial"/>
          <w:lang w:eastAsia="zh-CN"/>
        </w:rPr>
        <w:t>.2</w:t>
      </w:r>
      <w:r>
        <w:rPr>
          <w:rFonts w:cs="Arial"/>
          <w:lang w:eastAsia="zh-CN"/>
        </w:rPr>
        <w:tab/>
        <w:t>Power class 2 Case</w:t>
      </w:r>
      <w:r>
        <w:rPr>
          <w:rFonts w:cs="Arial"/>
          <w:lang w:val="en-US" w:eastAsia="zh-CN"/>
        </w:rPr>
        <w:t xml:space="preserve"> B</w:t>
      </w:r>
      <w:bookmarkEnd w:id="213"/>
    </w:p>
    <w:p w14:paraId="18296CDC" w14:textId="527E6FDC" w:rsidR="00DE73C1" w:rsidRDefault="00DE73C1" w:rsidP="00DE73C1">
      <w:pPr>
        <w:rPr>
          <w:iCs/>
          <w:lang w:eastAsia="zh-CN"/>
        </w:rPr>
      </w:pPr>
      <w:r>
        <w:rPr>
          <w:iCs/>
          <w:lang w:eastAsia="zh-CN"/>
        </w:rPr>
        <w:t xml:space="preserve">The additional MSD due to intermodulation for PC2 Case B CA_n5A-n12A-n77A are same as the Case A defined in Table 6.12.3.1-1. </w:t>
      </w:r>
    </w:p>
    <w:p w14:paraId="16163155" w14:textId="624830DB" w:rsidR="00D42A9A" w:rsidRPr="004D3578" w:rsidRDefault="00D42A9A" w:rsidP="00D42A9A">
      <w:pPr>
        <w:pStyle w:val="Heading2"/>
        <w:rPr>
          <w:lang w:eastAsia="zh-CN"/>
        </w:rPr>
      </w:pPr>
      <w:bookmarkStart w:id="214" w:name="_Toc97547011"/>
      <w:r>
        <w:t>6.13</w:t>
      </w:r>
      <w:r w:rsidRPr="004D3578">
        <w:tab/>
      </w:r>
      <w:r>
        <w:rPr>
          <w:lang w:eastAsia="zh-CN"/>
        </w:rPr>
        <w:t>CA_n5-n14-n77</w:t>
      </w:r>
      <w:bookmarkEnd w:id="214"/>
    </w:p>
    <w:p w14:paraId="6C6F3B67" w14:textId="24812877" w:rsidR="00D42A9A" w:rsidRPr="001043CD" w:rsidRDefault="00D42A9A" w:rsidP="00D42A9A">
      <w:pPr>
        <w:pStyle w:val="Heading3"/>
        <w:rPr>
          <w:rFonts w:cs="Arial"/>
          <w:szCs w:val="28"/>
          <w:lang w:eastAsia="zh-CN"/>
        </w:rPr>
      </w:pPr>
      <w:bookmarkStart w:id="215" w:name="_Toc97547012"/>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15"/>
    </w:p>
    <w:p w14:paraId="0246E119" w14:textId="597A193C" w:rsidR="00D42A9A" w:rsidRDefault="00D42A9A" w:rsidP="00D42A9A">
      <w:pPr>
        <w:pStyle w:val="TH"/>
        <w:rPr>
          <w:lang w:eastAsia="ja-JP"/>
        </w:rPr>
      </w:pPr>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42A9A" w14:paraId="369E4D5A"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436272A" w14:textId="77777777" w:rsidR="00D42A9A" w:rsidRPr="00D776B5" w:rsidRDefault="00D42A9A"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89611B" w14:textId="77777777" w:rsidR="00D42A9A" w:rsidRPr="00D776B5" w:rsidRDefault="00D42A9A"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F3A7A" w14:textId="77777777" w:rsidR="00D42A9A" w:rsidRPr="00D776B5" w:rsidRDefault="00D42A9A"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322D9" w14:textId="77777777" w:rsidR="00D42A9A" w:rsidRPr="00D776B5" w:rsidRDefault="00D42A9A"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CD871" w14:textId="77777777" w:rsidR="00D42A9A" w:rsidRPr="00D776B5" w:rsidRDefault="00D42A9A"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83953" w14:textId="77777777" w:rsidR="00D42A9A" w:rsidRPr="00D776B5" w:rsidRDefault="00D42A9A"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BE990" w14:textId="77777777" w:rsidR="00D42A9A" w:rsidRPr="00D776B5" w:rsidRDefault="00D42A9A"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C0CF0" w14:textId="77777777" w:rsidR="00D42A9A" w:rsidRPr="00D776B5" w:rsidRDefault="00D42A9A"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8FB94" w14:textId="77777777" w:rsidR="00D42A9A" w:rsidRPr="00D776B5" w:rsidRDefault="00D42A9A" w:rsidP="00534723">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E80C92" w14:textId="77777777" w:rsidR="00D42A9A" w:rsidRPr="00D776B5" w:rsidRDefault="00D42A9A"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7128A" w14:textId="77777777" w:rsidR="00D42A9A" w:rsidRPr="00D776B5" w:rsidRDefault="00D42A9A"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EE5E9" w14:textId="77777777" w:rsidR="00D42A9A" w:rsidRPr="00D776B5" w:rsidRDefault="00D42A9A"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571B2D" w14:textId="77777777" w:rsidR="00D42A9A" w:rsidRPr="00D776B5" w:rsidRDefault="00D42A9A"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A46D2" w14:textId="77777777" w:rsidR="00D42A9A" w:rsidRPr="00D776B5" w:rsidRDefault="00D42A9A"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BA5FA" w14:textId="77777777" w:rsidR="00D42A9A" w:rsidRPr="00D776B5" w:rsidRDefault="00D42A9A"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5B50CC" w14:textId="77777777" w:rsidR="00D42A9A" w:rsidRPr="00D776B5" w:rsidRDefault="00D42A9A"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76805" w14:textId="77777777" w:rsidR="00D42A9A" w:rsidRPr="00D776B5" w:rsidRDefault="00D42A9A" w:rsidP="00534723">
            <w:pPr>
              <w:pStyle w:val="TAH"/>
            </w:pPr>
            <w:r w:rsidRPr="00D776B5">
              <w:t>Bandwidth combination set</w:t>
            </w:r>
          </w:p>
        </w:tc>
      </w:tr>
      <w:tr w:rsidR="00D42A9A" w14:paraId="7F54CE74"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20A3EBF" w14:textId="77777777" w:rsidR="00D42A9A" w:rsidRDefault="00D42A9A" w:rsidP="00534723">
            <w:pPr>
              <w:pStyle w:val="TAC"/>
              <w:rPr>
                <w:color w:val="000000"/>
              </w:rPr>
            </w:pPr>
            <w:r>
              <w:t>CA_n5A-n14A-n77A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6296A" w14:textId="77777777" w:rsidR="00D42A9A" w:rsidRDefault="00D42A9A" w:rsidP="00534723">
            <w:pPr>
              <w:pStyle w:val="TAC"/>
              <w:rPr>
                <w:color w:val="000000"/>
                <w:lang w:val="en-US" w:eastAsia="zh-CN" w:bidi="ar"/>
              </w:rPr>
            </w:pPr>
            <w:r>
              <w:t>CA_n5A-n77A, CA_n14A-n77A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3F7D16" w14:textId="77777777" w:rsidR="00D42A9A" w:rsidRDefault="00D42A9A"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E6399"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FBDAC"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C5F35" w14:textId="77777777" w:rsidR="00D42A9A" w:rsidRDefault="00D42A9A"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D2124" w14:textId="77777777" w:rsidR="00D42A9A" w:rsidRDefault="00D42A9A"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D0DFD"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EE6752"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E8869"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C3F2E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A115B"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8CBEA"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3B38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A8AD2"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C7926" w14:textId="77777777" w:rsidR="00D42A9A" w:rsidRDefault="00D42A9A"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07F00" w14:textId="77777777" w:rsidR="00D42A9A" w:rsidRDefault="00D42A9A" w:rsidP="00534723">
            <w:pPr>
              <w:pStyle w:val="TAC"/>
            </w:pPr>
            <w:r>
              <w:rPr>
                <w:lang w:val="en-US" w:eastAsia="zh-CN" w:bidi="ar"/>
              </w:rPr>
              <w:t>0</w:t>
            </w:r>
          </w:p>
        </w:tc>
      </w:tr>
      <w:tr w:rsidR="00D42A9A" w14:paraId="45E83573"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38145D4"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60D95D"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FAEA9" w14:textId="77777777" w:rsidR="00D42A9A" w:rsidRDefault="00D42A9A" w:rsidP="00534723">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C561F"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0BD19"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43601E"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B3870"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0FCDA"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30FAB4"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EBE7B"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E4E8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73C59"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3223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53408"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8A07BF"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8195C" w14:textId="77777777" w:rsidR="00D42A9A" w:rsidRDefault="00D42A9A"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19259" w14:textId="77777777" w:rsidR="00D42A9A" w:rsidRDefault="00D42A9A" w:rsidP="00534723">
            <w:pPr>
              <w:jc w:val="center"/>
              <w:rPr>
                <w:rFonts w:ascii="Arial" w:hAnsi="Arial" w:cs="Arial"/>
                <w:color w:val="000000"/>
                <w:sz w:val="18"/>
                <w:szCs w:val="18"/>
              </w:rPr>
            </w:pPr>
          </w:p>
        </w:tc>
      </w:tr>
      <w:tr w:rsidR="00D42A9A" w14:paraId="01D12DAE"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85763CD"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CA64F"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A501D6" w14:textId="77777777" w:rsidR="00D42A9A" w:rsidRDefault="00D42A9A"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4401C"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C7C6A"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1DCD4B" w14:textId="77777777" w:rsidR="00D42A9A" w:rsidRDefault="00D42A9A"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598777" w14:textId="77777777" w:rsidR="00D42A9A" w:rsidRDefault="00D42A9A"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AEDC89" w14:textId="77777777" w:rsidR="00D42A9A" w:rsidRDefault="00D42A9A"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4F5ACC" w14:textId="77777777" w:rsidR="00D42A9A" w:rsidRDefault="00D42A9A"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B1494" w14:textId="77777777" w:rsidR="00D42A9A" w:rsidRDefault="00D42A9A"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1751D" w14:textId="77777777" w:rsidR="00D42A9A" w:rsidRDefault="00D42A9A"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6C369" w14:textId="77777777" w:rsidR="00D42A9A" w:rsidRDefault="00D42A9A"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35FE0" w14:textId="77777777" w:rsidR="00D42A9A" w:rsidRDefault="00D42A9A"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61C7DA" w14:textId="77777777" w:rsidR="00D42A9A" w:rsidRDefault="00D42A9A"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3CC7DE" w14:textId="77777777" w:rsidR="00D42A9A" w:rsidRDefault="00D42A9A"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C690B" w14:textId="77777777" w:rsidR="00D42A9A" w:rsidRDefault="00D42A9A"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672DB" w14:textId="77777777" w:rsidR="00D42A9A" w:rsidRDefault="00D42A9A" w:rsidP="00534723">
            <w:pPr>
              <w:jc w:val="center"/>
              <w:rPr>
                <w:rFonts w:ascii="Arial" w:hAnsi="Arial" w:cs="Arial"/>
                <w:color w:val="000000"/>
                <w:sz w:val="18"/>
                <w:szCs w:val="18"/>
              </w:rPr>
            </w:pPr>
          </w:p>
        </w:tc>
      </w:tr>
    </w:tbl>
    <w:p w14:paraId="50D228D4" w14:textId="77777777" w:rsidR="00D42A9A" w:rsidRDefault="00D42A9A" w:rsidP="00D42A9A">
      <w:pPr>
        <w:rPr>
          <w:sz w:val="16"/>
          <w:szCs w:val="16"/>
          <w:lang w:eastAsia="zh-CN"/>
        </w:rPr>
      </w:pPr>
    </w:p>
    <w:p w14:paraId="297524D6" w14:textId="44119C2F" w:rsidR="00D42A9A" w:rsidRPr="001043CD" w:rsidRDefault="00D42A9A" w:rsidP="00D42A9A">
      <w:pPr>
        <w:pStyle w:val="Heading3"/>
        <w:rPr>
          <w:lang w:val="en-US" w:eastAsia="zh-CN"/>
        </w:rPr>
      </w:pPr>
      <w:bookmarkStart w:id="216" w:name="_Toc97547013"/>
      <w:r>
        <w:rPr>
          <w:lang w:eastAsia="zh-CN"/>
        </w:rPr>
        <w:t>6.13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16"/>
    </w:p>
    <w:p w14:paraId="0E12EBBB" w14:textId="3D9717C8" w:rsidR="00D42A9A" w:rsidRDefault="00D42A9A" w:rsidP="00D42A9A">
      <w:pPr>
        <w:pStyle w:val="TH"/>
        <w:rPr>
          <w:lang w:eastAsia="zh-CN"/>
        </w:rPr>
      </w:pPr>
      <w:r>
        <w:t>Table 6.13.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42A9A" w:rsidRPr="00530DFD" w14:paraId="174524DE" w14:textId="77777777" w:rsidTr="00534723">
        <w:trPr>
          <w:trHeight w:val="383"/>
          <w:jc w:val="center"/>
        </w:trPr>
        <w:tc>
          <w:tcPr>
            <w:tcW w:w="1679" w:type="dxa"/>
          </w:tcPr>
          <w:p w14:paraId="06EA0B13" w14:textId="77777777" w:rsidR="00D42A9A" w:rsidRPr="00EC6D89" w:rsidRDefault="00D42A9A" w:rsidP="00534723">
            <w:pPr>
              <w:pStyle w:val="TAH"/>
              <w:rPr>
                <w:lang w:val="en-US" w:eastAsia="zh-CN"/>
              </w:rPr>
            </w:pPr>
            <w:r w:rsidRPr="00B0188E">
              <w:rPr>
                <w:lang w:val="en-US" w:eastAsia="zh-CN"/>
              </w:rPr>
              <w:t>Uplink CA configuration</w:t>
            </w:r>
          </w:p>
        </w:tc>
        <w:tc>
          <w:tcPr>
            <w:tcW w:w="2045" w:type="dxa"/>
            <w:shd w:val="clear" w:color="auto" w:fill="auto"/>
          </w:tcPr>
          <w:p w14:paraId="5BB79CD6" w14:textId="77777777" w:rsidR="00D42A9A" w:rsidRPr="00530DFD" w:rsidRDefault="00D42A9A"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2E089BC7" w14:textId="77777777" w:rsidR="00D42A9A" w:rsidRPr="00530DFD" w:rsidRDefault="00D42A9A"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1B4CF990"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730EBBBD"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42A9A" w:rsidRPr="00530DFD" w14:paraId="68D2F4F1" w14:textId="77777777" w:rsidTr="00534723">
        <w:trPr>
          <w:trHeight w:val="192"/>
          <w:jc w:val="center"/>
        </w:trPr>
        <w:tc>
          <w:tcPr>
            <w:tcW w:w="1679" w:type="dxa"/>
            <w:vMerge w:val="restart"/>
            <w:vAlign w:val="center"/>
          </w:tcPr>
          <w:p w14:paraId="52A41F01" w14:textId="77777777" w:rsidR="00D42A9A" w:rsidRPr="00AE608E" w:rsidRDefault="00D42A9A" w:rsidP="00534723">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7D4658B4" w14:textId="77777777" w:rsidR="00D42A9A" w:rsidRPr="002C7612" w:rsidRDefault="00D42A9A" w:rsidP="00534723">
            <w:pPr>
              <w:pStyle w:val="TAL"/>
              <w:keepNext w:val="0"/>
              <w:widowControl w:val="0"/>
              <w:jc w:val="both"/>
              <w:rPr>
                <w:rFonts w:cs="Arial"/>
              </w:rPr>
            </w:pPr>
            <w:r w:rsidRPr="002C7612">
              <w:rPr>
                <w:rFonts w:cs="Arial"/>
              </w:rPr>
              <w:t>Case a</w:t>
            </w:r>
          </w:p>
        </w:tc>
        <w:tc>
          <w:tcPr>
            <w:tcW w:w="1641" w:type="dxa"/>
            <w:shd w:val="clear" w:color="auto" w:fill="auto"/>
          </w:tcPr>
          <w:p w14:paraId="0EC5EE73"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5A596B65"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3379F5AE" w14:textId="77777777" w:rsidR="00D42A9A" w:rsidRPr="002C7612" w:rsidRDefault="00D42A9A" w:rsidP="00534723">
            <w:pPr>
              <w:pStyle w:val="TAL"/>
              <w:keepNext w:val="0"/>
              <w:widowControl w:val="0"/>
              <w:jc w:val="both"/>
              <w:rPr>
                <w:rFonts w:cs="Arial"/>
              </w:rPr>
            </w:pPr>
            <w:r w:rsidRPr="002C7612">
              <w:rPr>
                <w:rFonts w:cs="Arial"/>
              </w:rPr>
              <w:t>23dBm</w:t>
            </w:r>
          </w:p>
        </w:tc>
      </w:tr>
      <w:tr w:rsidR="00D42A9A" w:rsidRPr="00530DFD" w14:paraId="741C2DD3" w14:textId="77777777" w:rsidTr="00534723">
        <w:trPr>
          <w:trHeight w:val="192"/>
          <w:jc w:val="center"/>
        </w:trPr>
        <w:tc>
          <w:tcPr>
            <w:tcW w:w="1679" w:type="dxa"/>
            <w:vMerge/>
          </w:tcPr>
          <w:p w14:paraId="000BAE80" w14:textId="77777777" w:rsidR="00D42A9A" w:rsidRPr="00AE608E" w:rsidRDefault="00D42A9A" w:rsidP="00534723">
            <w:pPr>
              <w:pStyle w:val="TAL"/>
              <w:keepNext w:val="0"/>
              <w:widowControl w:val="0"/>
              <w:jc w:val="both"/>
              <w:rPr>
                <w:rFonts w:cs="Arial"/>
                <w:kern w:val="2"/>
                <w:szCs w:val="18"/>
                <w:lang w:val="en-US" w:eastAsia="zh-CN"/>
              </w:rPr>
            </w:pPr>
          </w:p>
        </w:tc>
        <w:tc>
          <w:tcPr>
            <w:tcW w:w="2045" w:type="dxa"/>
            <w:shd w:val="clear" w:color="auto" w:fill="auto"/>
          </w:tcPr>
          <w:p w14:paraId="5B321C05" w14:textId="77777777" w:rsidR="00D42A9A" w:rsidRPr="002C7612" w:rsidRDefault="00D42A9A" w:rsidP="00534723">
            <w:pPr>
              <w:pStyle w:val="TAL"/>
              <w:keepNext w:val="0"/>
              <w:widowControl w:val="0"/>
              <w:jc w:val="both"/>
              <w:rPr>
                <w:rFonts w:cs="Arial"/>
              </w:rPr>
            </w:pPr>
            <w:r w:rsidRPr="002C7612">
              <w:rPr>
                <w:rFonts w:cs="Arial"/>
              </w:rPr>
              <w:t>Case b</w:t>
            </w:r>
          </w:p>
        </w:tc>
        <w:tc>
          <w:tcPr>
            <w:tcW w:w="1641" w:type="dxa"/>
            <w:shd w:val="clear" w:color="auto" w:fill="auto"/>
          </w:tcPr>
          <w:p w14:paraId="2C69DC83"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743D55E5"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701516E4" w14:textId="77777777" w:rsidR="00D42A9A" w:rsidRPr="002C7612" w:rsidRDefault="00D42A9A" w:rsidP="00534723">
            <w:pPr>
              <w:pStyle w:val="TAL"/>
              <w:keepNext w:val="0"/>
              <w:widowControl w:val="0"/>
              <w:jc w:val="both"/>
              <w:rPr>
                <w:rFonts w:cs="Arial"/>
              </w:rPr>
            </w:pPr>
            <w:r w:rsidRPr="002C7612">
              <w:rPr>
                <w:rFonts w:cs="Arial"/>
              </w:rPr>
              <w:t>26dBm</w:t>
            </w:r>
          </w:p>
        </w:tc>
      </w:tr>
    </w:tbl>
    <w:p w14:paraId="7816E160" w14:textId="77777777" w:rsidR="00D42A9A" w:rsidRPr="00884AB9" w:rsidRDefault="00D42A9A" w:rsidP="00D42A9A">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0D1051B" w14:textId="6370CA16" w:rsidR="00D42A9A" w:rsidRDefault="00D42A9A" w:rsidP="00D42A9A">
      <w:pPr>
        <w:pStyle w:val="TH"/>
        <w:rPr>
          <w:lang w:eastAsia="zh-CN"/>
        </w:rPr>
      </w:pPr>
      <w:r>
        <w:t>Table 6.13.</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42A9A" w:rsidRPr="00530DFD" w14:paraId="17EB7581" w14:textId="77777777" w:rsidTr="00534723">
        <w:trPr>
          <w:trHeight w:val="383"/>
          <w:jc w:val="center"/>
        </w:trPr>
        <w:tc>
          <w:tcPr>
            <w:tcW w:w="1679" w:type="dxa"/>
          </w:tcPr>
          <w:p w14:paraId="0DBD9F93" w14:textId="77777777" w:rsidR="00D42A9A" w:rsidRPr="00EC6D89" w:rsidRDefault="00D42A9A" w:rsidP="00534723">
            <w:pPr>
              <w:pStyle w:val="TAH"/>
              <w:rPr>
                <w:lang w:val="en-US" w:eastAsia="zh-CN"/>
              </w:rPr>
            </w:pPr>
            <w:r w:rsidRPr="00B0188E">
              <w:rPr>
                <w:lang w:val="en-US" w:eastAsia="zh-CN"/>
              </w:rPr>
              <w:t>Uplink CA configuration</w:t>
            </w:r>
          </w:p>
        </w:tc>
        <w:tc>
          <w:tcPr>
            <w:tcW w:w="2045" w:type="dxa"/>
            <w:shd w:val="clear" w:color="auto" w:fill="auto"/>
          </w:tcPr>
          <w:p w14:paraId="3E9F77CF" w14:textId="77777777" w:rsidR="00D42A9A" w:rsidRPr="00530DFD" w:rsidRDefault="00D42A9A"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06C41CE4" w14:textId="77777777" w:rsidR="00D42A9A" w:rsidRPr="00530DFD" w:rsidRDefault="00D42A9A"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C94FE64"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6AF01891"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42A9A" w:rsidRPr="00530DFD" w14:paraId="2EAFDB70" w14:textId="77777777" w:rsidTr="00534723">
        <w:trPr>
          <w:trHeight w:val="192"/>
          <w:jc w:val="center"/>
        </w:trPr>
        <w:tc>
          <w:tcPr>
            <w:tcW w:w="1679" w:type="dxa"/>
            <w:vMerge w:val="restart"/>
            <w:vAlign w:val="center"/>
          </w:tcPr>
          <w:p w14:paraId="3F078F09" w14:textId="77777777" w:rsidR="00D42A9A" w:rsidRPr="00E95425" w:rsidRDefault="00D42A9A" w:rsidP="00534723">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20071673" w14:textId="77777777" w:rsidR="00D42A9A" w:rsidRPr="002C7612" w:rsidRDefault="00D42A9A" w:rsidP="00534723">
            <w:pPr>
              <w:pStyle w:val="TAL"/>
              <w:keepNext w:val="0"/>
              <w:widowControl w:val="0"/>
              <w:jc w:val="both"/>
              <w:rPr>
                <w:rFonts w:cs="Arial"/>
              </w:rPr>
            </w:pPr>
            <w:r w:rsidRPr="002C7612">
              <w:rPr>
                <w:rFonts w:cs="Arial"/>
              </w:rPr>
              <w:t>Case a</w:t>
            </w:r>
          </w:p>
        </w:tc>
        <w:tc>
          <w:tcPr>
            <w:tcW w:w="1641" w:type="dxa"/>
            <w:shd w:val="clear" w:color="auto" w:fill="auto"/>
          </w:tcPr>
          <w:p w14:paraId="4AF50CDF"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35FBB1B6"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13DD5FC6" w14:textId="77777777" w:rsidR="00D42A9A" w:rsidRPr="002C7612" w:rsidRDefault="00D42A9A" w:rsidP="00534723">
            <w:pPr>
              <w:pStyle w:val="TAL"/>
              <w:keepNext w:val="0"/>
              <w:widowControl w:val="0"/>
              <w:jc w:val="both"/>
              <w:rPr>
                <w:rFonts w:cs="Arial"/>
              </w:rPr>
            </w:pPr>
            <w:r w:rsidRPr="002C7612">
              <w:rPr>
                <w:rFonts w:cs="Arial"/>
              </w:rPr>
              <w:t>23dBm</w:t>
            </w:r>
          </w:p>
        </w:tc>
      </w:tr>
      <w:tr w:rsidR="00D42A9A" w:rsidRPr="00530DFD" w14:paraId="6C7895C7" w14:textId="77777777" w:rsidTr="00534723">
        <w:trPr>
          <w:trHeight w:val="192"/>
          <w:jc w:val="center"/>
        </w:trPr>
        <w:tc>
          <w:tcPr>
            <w:tcW w:w="1679" w:type="dxa"/>
            <w:vMerge/>
          </w:tcPr>
          <w:p w14:paraId="2B822D7B" w14:textId="77777777" w:rsidR="00D42A9A" w:rsidRPr="00AE608E" w:rsidRDefault="00D42A9A" w:rsidP="00534723">
            <w:pPr>
              <w:pStyle w:val="TAL"/>
              <w:keepNext w:val="0"/>
              <w:widowControl w:val="0"/>
              <w:jc w:val="both"/>
              <w:rPr>
                <w:rFonts w:cs="Arial"/>
                <w:kern w:val="2"/>
                <w:szCs w:val="18"/>
                <w:lang w:val="en-US" w:eastAsia="zh-CN"/>
              </w:rPr>
            </w:pPr>
          </w:p>
        </w:tc>
        <w:tc>
          <w:tcPr>
            <w:tcW w:w="2045" w:type="dxa"/>
            <w:shd w:val="clear" w:color="auto" w:fill="auto"/>
          </w:tcPr>
          <w:p w14:paraId="3C17A0B3" w14:textId="77777777" w:rsidR="00D42A9A" w:rsidRPr="002C7612" w:rsidRDefault="00D42A9A" w:rsidP="00534723">
            <w:pPr>
              <w:pStyle w:val="TAL"/>
              <w:keepNext w:val="0"/>
              <w:widowControl w:val="0"/>
              <w:jc w:val="both"/>
              <w:rPr>
                <w:rFonts w:cs="Arial"/>
              </w:rPr>
            </w:pPr>
            <w:r w:rsidRPr="002C7612">
              <w:rPr>
                <w:rFonts w:cs="Arial"/>
              </w:rPr>
              <w:t>Case b</w:t>
            </w:r>
          </w:p>
        </w:tc>
        <w:tc>
          <w:tcPr>
            <w:tcW w:w="1641" w:type="dxa"/>
            <w:shd w:val="clear" w:color="auto" w:fill="auto"/>
          </w:tcPr>
          <w:p w14:paraId="717CC4C5"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5A95C049"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3DFEA123" w14:textId="77777777" w:rsidR="00D42A9A" w:rsidRPr="002C7612" w:rsidRDefault="00D42A9A" w:rsidP="00534723">
            <w:pPr>
              <w:pStyle w:val="TAL"/>
              <w:keepNext w:val="0"/>
              <w:widowControl w:val="0"/>
              <w:jc w:val="both"/>
              <w:rPr>
                <w:rFonts w:cs="Arial"/>
              </w:rPr>
            </w:pPr>
            <w:r w:rsidRPr="002C7612">
              <w:rPr>
                <w:rFonts w:cs="Arial"/>
              </w:rPr>
              <w:t>26dBm</w:t>
            </w:r>
          </w:p>
        </w:tc>
      </w:tr>
    </w:tbl>
    <w:p w14:paraId="6916D9DE" w14:textId="77777777" w:rsidR="00D42A9A" w:rsidRPr="00884AB9" w:rsidRDefault="00D42A9A" w:rsidP="00D42A9A">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CB10D1D" w14:textId="19724C6C" w:rsidR="00D42A9A" w:rsidRPr="00FD4F24" w:rsidRDefault="00D42A9A" w:rsidP="00D42A9A">
      <w:pPr>
        <w:pStyle w:val="Heading3"/>
        <w:rPr>
          <w:lang w:eastAsia="zh-CN"/>
        </w:rPr>
      </w:pPr>
      <w:bookmarkStart w:id="217" w:name="_Toc97547014"/>
      <w:r>
        <w:t>6.13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17"/>
    </w:p>
    <w:p w14:paraId="1F50E7DB" w14:textId="77777777" w:rsidR="00D42A9A" w:rsidRDefault="00D42A9A" w:rsidP="00D42A9A">
      <w:pPr>
        <w:rPr>
          <w:lang w:val="en-US" w:eastAsia="zh-CN"/>
        </w:rPr>
      </w:pPr>
      <w:r>
        <w:t xml:space="preserve">According to the PC3 CA_n5A-n14A-n77A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DDB799F" w14:textId="77777777" w:rsidR="00D42A9A" w:rsidRDefault="00D42A9A" w:rsidP="00D42A9A">
      <w:pPr>
        <w:pStyle w:val="B1"/>
      </w:pPr>
      <w:r>
        <w:t>-</w:t>
      </w:r>
      <w:r>
        <w:tab/>
        <w:t xml:space="preserve">IMD4 and </w:t>
      </w:r>
      <w:r>
        <w:rPr>
          <w:lang w:val="en-US" w:eastAsia="zh-CN"/>
        </w:rPr>
        <w:t>IMD5</w:t>
      </w:r>
      <w:r>
        <w:t xml:space="preserve"> products are produced by Band n5 and </w:t>
      </w:r>
      <w:r>
        <w:rPr>
          <w:rFonts w:hint="eastAsia"/>
          <w:lang w:eastAsia="zh-CN"/>
        </w:rPr>
        <w:t>n14</w:t>
      </w:r>
      <w:r>
        <w:t xml:space="preserve"> that might fall in Rx of band n77.</w:t>
      </w:r>
    </w:p>
    <w:p w14:paraId="67D5CA63" w14:textId="77777777" w:rsidR="00D42A9A" w:rsidRDefault="00D42A9A" w:rsidP="00D42A9A">
      <w:pPr>
        <w:pStyle w:val="B1"/>
      </w:pPr>
      <w:r>
        <w:rPr>
          <w:lang w:val="en-US" w:eastAsia="zh-CN"/>
        </w:rPr>
        <w:t>-</w:t>
      </w:r>
      <w:r>
        <w:rPr>
          <w:lang w:val="en-US" w:eastAsia="zh-CN"/>
        </w:rPr>
        <w:tab/>
        <w:t>IMD4 and 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n14.</w:t>
      </w:r>
    </w:p>
    <w:p w14:paraId="0FC21B19" w14:textId="77777777" w:rsidR="00D42A9A" w:rsidRDefault="00D42A9A" w:rsidP="00D42A9A">
      <w:pPr>
        <w:pStyle w:val="B1"/>
        <w:rPr>
          <w:lang w:val="en-US" w:eastAsia="zh-CN"/>
        </w:rPr>
      </w:pPr>
      <w:r>
        <w:t>-</w:t>
      </w:r>
      <w:r>
        <w:tab/>
        <w:t>IMD5</w:t>
      </w:r>
      <w:r>
        <w:rPr>
          <w:lang w:val="en-US" w:eastAsia="zh-CN"/>
        </w:rPr>
        <w:t xml:space="preserve">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n5</w:t>
      </w:r>
      <w:r>
        <w:rPr>
          <w:lang w:val="en-US" w:eastAsia="zh-CN"/>
        </w:rPr>
        <w:t>.</w:t>
      </w:r>
    </w:p>
    <w:p w14:paraId="24964D79" w14:textId="77777777" w:rsidR="00D42A9A" w:rsidRPr="001D20B4" w:rsidRDefault="00D42A9A" w:rsidP="00D42A9A">
      <w:pPr>
        <w:rPr>
          <w:lang w:eastAsia="ja-JP"/>
        </w:rPr>
      </w:pPr>
      <w:r>
        <w:rPr>
          <w:lang w:eastAsia="ja-JP"/>
        </w:rPr>
        <w:t xml:space="preserve">For the IMD products produced by Band n5 and n14 UL, the MSD values of the corresponding PC3 CA case can be applied since </w:t>
      </w:r>
      <w:r w:rsidRPr="003C1CA6">
        <w:rPr>
          <w:lang w:eastAsia="ja-JP"/>
        </w:rPr>
        <w:t>this uplink configuration does not support PC2</w:t>
      </w:r>
      <w:r>
        <w:rPr>
          <w:lang w:eastAsia="ja-JP"/>
        </w:rPr>
        <w:t>.</w:t>
      </w:r>
    </w:p>
    <w:p w14:paraId="3526E80F" w14:textId="51564368" w:rsidR="00D42A9A" w:rsidRDefault="00D42A9A" w:rsidP="00D42A9A">
      <w:pPr>
        <w:pStyle w:val="Heading4"/>
        <w:tabs>
          <w:tab w:val="left" w:pos="0"/>
        </w:tabs>
        <w:ind w:left="0" w:firstLine="0"/>
        <w:rPr>
          <w:rFonts w:cs="Arial"/>
          <w:szCs w:val="28"/>
          <w:lang w:val="en-US" w:eastAsia="zh-CN"/>
        </w:rPr>
      </w:pPr>
      <w:bookmarkStart w:id="218" w:name="_Toc97547015"/>
      <w:r>
        <w:rPr>
          <w:rFonts w:cs="Arial"/>
        </w:rPr>
        <w:t>6.13.3</w:t>
      </w:r>
      <w:r>
        <w:rPr>
          <w:rFonts w:cs="Arial"/>
          <w:lang w:eastAsia="zh-CN"/>
        </w:rPr>
        <w:t>.1</w:t>
      </w:r>
      <w:r>
        <w:rPr>
          <w:rFonts w:cs="Arial"/>
          <w:lang w:eastAsia="zh-CN"/>
        </w:rPr>
        <w:tab/>
        <w:t>Power class 2 Case</w:t>
      </w:r>
      <w:r>
        <w:rPr>
          <w:rFonts w:cs="Arial"/>
          <w:lang w:val="en-US" w:eastAsia="zh-CN"/>
        </w:rPr>
        <w:t xml:space="preserve"> A</w:t>
      </w:r>
      <w:bookmarkEnd w:id="218"/>
    </w:p>
    <w:p w14:paraId="30A15DC5" w14:textId="3691CE85" w:rsidR="00D42A9A" w:rsidRDefault="00D42A9A" w:rsidP="00D42A9A">
      <w:pPr>
        <w:rPr>
          <w:iCs/>
          <w:lang w:eastAsia="zh-CN"/>
        </w:rPr>
      </w:pPr>
      <w:r>
        <w:rPr>
          <w:iCs/>
          <w:lang w:eastAsia="zh-CN"/>
        </w:rPr>
        <w:t xml:space="preserve">The additional MSD due to intermodulation for PC2 CA_n5A-n14A-n77A are defined in Table 6.13.3.1-1. </w:t>
      </w:r>
    </w:p>
    <w:p w14:paraId="39970BA2" w14:textId="2BC488A7" w:rsidR="00D42A9A" w:rsidRPr="007B7204" w:rsidRDefault="00D42A9A" w:rsidP="00D42A9A">
      <w:pPr>
        <w:pStyle w:val="TH"/>
      </w:pPr>
      <w:r w:rsidRPr="00B06FDA">
        <w:t>Ta</w:t>
      </w:r>
      <w:r w:rsidRPr="00B06FDA">
        <w:rPr>
          <w:szCs w:val="22"/>
        </w:rPr>
        <w:t xml:space="preserve">ble </w:t>
      </w:r>
      <w:r>
        <w:rPr>
          <w:szCs w:val="22"/>
          <w:lang w:val="en-US" w:eastAsia="zh-CN"/>
        </w:rPr>
        <w:t>6.13.3.1</w:t>
      </w:r>
      <w:r w:rsidRPr="00B06FDA">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w:t>
      </w:r>
      <w:r w:rsidRPr="007B7204">
        <w:rPr>
          <w:lang w:eastAsia="ja-JP"/>
        </w:rPr>
        <w:t>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42A9A" w:rsidRPr="007B7204" w14:paraId="6C1FCE7F" w14:textId="77777777" w:rsidTr="00534723">
        <w:trPr>
          <w:trHeight w:val="231"/>
          <w:tblHeader/>
          <w:jc w:val="center"/>
        </w:trPr>
        <w:tc>
          <w:tcPr>
            <w:tcW w:w="1738" w:type="dxa"/>
            <w:tcBorders>
              <w:bottom w:val="single" w:sz="4" w:space="0" w:color="auto"/>
            </w:tcBorders>
            <w:vAlign w:val="center"/>
          </w:tcPr>
          <w:p w14:paraId="72A6211D" w14:textId="77777777" w:rsidR="00D42A9A" w:rsidRPr="007B7204" w:rsidRDefault="00D42A9A" w:rsidP="00534723">
            <w:pPr>
              <w:pStyle w:val="TAH"/>
            </w:pPr>
            <w:r w:rsidRPr="007B7204">
              <w:t>NR CA Configuration</w:t>
            </w:r>
          </w:p>
        </w:tc>
        <w:tc>
          <w:tcPr>
            <w:tcW w:w="1146" w:type="dxa"/>
            <w:tcBorders>
              <w:bottom w:val="single" w:sz="4" w:space="0" w:color="auto"/>
            </w:tcBorders>
            <w:vAlign w:val="center"/>
          </w:tcPr>
          <w:p w14:paraId="6A513883" w14:textId="77777777" w:rsidR="00D42A9A" w:rsidRPr="007B7204" w:rsidRDefault="00D42A9A" w:rsidP="00534723">
            <w:pPr>
              <w:pStyle w:val="TAH"/>
            </w:pPr>
            <w:r w:rsidRPr="007B7204">
              <w:t>NR band</w:t>
            </w:r>
          </w:p>
        </w:tc>
        <w:tc>
          <w:tcPr>
            <w:tcW w:w="1160" w:type="dxa"/>
            <w:tcBorders>
              <w:bottom w:val="single" w:sz="4" w:space="0" w:color="auto"/>
            </w:tcBorders>
            <w:vAlign w:val="center"/>
          </w:tcPr>
          <w:p w14:paraId="48F1F7D8" w14:textId="77777777" w:rsidR="00D42A9A" w:rsidRPr="007B7204" w:rsidRDefault="00D42A9A" w:rsidP="00534723">
            <w:pPr>
              <w:pStyle w:val="TAH"/>
            </w:pPr>
            <w:r w:rsidRPr="007B7204">
              <w:t>UL F</w:t>
            </w:r>
            <w:r w:rsidRPr="007B7204">
              <w:rPr>
                <w:vertAlign w:val="subscript"/>
              </w:rPr>
              <w:t>c</w:t>
            </w:r>
            <w:r w:rsidRPr="007B7204">
              <w:t xml:space="preserve"> </w:t>
            </w:r>
            <w:r w:rsidRPr="007B7204">
              <w:br/>
              <w:t>(MHz)</w:t>
            </w:r>
          </w:p>
        </w:tc>
        <w:tc>
          <w:tcPr>
            <w:tcW w:w="746" w:type="dxa"/>
            <w:tcBorders>
              <w:bottom w:val="single" w:sz="4" w:space="0" w:color="auto"/>
            </w:tcBorders>
            <w:vAlign w:val="center"/>
          </w:tcPr>
          <w:p w14:paraId="05BDF5C9" w14:textId="77777777" w:rsidR="00D42A9A" w:rsidRPr="007B7204" w:rsidRDefault="00D42A9A" w:rsidP="00534723">
            <w:pPr>
              <w:pStyle w:val="TAH"/>
            </w:pPr>
            <w:r w:rsidRPr="007B7204">
              <w:t xml:space="preserve">UL/DL BW </w:t>
            </w:r>
            <w:r w:rsidRPr="007B7204">
              <w:br/>
              <w:t>(MHz)</w:t>
            </w:r>
          </w:p>
        </w:tc>
        <w:tc>
          <w:tcPr>
            <w:tcW w:w="877" w:type="dxa"/>
            <w:tcBorders>
              <w:bottom w:val="single" w:sz="4" w:space="0" w:color="auto"/>
            </w:tcBorders>
            <w:vAlign w:val="center"/>
          </w:tcPr>
          <w:p w14:paraId="638ACB1A" w14:textId="77777777" w:rsidR="00D42A9A" w:rsidRPr="007B7204" w:rsidRDefault="00D42A9A" w:rsidP="00534723">
            <w:pPr>
              <w:pStyle w:val="TAH"/>
            </w:pPr>
            <w:r w:rsidRPr="007B7204">
              <w:t>UL</w:t>
            </w:r>
          </w:p>
          <w:p w14:paraId="5E9E8F4B" w14:textId="77777777" w:rsidR="00D42A9A" w:rsidRPr="007B7204" w:rsidRDefault="00D42A9A" w:rsidP="00534723">
            <w:pPr>
              <w:pStyle w:val="TAH"/>
            </w:pPr>
            <w:r w:rsidRPr="007B7204">
              <w:t>L</w:t>
            </w:r>
            <w:r w:rsidRPr="007B7204">
              <w:rPr>
                <w:vertAlign w:val="subscript"/>
              </w:rPr>
              <w:t>CRB</w:t>
            </w:r>
          </w:p>
        </w:tc>
        <w:tc>
          <w:tcPr>
            <w:tcW w:w="1299" w:type="dxa"/>
            <w:tcBorders>
              <w:bottom w:val="single" w:sz="4" w:space="0" w:color="auto"/>
            </w:tcBorders>
            <w:vAlign w:val="center"/>
          </w:tcPr>
          <w:p w14:paraId="03EC0AD7" w14:textId="77777777" w:rsidR="00D42A9A" w:rsidRPr="007B7204" w:rsidRDefault="00D42A9A" w:rsidP="00534723">
            <w:pPr>
              <w:pStyle w:val="TAH"/>
            </w:pPr>
            <w:r w:rsidRPr="007B7204">
              <w:t>DL F</w:t>
            </w:r>
            <w:r w:rsidRPr="007B7204">
              <w:rPr>
                <w:vertAlign w:val="subscript"/>
              </w:rPr>
              <w:t>c</w:t>
            </w:r>
            <w:r w:rsidRPr="007B7204">
              <w:t xml:space="preserve"> (MHz)</w:t>
            </w:r>
          </w:p>
        </w:tc>
        <w:tc>
          <w:tcPr>
            <w:tcW w:w="634" w:type="dxa"/>
            <w:tcBorders>
              <w:bottom w:val="single" w:sz="4" w:space="0" w:color="auto"/>
            </w:tcBorders>
            <w:vAlign w:val="center"/>
          </w:tcPr>
          <w:p w14:paraId="11687E60" w14:textId="77777777" w:rsidR="00D42A9A" w:rsidRPr="007B7204" w:rsidRDefault="00D42A9A" w:rsidP="00534723">
            <w:pPr>
              <w:pStyle w:val="TAH"/>
            </w:pPr>
            <w:r w:rsidRPr="007B7204">
              <w:t xml:space="preserve">MSD </w:t>
            </w:r>
            <w:r w:rsidRPr="007B7204">
              <w:br/>
              <w:t>(dB)</w:t>
            </w:r>
          </w:p>
        </w:tc>
        <w:tc>
          <w:tcPr>
            <w:tcW w:w="947" w:type="dxa"/>
            <w:tcBorders>
              <w:bottom w:val="single" w:sz="4" w:space="0" w:color="auto"/>
            </w:tcBorders>
            <w:vAlign w:val="center"/>
          </w:tcPr>
          <w:p w14:paraId="70C4D90D" w14:textId="77777777" w:rsidR="00D42A9A" w:rsidRPr="007B7204" w:rsidRDefault="00D42A9A" w:rsidP="00534723">
            <w:pPr>
              <w:pStyle w:val="TAH"/>
            </w:pPr>
            <w:r w:rsidRPr="007B7204">
              <w:t>Duplex mode</w:t>
            </w:r>
          </w:p>
        </w:tc>
        <w:tc>
          <w:tcPr>
            <w:tcW w:w="947" w:type="dxa"/>
            <w:tcBorders>
              <w:bottom w:val="single" w:sz="4" w:space="0" w:color="auto"/>
            </w:tcBorders>
          </w:tcPr>
          <w:p w14:paraId="4AC7C00F" w14:textId="77777777" w:rsidR="00D42A9A" w:rsidRPr="007B7204" w:rsidRDefault="00D42A9A" w:rsidP="00534723">
            <w:pPr>
              <w:pStyle w:val="TAH"/>
            </w:pPr>
            <w:r w:rsidRPr="007B7204">
              <w:t>IMD order</w:t>
            </w:r>
          </w:p>
        </w:tc>
      </w:tr>
      <w:tr w:rsidR="00D42A9A" w:rsidRPr="007B7204" w14:paraId="7EBC62E5" w14:textId="77777777" w:rsidTr="00534723">
        <w:trPr>
          <w:trHeight w:val="149"/>
          <w:jc w:val="center"/>
        </w:trPr>
        <w:tc>
          <w:tcPr>
            <w:tcW w:w="1738" w:type="dxa"/>
            <w:vMerge w:val="restart"/>
            <w:vAlign w:val="center"/>
          </w:tcPr>
          <w:p w14:paraId="1B41D02E" w14:textId="77777777" w:rsidR="00D42A9A" w:rsidRPr="007B7204" w:rsidRDefault="00D42A9A" w:rsidP="00534723">
            <w:pPr>
              <w:pStyle w:val="TAC"/>
            </w:pPr>
            <w:r w:rsidRPr="007B7204">
              <w:rPr>
                <w:rFonts w:cs="Arial"/>
                <w:szCs w:val="22"/>
                <w:lang w:val="en-US" w:eastAsia="zh-CN"/>
              </w:rPr>
              <w:t>CA_n5A-n14A-n77A</w:t>
            </w:r>
            <w:r w:rsidRPr="007B7204">
              <w:rPr>
                <w:rFonts w:cs="Arial"/>
                <w:szCs w:val="22"/>
                <w:vertAlign w:val="superscript"/>
                <w:lang w:val="en-US" w:eastAsia="zh-CN"/>
              </w:rPr>
              <w:t>ZZ</w:t>
            </w:r>
          </w:p>
        </w:tc>
        <w:tc>
          <w:tcPr>
            <w:tcW w:w="1146" w:type="dxa"/>
            <w:vAlign w:val="center"/>
          </w:tcPr>
          <w:p w14:paraId="46DC39DF" w14:textId="77777777" w:rsidR="00D42A9A" w:rsidRPr="007B7204" w:rsidRDefault="00D42A9A" w:rsidP="00534723">
            <w:pPr>
              <w:pStyle w:val="TAC"/>
            </w:pPr>
            <w:r w:rsidRPr="007B7204">
              <w:t>n5</w:t>
            </w:r>
          </w:p>
        </w:tc>
        <w:tc>
          <w:tcPr>
            <w:tcW w:w="1160" w:type="dxa"/>
            <w:tcBorders>
              <w:top w:val="single" w:sz="4" w:space="0" w:color="auto"/>
              <w:left w:val="single" w:sz="4" w:space="0" w:color="auto"/>
              <w:bottom w:val="single" w:sz="4" w:space="0" w:color="auto"/>
              <w:right w:val="single" w:sz="4" w:space="0" w:color="auto"/>
            </w:tcBorders>
            <w:vAlign w:val="center"/>
          </w:tcPr>
          <w:p w14:paraId="09A4EC98" w14:textId="77777777" w:rsidR="00D42A9A" w:rsidRPr="007B7204" w:rsidRDefault="00D42A9A" w:rsidP="00534723">
            <w:pPr>
              <w:pStyle w:val="TAC"/>
            </w:pPr>
            <w:r w:rsidRPr="007B7204">
              <w:t>835</w:t>
            </w:r>
          </w:p>
        </w:tc>
        <w:tc>
          <w:tcPr>
            <w:tcW w:w="746" w:type="dxa"/>
          </w:tcPr>
          <w:p w14:paraId="171528C3" w14:textId="77777777" w:rsidR="00D42A9A" w:rsidRPr="007B7204" w:rsidRDefault="00D42A9A" w:rsidP="00534723">
            <w:pPr>
              <w:pStyle w:val="TAC"/>
            </w:pPr>
            <w:r w:rsidRPr="007B7204">
              <w:t>5</w:t>
            </w:r>
          </w:p>
        </w:tc>
        <w:tc>
          <w:tcPr>
            <w:tcW w:w="877" w:type="dxa"/>
          </w:tcPr>
          <w:p w14:paraId="21C97465"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4882F8F8" w14:textId="77777777" w:rsidR="00D42A9A" w:rsidRPr="007B7204" w:rsidRDefault="00D42A9A" w:rsidP="00534723">
            <w:pPr>
              <w:pStyle w:val="TAC"/>
            </w:pPr>
            <w:r w:rsidRPr="007B7204">
              <w:t>880</w:t>
            </w:r>
          </w:p>
        </w:tc>
        <w:tc>
          <w:tcPr>
            <w:tcW w:w="634" w:type="dxa"/>
          </w:tcPr>
          <w:p w14:paraId="6396175C" w14:textId="77777777" w:rsidR="00D42A9A" w:rsidRPr="007B7204" w:rsidRDefault="00D42A9A" w:rsidP="00534723">
            <w:pPr>
              <w:pStyle w:val="TAC"/>
            </w:pPr>
            <w:r w:rsidRPr="007B7204">
              <w:t>14.0</w:t>
            </w:r>
          </w:p>
        </w:tc>
        <w:tc>
          <w:tcPr>
            <w:tcW w:w="947" w:type="dxa"/>
          </w:tcPr>
          <w:p w14:paraId="100B1963" w14:textId="77777777" w:rsidR="00D42A9A" w:rsidRPr="007B7204" w:rsidRDefault="00D42A9A" w:rsidP="00534723">
            <w:pPr>
              <w:pStyle w:val="TAC"/>
            </w:pPr>
            <w:r w:rsidRPr="007B7204">
              <w:t>FDD</w:t>
            </w:r>
          </w:p>
        </w:tc>
        <w:tc>
          <w:tcPr>
            <w:tcW w:w="947" w:type="dxa"/>
            <w:vAlign w:val="center"/>
          </w:tcPr>
          <w:p w14:paraId="14D9B333" w14:textId="77777777" w:rsidR="00D42A9A" w:rsidRPr="007B7204" w:rsidRDefault="00D42A9A" w:rsidP="00534723">
            <w:pPr>
              <w:pStyle w:val="TAC"/>
              <w:rPr>
                <w:vertAlign w:val="superscript"/>
              </w:rPr>
            </w:pPr>
            <w:r w:rsidRPr="007B7204">
              <w:t>IMD5</w:t>
            </w:r>
          </w:p>
        </w:tc>
      </w:tr>
      <w:tr w:rsidR="00D42A9A" w:rsidRPr="007B7204" w14:paraId="353A5812" w14:textId="77777777" w:rsidTr="00534723">
        <w:trPr>
          <w:trHeight w:val="57"/>
          <w:jc w:val="center"/>
        </w:trPr>
        <w:tc>
          <w:tcPr>
            <w:tcW w:w="1738" w:type="dxa"/>
            <w:vMerge/>
            <w:vAlign w:val="center"/>
          </w:tcPr>
          <w:p w14:paraId="1C2AF450" w14:textId="77777777" w:rsidR="00D42A9A" w:rsidRPr="007B7204" w:rsidRDefault="00D42A9A" w:rsidP="00534723">
            <w:pPr>
              <w:pStyle w:val="TAC"/>
            </w:pPr>
          </w:p>
        </w:tc>
        <w:tc>
          <w:tcPr>
            <w:tcW w:w="1146" w:type="dxa"/>
            <w:vAlign w:val="center"/>
          </w:tcPr>
          <w:p w14:paraId="36EB6420" w14:textId="77777777" w:rsidR="00D42A9A" w:rsidRPr="007B7204" w:rsidRDefault="00D42A9A" w:rsidP="00534723">
            <w:pPr>
              <w:pStyle w:val="TAC"/>
            </w:pPr>
            <w:r w:rsidRPr="007B7204">
              <w:t>n14</w:t>
            </w:r>
          </w:p>
        </w:tc>
        <w:tc>
          <w:tcPr>
            <w:tcW w:w="1160" w:type="dxa"/>
            <w:tcBorders>
              <w:top w:val="single" w:sz="4" w:space="0" w:color="auto"/>
              <w:left w:val="single" w:sz="4" w:space="0" w:color="auto"/>
              <w:bottom w:val="single" w:sz="4" w:space="0" w:color="auto"/>
              <w:right w:val="single" w:sz="4" w:space="0" w:color="auto"/>
            </w:tcBorders>
            <w:vAlign w:val="center"/>
          </w:tcPr>
          <w:p w14:paraId="7F6CE8E7" w14:textId="77777777" w:rsidR="00D42A9A" w:rsidRPr="007B7204" w:rsidRDefault="00D42A9A" w:rsidP="00534723">
            <w:pPr>
              <w:pStyle w:val="TAC"/>
            </w:pPr>
            <w:r w:rsidRPr="007B7204">
              <w:t>793</w:t>
            </w:r>
          </w:p>
        </w:tc>
        <w:tc>
          <w:tcPr>
            <w:tcW w:w="746" w:type="dxa"/>
          </w:tcPr>
          <w:p w14:paraId="102FD87D" w14:textId="77777777" w:rsidR="00D42A9A" w:rsidRPr="007B7204" w:rsidRDefault="00D42A9A" w:rsidP="00534723">
            <w:pPr>
              <w:pStyle w:val="TAC"/>
            </w:pPr>
            <w:r w:rsidRPr="007B7204">
              <w:t>5</w:t>
            </w:r>
          </w:p>
        </w:tc>
        <w:tc>
          <w:tcPr>
            <w:tcW w:w="877" w:type="dxa"/>
          </w:tcPr>
          <w:p w14:paraId="1690DC8C"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4E69B5FC" w14:textId="77777777" w:rsidR="00D42A9A" w:rsidRPr="007B7204" w:rsidRDefault="00D42A9A" w:rsidP="00534723">
            <w:pPr>
              <w:pStyle w:val="TAC"/>
            </w:pPr>
            <w:r w:rsidRPr="007B7204">
              <w:t>763</w:t>
            </w:r>
          </w:p>
        </w:tc>
        <w:tc>
          <w:tcPr>
            <w:tcW w:w="634" w:type="dxa"/>
          </w:tcPr>
          <w:p w14:paraId="48775731" w14:textId="77777777" w:rsidR="00D42A9A" w:rsidRPr="007B7204" w:rsidRDefault="00D42A9A" w:rsidP="00534723">
            <w:pPr>
              <w:pStyle w:val="TAC"/>
            </w:pPr>
            <w:r w:rsidRPr="007B7204">
              <w:t>N/A</w:t>
            </w:r>
          </w:p>
        </w:tc>
        <w:tc>
          <w:tcPr>
            <w:tcW w:w="947" w:type="dxa"/>
          </w:tcPr>
          <w:p w14:paraId="2558DA0E" w14:textId="77777777" w:rsidR="00D42A9A" w:rsidRPr="007B7204" w:rsidRDefault="00D42A9A" w:rsidP="00534723">
            <w:pPr>
              <w:pStyle w:val="TAC"/>
            </w:pPr>
            <w:r w:rsidRPr="007B7204">
              <w:t>FDD</w:t>
            </w:r>
          </w:p>
        </w:tc>
        <w:tc>
          <w:tcPr>
            <w:tcW w:w="947" w:type="dxa"/>
            <w:vAlign w:val="center"/>
          </w:tcPr>
          <w:p w14:paraId="5CB20A19" w14:textId="77777777" w:rsidR="00D42A9A" w:rsidRPr="007B7204" w:rsidRDefault="00D42A9A" w:rsidP="00534723">
            <w:pPr>
              <w:pStyle w:val="TAC"/>
            </w:pPr>
            <w:r w:rsidRPr="007B7204">
              <w:t>N/A</w:t>
            </w:r>
          </w:p>
        </w:tc>
      </w:tr>
      <w:tr w:rsidR="00D42A9A" w:rsidRPr="007B7204" w14:paraId="596B464E" w14:textId="77777777" w:rsidTr="00534723">
        <w:trPr>
          <w:trHeight w:val="22"/>
          <w:jc w:val="center"/>
        </w:trPr>
        <w:tc>
          <w:tcPr>
            <w:tcW w:w="1738" w:type="dxa"/>
            <w:vMerge/>
          </w:tcPr>
          <w:p w14:paraId="1A516F1A" w14:textId="77777777" w:rsidR="00D42A9A" w:rsidRPr="007B7204" w:rsidRDefault="00D42A9A" w:rsidP="00534723">
            <w:pPr>
              <w:pStyle w:val="TAC"/>
            </w:pPr>
          </w:p>
        </w:tc>
        <w:tc>
          <w:tcPr>
            <w:tcW w:w="1146" w:type="dxa"/>
            <w:vAlign w:val="center"/>
          </w:tcPr>
          <w:p w14:paraId="411FF3A4" w14:textId="77777777" w:rsidR="00D42A9A" w:rsidRPr="007B7204" w:rsidRDefault="00D42A9A" w:rsidP="00534723">
            <w:pPr>
              <w:pStyle w:val="TAC"/>
            </w:pPr>
            <w:r w:rsidRPr="007B7204">
              <w:t>n77</w:t>
            </w:r>
          </w:p>
        </w:tc>
        <w:tc>
          <w:tcPr>
            <w:tcW w:w="1160" w:type="dxa"/>
            <w:tcBorders>
              <w:top w:val="single" w:sz="4" w:space="0" w:color="auto"/>
              <w:left w:val="single" w:sz="4" w:space="0" w:color="auto"/>
              <w:bottom w:val="single" w:sz="4" w:space="0" w:color="auto"/>
              <w:right w:val="single" w:sz="4" w:space="0" w:color="auto"/>
            </w:tcBorders>
            <w:vAlign w:val="center"/>
          </w:tcPr>
          <w:p w14:paraId="01D2A117" w14:textId="77777777" w:rsidR="00D42A9A" w:rsidRPr="007B7204" w:rsidRDefault="00D42A9A" w:rsidP="00534723">
            <w:pPr>
              <w:pStyle w:val="TAC"/>
            </w:pPr>
            <w:r w:rsidRPr="007B7204">
              <w:t>4052</w:t>
            </w:r>
          </w:p>
        </w:tc>
        <w:tc>
          <w:tcPr>
            <w:tcW w:w="746" w:type="dxa"/>
          </w:tcPr>
          <w:p w14:paraId="087A9FEA" w14:textId="77777777" w:rsidR="00D42A9A" w:rsidRPr="007B7204" w:rsidRDefault="00D42A9A" w:rsidP="00534723">
            <w:pPr>
              <w:pStyle w:val="TAC"/>
            </w:pPr>
            <w:r w:rsidRPr="007B7204">
              <w:t>10</w:t>
            </w:r>
          </w:p>
        </w:tc>
        <w:tc>
          <w:tcPr>
            <w:tcW w:w="877" w:type="dxa"/>
          </w:tcPr>
          <w:p w14:paraId="63557C18" w14:textId="77777777" w:rsidR="00D42A9A" w:rsidRPr="007B7204" w:rsidRDefault="00D42A9A" w:rsidP="00534723">
            <w:pPr>
              <w:pStyle w:val="TAC"/>
            </w:pPr>
            <w:r w:rsidRPr="007B7204">
              <w:t>50</w:t>
            </w:r>
          </w:p>
        </w:tc>
        <w:tc>
          <w:tcPr>
            <w:tcW w:w="1299" w:type="dxa"/>
            <w:tcBorders>
              <w:top w:val="single" w:sz="4" w:space="0" w:color="auto"/>
              <w:left w:val="single" w:sz="4" w:space="0" w:color="auto"/>
              <w:bottom w:val="single" w:sz="4" w:space="0" w:color="auto"/>
              <w:right w:val="single" w:sz="4" w:space="0" w:color="auto"/>
            </w:tcBorders>
            <w:vAlign w:val="center"/>
          </w:tcPr>
          <w:p w14:paraId="61869C5E" w14:textId="77777777" w:rsidR="00D42A9A" w:rsidRPr="007B7204" w:rsidRDefault="00D42A9A" w:rsidP="00534723">
            <w:pPr>
              <w:pStyle w:val="TAC"/>
            </w:pPr>
            <w:r w:rsidRPr="007B7204">
              <w:t>4052</w:t>
            </w:r>
          </w:p>
        </w:tc>
        <w:tc>
          <w:tcPr>
            <w:tcW w:w="634" w:type="dxa"/>
          </w:tcPr>
          <w:p w14:paraId="0429B624" w14:textId="77777777" w:rsidR="00D42A9A" w:rsidRPr="007B7204" w:rsidRDefault="00D42A9A" w:rsidP="00534723">
            <w:pPr>
              <w:pStyle w:val="TAC"/>
            </w:pPr>
            <w:r w:rsidRPr="007B7204">
              <w:t>N/A</w:t>
            </w:r>
          </w:p>
        </w:tc>
        <w:tc>
          <w:tcPr>
            <w:tcW w:w="947" w:type="dxa"/>
          </w:tcPr>
          <w:p w14:paraId="4F3D3D72" w14:textId="77777777" w:rsidR="00D42A9A" w:rsidRPr="007B7204" w:rsidRDefault="00D42A9A" w:rsidP="00534723">
            <w:pPr>
              <w:pStyle w:val="TAC"/>
            </w:pPr>
            <w:r w:rsidRPr="007B7204">
              <w:t>TDD</w:t>
            </w:r>
          </w:p>
        </w:tc>
        <w:tc>
          <w:tcPr>
            <w:tcW w:w="947" w:type="dxa"/>
            <w:vAlign w:val="center"/>
          </w:tcPr>
          <w:p w14:paraId="7B6B2B5B" w14:textId="77777777" w:rsidR="00D42A9A" w:rsidRPr="007B7204" w:rsidRDefault="00D42A9A" w:rsidP="00534723">
            <w:pPr>
              <w:pStyle w:val="TAC"/>
            </w:pPr>
            <w:r w:rsidRPr="007B7204">
              <w:t>N/A</w:t>
            </w:r>
          </w:p>
        </w:tc>
      </w:tr>
      <w:tr w:rsidR="00D42A9A" w:rsidRPr="007B7204" w14:paraId="7F0563DD" w14:textId="77777777" w:rsidTr="00534723">
        <w:trPr>
          <w:trHeight w:val="22"/>
          <w:jc w:val="center"/>
        </w:trPr>
        <w:tc>
          <w:tcPr>
            <w:tcW w:w="1738" w:type="dxa"/>
            <w:vMerge/>
          </w:tcPr>
          <w:p w14:paraId="03750F1B" w14:textId="77777777" w:rsidR="00D42A9A" w:rsidRPr="007B7204" w:rsidRDefault="00D42A9A" w:rsidP="00534723">
            <w:pPr>
              <w:pStyle w:val="TAC"/>
            </w:pPr>
          </w:p>
        </w:tc>
        <w:tc>
          <w:tcPr>
            <w:tcW w:w="1146" w:type="dxa"/>
            <w:vAlign w:val="center"/>
          </w:tcPr>
          <w:p w14:paraId="3CD14072" w14:textId="77777777" w:rsidR="00D42A9A" w:rsidRPr="007B7204" w:rsidRDefault="00D42A9A" w:rsidP="00534723">
            <w:pPr>
              <w:pStyle w:val="TAC"/>
            </w:pPr>
            <w:r w:rsidRPr="007B7204">
              <w:t>n5</w:t>
            </w:r>
          </w:p>
        </w:tc>
        <w:tc>
          <w:tcPr>
            <w:tcW w:w="1160" w:type="dxa"/>
            <w:tcBorders>
              <w:top w:val="single" w:sz="4" w:space="0" w:color="auto"/>
              <w:left w:val="single" w:sz="4" w:space="0" w:color="auto"/>
              <w:bottom w:val="single" w:sz="4" w:space="0" w:color="auto"/>
              <w:right w:val="single" w:sz="4" w:space="0" w:color="auto"/>
            </w:tcBorders>
            <w:vAlign w:val="center"/>
          </w:tcPr>
          <w:p w14:paraId="42A233C0" w14:textId="77777777" w:rsidR="00D42A9A" w:rsidRPr="007B7204" w:rsidRDefault="00D42A9A" w:rsidP="00534723">
            <w:pPr>
              <w:pStyle w:val="TAC"/>
            </w:pPr>
            <w:r w:rsidRPr="007B7204">
              <w:t>846.5</w:t>
            </w:r>
          </w:p>
        </w:tc>
        <w:tc>
          <w:tcPr>
            <w:tcW w:w="746" w:type="dxa"/>
          </w:tcPr>
          <w:p w14:paraId="63A81A86" w14:textId="77777777" w:rsidR="00D42A9A" w:rsidRPr="007B7204" w:rsidRDefault="00D42A9A" w:rsidP="00534723">
            <w:pPr>
              <w:pStyle w:val="TAC"/>
            </w:pPr>
            <w:r w:rsidRPr="007B7204">
              <w:t>5</w:t>
            </w:r>
          </w:p>
        </w:tc>
        <w:tc>
          <w:tcPr>
            <w:tcW w:w="877" w:type="dxa"/>
          </w:tcPr>
          <w:p w14:paraId="430E7559"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1CB8BC0A" w14:textId="77777777" w:rsidR="00D42A9A" w:rsidRPr="007B7204" w:rsidRDefault="00D42A9A" w:rsidP="00534723">
            <w:pPr>
              <w:pStyle w:val="TAC"/>
            </w:pPr>
            <w:r w:rsidRPr="007B7204">
              <w:t>891.5</w:t>
            </w:r>
          </w:p>
        </w:tc>
        <w:tc>
          <w:tcPr>
            <w:tcW w:w="634" w:type="dxa"/>
          </w:tcPr>
          <w:p w14:paraId="761283E7" w14:textId="77777777" w:rsidR="00D42A9A" w:rsidRPr="007B7204" w:rsidRDefault="00D42A9A" w:rsidP="00534723">
            <w:pPr>
              <w:pStyle w:val="TAC"/>
            </w:pPr>
            <w:r w:rsidRPr="007B7204">
              <w:t>N/A</w:t>
            </w:r>
          </w:p>
        </w:tc>
        <w:tc>
          <w:tcPr>
            <w:tcW w:w="947" w:type="dxa"/>
          </w:tcPr>
          <w:p w14:paraId="3F5B1E91" w14:textId="77777777" w:rsidR="00D42A9A" w:rsidRPr="007B7204" w:rsidRDefault="00D42A9A" w:rsidP="00534723">
            <w:pPr>
              <w:pStyle w:val="TAC"/>
            </w:pPr>
            <w:r w:rsidRPr="007B7204">
              <w:t>FDD</w:t>
            </w:r>
          </w:p>
        </w:tc>
        <w:tc>
          <w:tcPr>
            <w:tcW w:w="947" w:type="dxa"/>
            <w:vAlign w:val="center"/>
          </w:tcPr>
          <w:p w14:paraId="25B07F03" w14:textId="77777777" w:rsidR="00D42A9A" w:rsidRPr="007B7204" w:rsidRDefault="00D42A9A" w:rsidP="00534723">
            <w:pPr>
              <w:pStyle w:val="TAC"/>
            </w:pPr>
            <w:r w:rsidRPr="007B7204">
              <w:t>N/A</w:t>
            </w:r>
          </w:p>
        </w:tc>
      </w:tr>
      <w:tr w:rsidR="00D42A9A" w:rsidRPr="007B7204" w14:paraId="1911C35C" w14:textId="77777777" w:rsidTr="00534723">
        <w:trPr>
          <w:trHeight w:val="22"/>
          <w:jc w:val="center"/>
        </w:trPr>
        <w:tc>
          <w:tcPr>
            <w:tcW w:w="1738" w:type="dxa"/>
            <w:vMerge/>
          </w:tcPr>
          <w:p w14:paraId="0CD503F5" w14:textId="77777777" w:rsidR="00D42A9A" w:rsidRPr="007B7204" w:rsidRDefault="00D42A9A" w:rsidP="00534723">
            <w:pPr>
              <w:pStyle w:val="TAC"/>
            </w:pPr>
          </w:p>
        </w:tc>
        <w:tc>
          <w:tcPr>
            <w:tcW w:w="1146" w:type="dxa"/>
            <w:vAlign w:val="center"/>
          </w:tcPr>
          <w:p w14:paraId="63058C6B" w14:textId="77777777" w:rsidR="00D42A9A" w:rsidRPr="007B7204" w:rsidRDefault="00D42A9A" w:rsidP="00534723">
            <w:pPr>
              <w:pStyle w:val="TAC"/>
            </w:pPr>
            <w:r w:rsidRPr="007B7204">
              <w:t>n14</w:t>
            </w:r>
          </w:p>
        </w:tc>
        <w:tc>
          <w:tcPr>
            <w:tcW w:w="1160" w:type="dxa"/>
            <w:tcBorders>
              <w:top w:val="single" w:sz="4" w:space="0" w:color="auto"/>
              <w:left w:val="single" w:sz="4" w:space="0" w:color="auto"/>
              <w:bottom w:val="single" w:sz="4" w:space="0" w:color="auto"/>
              <w:right w:val="single" w:sz="4" w:space="0" w:color="auto"/>
            </w:tcBorders>
            <w:vAlign w:val="center"/>
          </w:tcPr>
          <w:p w14:paraId="66E8CA79" w14:textId="77777777" w:rsidR="00D42A9A" w:rsidRPr="007B7204" w:rsidRDefault="00D42A9A" w:rsidP="00534723">
            <w:pPr>
              <w:pStyle w:val="TAC"/>
            </w:pPr>
            <w:r w:rsidRPr="007B7204">
              <w:t>795.5</w:t>
            </w:r>
          </w:p>
        </w:tc>
        <w:tc>
          <w:tcPr>
            <w:tcW w:w="746" w:type="dxa"/>
          </w:tcPr>
          <w:p w14:paraId="0BAC697D" w14:textId="77777777" w:rsidR="00D42A9A" w:rsidRPr="007B7204" w:rsidRDefault="00D42A9A" w:rsidP="00534723">
            <w:pPr>
              <w:pStyle w:val="TAC"/>
            </w:pPr>
            <w:r w:rsidRPr="007B7204">
              <w:t>5</w:t>
            </w:r>
          </w:p>
        </w:tc>
        <w:tc>
          <w:tcPr>
            <w:tcW w:w="877" w:type="dxa"/>
          </w:tcPr>
          <w:p w14:paraId="7057989B"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6B8654FD" w14:textId="77777777" w:rsidR="00D42A9A" w:rsidRPr="007B7204" w:rsidRDefault="00D42A9A" w:rsidP="00534723">
            <w:pPr>
              <w:pStyle w:val="TAC"/>
            </w:pPr>
            <w:r w:rsidRPr="007B7204">
              <w:t>765.5</w:t>
            </w:r>
          </w:p>
        </w:tc>
        <w:tc>
          <w:tcPr>
            <w:tcW w:w="634" w:type="dxa"/>
          </w:tcPr>
          <w:p w14:paraId="1B77504B" w14:textId="77777777" w:rsidR="00D42A9A" w:rsidRPr="007B7204" w:rsidRDefault="00D42A9A" w:rsidP="00534723">
            <w:pPr>
              <w:pStyle w:val="TAC"/>
            </w:pPr>
            <w:r w:rsidRPr="007B7204">
              <w:t>20.3</w:t>
            </w:r>
          </w:p>
        </w:tc>
        <w:tc>
          <w:tcPr>
            <w:tcW w:w="947" w:type="dxa"/>
          </w:tcPr>
          <w:p w14:paraId="4B5013C1" w14:textId="77777777" w:rsidR="00D42A9A" w:rsidRPr="007B7204" w:rsidRDefault="00D42A9A" w:rsidP="00534723">
            <w:pPr>
              <w:pStyle w:val="TAC"/>
            </w:pPr>
            <w:r w:rsidRPr="007B7204">
              <w:t>FDD</w:t>
            </w:r>
          </w:p>
        </w:tc>
        <w:tc>
          <w:tcPr>
            <w:tcW w:w="947" w:type="dxa"/>
            <w:vAlign w:val="center"/>
          </w:tcPr>
          <w:p w14:paraId="5A12AA07" w14:textId="77777777" w:rsidR="00D42A9A" w:rsidRPr="007B7204" w:rsidRDefault="00D42A9A" w:rsidP="00534723">
            <w:pPr>
              <w:pStyle w:val="TAC"/>
            </w:pPr>
            <w:r w:rsidRPr="007B7204">
              <w:t>IMD4</w:t>
            </w:r>
            <w:r w:rsidRPr="007B7204">
              <w:rPr>
                <w:vertAlign w:val="superscript"/>
              </w:rPr>
              <w:t>yy</w:t>
            </w:r>
          </w:p>
        </w:tc>
      </w:tr>
      <w:tr w:rsidR="00D42A9A" w:rsidRPr="007B7204" w14:paraId="1D5D39FC" w14:textId="77777777" w:rsidTr="00534723">
        <w:trPr>
          <w:trHeight w:val="22"/>
          <w:jc w:val="center"/>
        </w:trPr>
        <w:tc>
          <w:tcPr>
            <w:tcW w:w="1738" w:type="dxa"/>
            <w:vMerge/>
          </w:tcPr>
          <w:p w14:paraId="59805AB7" w14:textId="77777777" w:rsidR="00D42A9A" w:rsidRPr="007B7204" w:rsidRDefault="00D42A9A" w:rsidP="00534723">
            <w:pPr>
              <w:pStyle w:val="TAC"/>
            </w:pPr>
          </w:p>
        </w:tc>
        <w:tc>
          <w:tcPr>
            <w:tcW w:w="1146" w:type="dxa"/>
            <w:vAlign w:val="center"/>
          </w:tcPr>
          <w:p w14:paraId="2C250476" w14:textId="77777777" w:rsidR="00D42A9A" w:rsidRPr="007B7204" w:rsidRDefault="00D42A9A" w:rsidP="00534723">
            <w:pPr>
              <w:pStyle w:val="TAC"/>
            </w:pPr>
            <w:r w:rsidRPr="007B7204">
              <w:t>n77</w:t>
            </w:r>
          </w:p>
        </w:tc>
        <w:tc>
          <w:tcPr>
            <w:tcW w:w="1160" w:type="dxa"/>
            <w:tcBorders>
              <w:top w:val="single" w:sz="4" w:space="0" w:color="auto"/>
              <w:left w:val="single" w:sz="4" w:space="0" w:color="auto"/>
              <w:bottom w:val="single" w:sz="4" w:space="0" w:color="auto"/>
              <w:right w:val="single" w:sz="4" w:space="0" w:color="auto"/>
            </w:tcBorders>
            <w:vAlign w:val="center"/>
          </w:tcPr>
          <w:p w14:paraId="2328DE83" w14:textId="77777777" w:rsidR="00D42A9A" w:rsidRPr="007B7204" w:rsidRDefault="00D42A9A" w:rsidP="00534723">
            <w:pPr>
              <w:pStyle w:val="TAC"/>
            </w:pPr>
            <w:r w:rsidRPr="007B7204">
              <w:t>3305</w:t>
            </w:r>
          </w:p>
        </w:tc>
        <w:tc>
          <w:tcPr>
            <w:tcW w:w="746" w:type="dxa"/>
          </w:tcPr>
          <w:p w14:paraId="71ED118B" w14:textId="77777777" w:rsidR="00D42A9A" w:rsidRPr="007B7204" w:rsidRDefault="00D42A9A" w:rsidP="00534723">
            <w:pPr>
              <w:pStyle w:val="TAC"/>
            </w:pPr>
            <w:r w:rsidRPr="007B7204">
              <w:t>10</w:t>
            </w:r>
          </w:p>
        </w:tc>
        <w:tc>
          <w:tcPr>
            <w:tcW w:w="877" w:type="dxa"/>
          </w:tcPr>
          <w:p w14:paraId="2EC6E60D" w14:textId="77777777" w:rsidR="00D42A9A" w:rsidRPr="007B7204" w:rsidRDefault="00D42A9A" w:rsidP="00534723">
            <w:pPr>
              <w:pStyle w:val="TAC"/>
            </w:pPr>
            <w:r w:rsidRPr="007B7204">
              <w:t>50</w:t>
            </w:r>
          </w:p>
        </w:tc>
        <w:tc>
          <w:tcPr>
            <w:tcW w:w="1299" w:type="dxa"/>
            <w:tcBorders>
              <w:top w:val="single" w:sz="4" w:space="0" w:color="auto"/>
              <w:left w:val="single" w:sz="4" w:space="0" w:color="auto"/>
              <w:bottom w:val="single" w:sz="4" w:space="0" w:color="auto"/>
              <w:right w:val="single" w:sz="4" w:space="0" w:color="auto"/>
            </w:tcBorders>
            <w:vAlign w:val="center"/>
          </w:tcPr>
          <w:p w14:paraId="1F745193" w14:textId="77777777" w:rsidR="00D42A9A" w:rsidRPr="007B7204" w:rsidRDefault="00D42A9A" w:rsidP="00534723">
            <w:pPr>
              <w:pStyle w:val="TAC"/>
            </w:pPr>
            <w:r w:rsidRPr="007B7204">
              <w:t>3305</w:t>
            </w:r>
          </w:p>
        </w:tc>
        <w:tc>
          <w:tcPr>
            <w:tcW w:w="634" w:type="dxa"/>
          </w:tcPr>
          <w:p w14:paraId="4C6A2781" w14:textId="77777777" w:rsidR="00D42A9A" w:rsidRPr="007B7204" w:rsidRDefault="00D42A9A" w:rsidP="00534723">
            <w:pPr>
              <w:pStyle w:val="TAC"/>
            </w:pPr>
            <w:r w:rsidRPr="007B7204">
              <w:t>N/A</w:t>
            </w:r>
          </w:p>
        </w:tc>
        <w:tc>
          <w:tcPr>
            <w:tcW w:w="947" w:type="dxa"/>
          </w:tcPr>
          <w:p w14:paraId="1F7A550F" w14:textId="77777777" w:rsidR="00D42A9A" w:rsidRPr="007B7204" w:rsidRDefault="00D42A9A" w:rsidP="00534723">
            <w:pPr>
              <w:pStyle w:val="TAC"/>
            </w:pPr>
            <w:r w:rsidRPr="007B7204">
              <w:t>TDD</w:t>
            </w:r>
          </w:p>
        </w:tc>
        <w:tc>
          <w:tcPr>
            <w:tcW w:w="947" w:type="dxa"/>
            <w:vAlign w:val="center"/>
          </w:tcPr>
          <w:p w14:paraId="331DE815" w14:textId="77777777" w:rsidR="00D42A9A" w:rsidRPr="007B7204" w:rsidRDefault="00D42A9A" w:rsidP="00534723">
            <w:pPr>
              <w:pStyle w:val="TAC"/>
            </w:pPr>
            <w:r w:rsidRPr="007B7204">
              <w:t>N/A</w:t>
            </w:r>
          </w:p>
        </w:tc>
      </w:tr>
      <w:tr w:rsidR="00D42A9A" w14:paraId="7F14FC71" w14:textId="77777777" w:rsidTr="00534723">
        <w:trPr>
          <w:trHeight w:val="22"/>
          <w:jc w:val="center"/>
        </w:trPr>
        <w:tc>
          <w:tcPr>
            <w:tcW w:w="9494" w:type="dxa"/>
            <w:gridSpan w:val="9"/>
          </w:tcPr>
          <w:p w14:paraId="1C862F8C" w14:textId="77777777" w:rsidR="00D42A9A" w:rsidRPr="007B7204" w:rsidRDefault="00D42A9A" w:rsidP="00534723">
            <w:pPr>
              <w:pStyle w:val="TAN"/>
            </w:pPr>
            <w:r w:rsidRPr="007B7204">
              <w:t>NOTE YY:</w:t>
            </w:r>
            <w:r w:rsidRPr="007B7204">
              <w:tab/>
              <w:t>This band is subject to IMD5 also which MSD is not specified.</w:t>
            </w:r>
          </w:p>
          <w:p w14:paraId="62DACDC5" w14:textId="77777777" w:rsidR="00D42A9A" w:rsidRPr="00B848F9" w:rsidRDefault="00D42A9A" w:rsidP="00534723">
            <w:pPr>
              <w:pStyle w:val="TAN"/>
            </w:pPr>
            <w:r w:rsidRPr="007B7204">
              <w:t xml:space="preserve">NOTE </w:t>
            </w:r>
            <w:r w:rsidRPr="007B7204">
              <w:rPr>
                <w:lang w:val="en-US" w:eastAsia="zh-CN"/>
              </w:rPr>
              <w:t>ZZ</w:t>
            </w:r>
            <w:r w:rsidRPr="007B7204">
              <w:t>:</w:t>
            </w:r>
            <w:r w:rsidRPr="007B7204">
              <w:tab/>
            </w:r>
            <w:r w:rsidRPr="007B7204">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7B7204">
              <w:rPr>
                <w:lang w:eastAsia="ja-JP"/>
              </w:rPr>
              <w:t>.</w:t>
            </w:r>
          </w:p>
        </w:tc>
      </w:tr>
    </w:tbl>
    <w:p w14:paraId="6325813F" w14:textId="77777777" w:rsidR="00D42A9A" w:rsidRDefault="00D42A9A" w:rsidP="00D42A9A"/>
    <w:p w14:paraId="30DC3404" w14:textId="02C550DA" w:rsidR="00D42A9A" w:rsidRDefault="00D42A9A" w:rsidP="00D42A9A">
      <w:pPr>
        <w:pStyle w:val="Heading4"/>
        <w:tabs>
          <w:tab w:val="left" w:pos="0"/>
        </w:tabs>
        <w:ind w:left="0" w:firstLine="0"/>
        <w:rPr>
          <w:rFonts w:cs="Arial"/>
          <w:lang w:val="en-US" w:eastAsia="zh-CN"/>
        </w:rPr>
      </w:pPr>
      <w:bookmarkStart w:id="219" w:name="_Toc97547016"/>
      <w:r>
        <w:rPr>
          <w:rFonts w:cs="Arial"/>
        </w:rPr>
        <w:t>6.13.3</w:t>
      </w:r>
      <w:r>
        <w:rPr>
          <w:rFonts w:cs="Arial"/>
          <w:lang w:eastAsia="zh-CN"/>
        </w:rPr>
        <w:t>.2</w:t>
      </w:r>
      <w:r>
        <w:rPr>
          <w:rFonts w:cs="Arial"/>
          <w:lang w:eastAsia="zh-CN"/>
        </w:rPr>
        <w:tab/>
        <w:t>Power class 2 Case</w:t>
      </w:r>
      <w:r>
        <w:rPr>
          <w:rFonts w:cs="Arial"/>
          <w:lang w:val="en-US" w:eastAsia="zh-CN"/>
        </w:rPr>
        <w:t xml:space="preserve"> B</w:t>
      </w:r>
      <w:bookmarkEnd w:id="219"/>
    </w:p>
    <w:p w14:paraId="0AC44709" w14:textId="41DA83D7" w:rsidR="00D42A9A" w:rsidRDefault="00D42A9A" w:rsidP="00D42A9A">
      <w:pPr>
        <w:rPr>
          <w:iCs/>
          <w:lang w:eastAsia="zh-CN"/>
        </w:rPr>
      </w:pPr>
      <w:r>
        <w:rPr>
          <w:iCs/>
          <w:lang w:eastAsia="zh-CN"/>
        </w:rPr>
        <w:t xml:space="preserve">The additional MSD due to intermodulation for PC2 Case B CA_n5A-n14A-n77A are same as the Case A defined in Table 6.13.3.1-1. </w:t>
      </w:r>
    </w:p>
    <w:p w14:paraId="435CE878" w14:textId="0B8A1E8F" w:rsidR="0082720C" w:rsidRPr="004D3578" w:rsidRDefault="0082720C" w:rsidP="0082720C">
      <w:pPr>
        <w:pStyle w:val="Heading2"/>
        <w:rPr>
          <w:lang w:eastAsia="zh-CN"/>
        </w:rPr>
      </w:pPr>
      <w:bookmarkStart w:id="220" w:name="_Toc97547017"/>
      <w:r>
        <w:t>6.14</w:t>
      </w:r>
      <w:r w:rsidRPr="004D3578">
        <w:tab/>
      </w:r>
      <w:r>
        <w:rPr>
          <w:lang w:eastAsia="zh-CN"/>
        </w:rPr>
        <w:t>CA_n5-n7-n78</w:t>
      </w:r>
      <w:bookmarkEnd w:id="220"/>
    </w:p>
    <w:p w14:paraId="5E4F08FA" w14:textId="33E355CA" w:rsidR="0082720C" w:rsidRPr="001043CD" w:rsidRDefault="0082720C" w:rsidP="0082720C">
      <w:pPr>
        <w:pStyle w:val="Heading3"/>
        <w:rPr>
          <w:rFonts w:cs="Arial"/>
          <w:szCs w:val="28"/>
          <w:lang w:eastAsia="zh-CN"/>
        </w:rPr>
      </w:pPr>
      <w:bookmarkStart w:id="221" w:name="_Toc97547018"/>
      <w:r>
        <w:rPr>
          <w:rFonts w:cs="Arial"/>
          <w:szCs w:val="28"/>
          <w:lang w:eastAsia="zh-CN"/>
        </w:rPr>
        <w:t>6.14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21"/>
    </w:p>
    <w:p w14:paraId="1918404E" w14:textId="63E166D6" w:rsidR="0082720C" w:rsidRDefault="0082720C" w:rsidP="0082720C">
      <w:pPr>
        <w:pStyle w:val="TH"/>
        <w:rPr>
          <w:lang w:eastAsia="ja-JP"/>
        </w:rPr>
      </w:pPr>
      <w:r>
        <w:rPr>
          <w:lang w:val="en-US"/>
        </w:rPr>
        <w:t>Table 6.14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82720C" w14:paraId="349474BA"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67AFE0" w14:textId="77777777" w:rsidR="0082720C" w:rsidRPr="00D776B5" w:rsidRDefault="0082720C"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2FF69" w14:textId="77777777" w:rsidR="0082720C" w:rsidRPr="00D776B5" w:rsidRDefault="0082720C" w:rsidP="00BE1D47">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D5396" w14:textId="77777777" w:rsidR="0082720C" w:rsidRPr="00D776B5" w:rsidRDefault="0082720C"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C5F75" w14:textId="77777777" w:rsidR="0082720C" w:rsidRPr="00D776B5" w:rsidRDefault="0082720C"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06EDA9" w14:textId="77777777" w:rsidR="0082720C" w:rsidRPr="00D776B5" w:rsidRDefault="0082720C"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84449" w14:textId="77777777" w:rsidR="0082720C" w:rsidRPr="00D776B5" w:rsidRDefault="0082720C"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080D5" w14:textId="77777777" w:rsidR="0082720C" w:rsidRPr="00D776B5" w:rsidRDefault="0082720C"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B3CD4" w14:textId="77777777" w:rsidR="0082720C" w:rsidRPr="00D776B5" w:rsidRDefault="0082720C"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F95580" w14:textId="77777777" w:rsidR="0082720C" w:rsidRPr="00D776B5" w:rsidRDefault="0082720C"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51EA17" w14:textId="77777777" w:rsidR="0082720C" w:rsidRPr="00D776B5" w:rsidRDefault="0082720C"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8E3EFC" w14:textId="77777777" w:rsidR="0082720C" w:rsidRPr="00D776B5" w:rsidRDefault="0082720C"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132016" w14:textId="77777777" w:rsidR="0082720C" w:rsidRPr="00D776B5" w:rsidRDefault="0082720C"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C2E454" w14:textId="77777777" w:rsidR="0082720C" w:rsidRPr="00D776B5" w:rsidRDefault="0082720C"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BE3990" w14:textId="77777777" w:rsidR="0082720C" w:rsidRPr="00D776B5" w:rsidRDefault="0082720C"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B33B5A" w14:textId="77777777" w:rsidR="0082720C" w:rsidRPr="00D776B5" w:rsidRDefault="0082720C"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F8D711" w14:textId="77777777" w:rsidR="0082720C" w:rsidRPr="00D776B5" w:rsidRDefault="0082720C"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F8C40" w14:textId="77777777" w:rsidR="0082720C" w:rsidRPr="00D776B5" w:rsidRDefault="0082720C" w:rsidP="00BE1D47">
            <w:pPr>
              <w:pStyle w:val="TAH"/>
            </w:pPr>
            <w:r w:rsidRPr="00D776B5">
              <w:t>Bandwidth combination set</w:t>
            </w:r>
          </w:p>
        </w:tc>
      </w:tr>
      <w:tr w:rsidR="0082720C" w14:paraId="746983CA" w14:textId="77777777" w:rsidTr="00BE1D4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E4ED89D" w14:textId="77777777" w:rsidR="0082720C" w:rsidRDefault="0082720C" w:rsidP="00BE1D47">
            <w:pPr>
              <w:pStyle w:val="TAC"/>
              <w:rPr>
                <w:color w:val="000000"/>
              </w:rPr>
            </w:pPr>
            <w:r w:rsidRPr="00973264">
              <w:rPr>
                <w:rFonts w:eastAsia="SimSun"/>
                <w:lang w:eastAsia="zh-CN"/>
              </w:rPr>
              <w:t>CA_n5A-n7A-n78A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8DF17" w14:textId="77777777" w:rsidR="0082720C" w:rsidRDefault="0082720C" w:rsidP="00BE1D47">
            <w:pPr>
              <w:pStyle w:val="TAC"/>
            </w:pPr>
            <w:r>
              <w:t>CA_n5A-n78A</w:t>
            </w:r>
          </w:p>
          <w:p w14:paraId="27F37051" w14:textId="77777777" w:rsidR="0082720C" w:rsidRDefault="0082720C" w:rsidP="00BE1D47">
            <w:pPr>
              <w:pStyle w:val="TAC"/>
              <w:rPr>
                <w:color w:val="000000"/>
                <w:lang w:val="en-US" w:eastAsia="zh-CN" w:bidi="ar"/>
              </w:rPr>
            </w:pPr>
            <w:r>
              <w:t>CA_n7A-n78A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889C0" w14:textId="77777777" w:rsidR="0082720C" w:rsidRDefault="0082720C"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3958AD" w14:textId="77777777" w:rsidR="0082720C" w:rsidRDefault="0082720C"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0BBB16" w14:textId="77777777" w:rsidR="0082720C" w:rsidRDefault="0082720C"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53DD1" w14:textId="77777777" w:rsidR="0082720C" w:rsidRDefault="0082720C"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15A76" w14:textId="77777777" w:rsidR="0082720C" w:rsidRDefault="0082720C"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282B0D" w14:textId="77777777" w:rsidR="0082720C" w:rsidRDefault="0082720C"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083E74"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50D2D6"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54EC2"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B3B59"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09B21"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BF3A4"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EAC54" w14:textId="77777777" w:rsidR="0082720C" w:rsidRDefault="0082720C"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5CC83" w14:textId="77777777" w:rsidR="0082720C" w:rsidRDefault="0082720C"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B387B2" w14:textId="77777777" w:rsidR="0082720C" w:rsidRDefault="0082720C" w:rsidP="00BE1D47">
            <w:pPr>
              <w:pStyle w:val="TAC"/>
            </w:pPr>
            <w:r>
              <w:rPr>
                <w:lang w:val="en-US" w:eastAsia="zh-CN" w:bidi="ar"/>
              </w:rPr>
              <w:t>0</w:t>
            </w:r>
          </w:p>
        </w:tc>
      </w:tr>
      <w:tr w:rsidR="0082720C" w14:paraId="5045ED52"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EF1CB35" w14:textId="77777777" w:rsidR="0082720C" w:rsidRDefault="0082720C"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0D563D" w14:textId="77777777" w:rsidR="0082720C" w:rsidRDefault="0082720C"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265E3" w14:textId="77777777" w:rsidR="0082720C" w:rsidRDefault="0082720C" w:rsidP="00BE1D47">
            <w:pPr>
              <w:pStyle w:val="TAC"/>
              <w:rPr>
                <w:color w:val="000000"/>
              </w:rPr>
            </w:pPr>
            <w:r>
              <w:t>n7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B7587" w14:textId="77777777" w:rsidR="0082720C" w:rsidRDefault="0082720C"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D8A180" w14:textId="77777777" w:rsidR="0082720C" w:rsidRDefault="0082720C"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B85CBB" w14:textId="77777777" w:rsidR="0082720C" w:rsidRDefault="0082720C"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A3260" w14:textId="77777777" w:rsidR="0082720C" w:rsidRDefault="0082720C"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B4872" w14:textId="77777777" w:rsidR="0082720C" w:rsidRDefault="0082720C"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70067" w14:textId="77777777" w:rsidR="0082720C" w:rsidRDefault="0082720C"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7731BA" w14:textId="77777777" w:rsidR="0082720C" w:rsidRDefault="0082720C"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BBA341" w14:textId="77777777" w:rsidR="0082720C" w:rsidRDefault="0082720C"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72EA06"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8DA4C"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B6196"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B985F" w14:textId="77777777" w:rsidR="0082720C" w:rsidRDefault="0082720C"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16F65" w14:textId="77777777" w:rsidR="0082720C" w:rsidRDefault="0082720C"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BB4B55" w14:textId="77777777" w:rsidR="0082720C" w:rsidRDefault="0082720C" w:rsidP="00BE1D47">
            <w:pPr>
              <w:jc w:val="center"/>
              <w:rPr>
                <w:rFonts w:ascii="Arial" w:hAnsi="Arial" w:cs="Arial"/>
                <w:color w:val="000000"/>
                <w:sz w:val="18"/>
                <w:szCs w:val="18"/>
              </w:rPr>
            </w:pPr>
          </w:p>
        </w:tc>
      </w:tr>
      <w:tr w:rsidR="0082720C" w14:paraId="557A31DF"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5AE3CEE" w14:textId="77777777" w:rsidR="0082720C" w:rsidRDefault="0082720C"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43DA5" w14:textId="77777777" w:rsidR="0082720C" w:rsidRDefault="0082720C"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DABD9" w14:textId="77777777" w:rsidR="0082720C" w:rsidRDefault="0082720C" w:rsidP="00BE1D47">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6738E"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1BF29E" w14:textId="77777777" w:rsidR="0082720C" w:rsidRDefault="0082720C"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75DAE" w14:textId="77777777" w:rsidR="0082720C" w:rsidRDefault="0082720C"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11C497" w14:textId="77777777" w:rsidR="0082720C" w:rsidRDefault="0082720C"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F8960" w14:textId="77777777" w:rsidR="0082720C" w:rsidRDefault="0082720C"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634BE" w14:textId="77777777" w:rsidR="0082720C" w:rsidRDefault="0082720C"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922314" w14:textId="77777777" w:rsidR="0082720C" w:rsidRDefault="0082720C"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58B019" w14:textId="77777777" w:rsidR="0082720C" w:rsidRDefault="0082720C"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689669" w14:textId="77777777" w:rsidR="0082720C" w:rsidRDefault="0082720C" w:rsidP="00BE1D47">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F0033" w14:textId="77777777" w:rsidR="0082720C" w:rsidRDefault="0082720C" w:rsidP="00BE1D47">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979E5D" w14:textId="77777777" w:rsidR="0082720C" w:rsidRDefault="0082720C" w:rsidP="00BE1D47">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316C1" w14:textId="77777777" w:rsidR="0082720C" w:rsidRDefault="0082720C" w:rsidP="00BE1D47">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AC89BB" w14:textId="77777777" w:rsidR="0082720C" w:rsidRDefault="0082720C" w:rsidP="00BE1D47">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2CBDCD" w14:textId="77777777" w:rsidR="0082720C" w:rsidRDefault="0082720C" w:rsidP="00BE1D47">
            <w:pPr>
              <w:jc w:val="center"/>
              <w:rPr>
                <w:rFonts w:ascii="Arial" w:hAnsi="Arial" w:cs="Arial"/>
                <w:color w:val="000000"/>
                <w:sz w:val="18"/>
                <w:szCs w:val="18"/>
              </w:rPr>
            </w:pPr>
          </w:p>
        </w:tc>
      </w:tr>
      <w:tr w:rsidR="0082720C" w14:paraId="0F2FD303" w14:textId="77777777" w:rsidTr="00BE1D4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BD80E07" w14:textId="77777777" w:rsidR="0082720C" w:rsidRDefault="0082720C" w:rsidP="00BE1D47">
            <w:pPr>
              <w:pStyle w:val="TAC"/>
              <w:rPr>
                <w:color w:val="000000"/>
              </w:rPr>
            </w:pPr>
            <w:r w:rsidRPr="00973264">
              <w:rPr>
                <w:rFonts w:eastAsia="SimSun"/>
                <w:lang w:eastAsia="zh-CN"/>
              </w:rPr>
              <w:t>CA_n5A-n7</w:t>
            </w:r>
            <w:r>
              <w:rPr>
                <w:rFonts w:eastAsia="SimSun"/>
                <w:lang w:eastAsia="zh-CN"/>
              </w:rPr>
              <w:t>B</w:t>
            </w:r>
            <w:r w:rsidRPr="00973264">
              <w:rPr>
                <w:rFonts w:eastAsia="SimSun"/>
                <w:lang w:eastAsia="zh-CN"/>
              </w:rPr>
              <w:t>-n78A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9F1077" w14:textId="77777777" w:rsidR="0082720C" w:rsidRDefault="0082720C" w:rsidP="00BE1D47">
            <w:pPr>
              <w:pStyle w:val="TAC"/>
            </w:pPr>
            <w:r>
              <w:t>CA_n5A-n78A</w:t>
            </w:r>
          </w:p>
          <w:p w14:paraId="03476A9E" w14:textId="77777777" w:rsidR="0082720C" w:rsidRDefault="0082720C" w:rsidP="00BE1D47">
            <w:pPr>
              <w:pStyle w:val="TAC"/>
              <w:rPr>
                <w:color w:val="000000"/>
                <w:lang w:val="en-US" w:eastAsia="zh-CN" w:bidi="ar"/>
              </w:rPr>
            </w:pPr>
            <w:r>
              <w:t>CA_n7A-n78A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1EA84" w14:textId="77777777" w:rsidR="0082720C" w:rsidRDefault="0082720C"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EAFDC" w14:textId="77777777" w:rsidR="0082720C" w:rsidRDefault="0082720C"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4D5699" w14:textId="77777777" w:rsidR="0082720C" w:rsidRDefault="0082720C"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016F5" w14:textId="77777777" w:rsidR="0082720C" w:rsidRDefault="0082720C"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7D73A4" w14:textId="77777777" w:rsidR="0082720C" w:rsidRDefault="0082720C"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A5516" w14:textId="77777777" w:rsidR="0082720C" w:rsidRDefault="0082720C"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2F0629"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0C0C38"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D7219"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4EFF6F"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A1175"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6C5799"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6954DB" w14:textId="77777777" w:rsidR="0082720C" w:rsidRDefault="0082720C"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95251" w14:textId="77777777" w:rsidR="0082720C" w:rsidRDefault="0082720C"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07B176" w14:textId="77777777" w:rsidR="0082720C" w:rsidRDefault="0082720C" w:rsidP="00BE1D47">
            <w:pPr>
              <w:pStyle w:val="TAC"/>
            </w:pPr>
            <w:r>
              <w:rPr>
                <w:lang w:val="en-US" w:eastAsia="zh-CN" w:bidi="ar"/>
              </w:rPr>
              <w:t>0</w:t>
            </w:r>
          </w:p>
        </w:tc>
      </w:tr>
      <w:tr w:rsidR="0082720C" w14:paraId="793FF15C"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8BED715" w14:textId="77777777" w:rsidR="0082720C" w:rsidRDefault="0082720C"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E14ED" w14:textId="77777777" w:rsidR="0082720C" w:rsidRDefault="0082720C"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588D6" w14:textId="77777777" w:rsidR="0082720C" w:rsidRDefault="0082720C" w:rsidP="00BE1D47">
            <w:pPr>
              <w:pStyle w:val="TAC"/>
              <w:rPr>
                <w:color w:val="000000"/>
              </w:rPr>
            </w:pPr>
            <w:r>
              <w:t>n7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DF512F" w14:textId="77777777" w:rsidR="0082720C" w:rsidRPr="00973264" w:rsidRDefault="0082720C" w:rsidP="00BE1D47">
            <w:pPr>
              <w:pStyle w:val="TAC"/>
              <w:rPr>
                <w:color w:val="000000"/>
                <w:szCs w:val="18"/>
              </w:rPr>
            </w:pPr>
            <w:r w:rsidRPr="00973264">
              <w:rPr>
                <w:szCs w:val="18"/>
              </w:rPr>
              <w:t>See CA_n7B Bandwidth Combination Set 0 in Table 5.5A.1-1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A50F1" w14:textId="77777777" w:rsidR="0082720C" w:rsidRDefault="0082720C" w:rsidP="00BE1D47">
            <w:pPr>
              <w:jc w:val="center"/>
              <w:rPr>
                <w:rFonts w:ascii="Arial" w:hAnsi="Arial" w:cs="Arial"/>
                <w:color w:val="000000"/>
                <w:sz w:val="18"/>
                <w:szCs w:val="18"/>
              </w:rPr>
            </w:pPr>
          </w:p>
        </w:tc>
      </w:tr>
      <w:tr w:rsidR="0082720C" w14:paraId="2F6BDA5C"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51B3F06" w14:textId="77777777" w:rsidR="0082720C" w:rsidRDefault="0082720C"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D9289" w14:textId="77777777" w:rsidR="0082720C" w:rsidRDefault="0082720C"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B64F1" w14:textId="77777777" w:rsidR="0082720C" w:rsidRDefault="0082720C" w:rsidP="00BE1D47">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C3CDB"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76616" w14:textId="77777777" w:rsidR="0082720C" w:rsidRDefault="0082720C"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34539A" w14:textId="77777777" w:rsidR="0082720C" w:rsidRDefault="0082720C"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80D38" w14:textId="77777777" w:rsidR="0082720C" w:rsidRDefault="0082720C"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9FE1C0" w14:textId="77777777" w:rsidR="0082720C" w:rsidRDefault="0082720C"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A47CBB" w14:textId="77777777" w:rsidR="0082720C" w:rsidRDefault="0082720C"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52070C" w14:textId="77777777" w:rsidR="0082720C" w:rsidRDefault="0082720C"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52D88" w14:textId="77777777" w:rsidR="0082720C" w:rsidRDefault="0082720C"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06989" w14:textId="77777777" w:rsidR="0082720C" w:rsidRDefault="0082720C" w:rsidP="00BE1D47">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D9046" w14:textId="77777777" w:rsidR="0082720C" w:rsidRDefault="0082720C" w:rsidP="00BE1D47">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84AFA9" w14:textId="77777777" w:rsidR="0082720C" w:rsidRDefault="0082720C" w:rsidP="00BE1D47">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3C542" w14:textId="77777777" w:rsidR="0082720C" w:rsidRDefault="0082720C" w:rsidP="00BE1D47">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C326CE" w14:textId="77777777" w:rsidR="0082720C" w:rsidRDefault="0082720C" w:rsidP="00BE1D47">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B47EA9" w14:textId="77777777" w:rsidR="0082720C" w:rsidRDefault="0082720C" w:rsidP="00BE1D47">
            <w:pPr>
              <w:jc w:val="center"/>
              <w:rPr>
                <w:rFonts w:ascii="Arial" w:hAnsi="Arial" w:cs="Arial"/>
                <w:color w:val="000000"/>
                <w:sz w:val="18"/>
                <w:szCs w:val="18"/>
              </w:rPr>
            </w:pPr>
          </w:p>
        </w:tc>
      </w:tr>
    </w:tbl>
    <w:p w14:paraId="57A4C167" w14:textId="77777777" w:rsidR="0082720C" w:rsidRDefault="0082720C" w:rsidP="0082720C">
      <w:pPr>
        <w:rPr>
          <w:sz w:val="16"/>
          <w:szCs w:val="16"/>
          <w:lang w:eastAsia="zh-CN"/>
        </w:rPr>
      </w:pPr>
    </w:p>
    <w:p w14:paraId="669C7F48" w14:textId="60767157" w:rsidR="0082720C" w:rsidRPr="001043CD" w:rsidRDefault="0082720C" w:rsidP="0082720C">
      <w:pPr>
        <w:pStyle w:val="Heading3"/>
        <w:rPr>
          <w:lang w:val="en-US" w:eastAsia="zh-CN"/>
        </w:rPr>
      </w:pPr>
      <w:bookmarkStart w:id="222" w:name="_Toc97547019"/>
      <w:r>
        <w:rPr>
          <w:lang w:eastAsia="zh-CN"/>
        </w:rPr>
        <w:t>6.14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22"/>
    </w:p>
    <w:p w14:paraId="1CCBD875" w14:textId="55A28D3A" w:rsidR="0082720C" w:rsidRDefault="0082720C" w:rsidP="0082720C">
      <w:pPr>
        <w:pStyle w:val="TH"/>
        <w:rPr>
          <w:lang w:eastAsia="zh-CN"/>
        </w:rPr>
      </w:pPr>
      <w:r>
        <w:t>Table 6.14.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2720C" w:rsidRPr="00530DFD" w14:paraId="29C68B37" w14:textId="77777777" w:rsidTr="00BE1D47">
        <w:trPr>
          <w:trHeight w:val="383"/>
          <w:jc w:val="center"/>
        </w:trPr>
        <w:tc>
          <w:tcPr>
            <w:tcW w:w="1679" w:type="dxa"/>
          </w:tcPr>
          <w:p w14:paraId="533BB82D" w14:textId="77777777" w:rsidR="0082720C" w:rsidRPr="00EC6D89" w:rsidRDefault="0082720C" w:rsidP="00BE1D47">
            <w:pPr>
              <w:pStyle w:val="TAH"/>
              <w:rPr>
                <w:lang w:val="en-US" w:eastAsia="zh-CN"/>
              </w:rPr>
            </w:pPr>
            <w:r w:rsidRPr="00B0188E">
              <w:rPr>
                <w:lang w:val="en-US" w:eastAsia="zh-CN"/>
              </w:rPr>
              <w:t>Uplink CA configuration</w:t>
            </w:r>
          </w:p>
        </w:tc>
        <w:tc>
          <w:tcPr>
            <w:tcW w:w="2045" w:type="dxa"/>
            <w:shd w:val="clear" w:color="auto" w:fill="auto"/>
          </w:tcPr>
          <w:p w14:paraId="35156E9D" w14:textId="77777777" w:rsidR="0082720C" w:rsidRPr="00530DFD" w:rsidRDefault="0082720C"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78</w:t>
            </w:r>
          </w:p>
        </w:tc>
        <w:tc>
          <w:tcPr>
            <w:tcW w:w="1641" w:type="dxa"/>
            <w:shd w:val="clear" w:color="auto" w:fill="auto"/>
          </w:tcPr>
          <w:p w14:paraId="124155D4" w14:textId="77777777" w:rsidR="0082720C" w:rsidRPr="00530DFD" w:rsidRDefault="0082720C"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F8662DB" w14:textId="77777777" w:rsidR="0082720C" w:rsidRPr="00530DFD" w:rsidRDefault="0082720C" w:rsidP="00BE1D47">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118B5848" w14:textId="77777777" w:rsidR="0082720C" w:rsidRPr="00530DFD" w:rsidRDefault="0082720C" w:rsidP="00BE1D47">
            <w:pPr>
              <w:pStyle w:val="TAH"/>
              <w:rPr>
                <w:lang w:val="en-US" w:eastAsia="zh-CN"/>
              </w:rPr>
            </w:pPr>
            <w:r w:rsidRPr="00530DFD">
              <w:rPr>
                <w:rFonts w:hint="eastAsia"/>
                <w:lang w:val="en-US" w:eastAsia="zh-CN"/>
              </w:rPr>
              <w:t xml:space="preserve">Carrier </w:t>
            </w:r>
            <w:r>
              <w:rPr>
                <w:lang w:val="en-US" w:eastAsia="zh-CN"/>
              </w:rPr>
              <w:t xml:space="preserve">n78 </w:t>
            </w:r>
            <w:r w:rsidRPr="00530DFD">
              <w:rPr>
                <w:rFonts w:hint="eastAsia"/>
                <w:lang w:val="en-US" w:eastAsia="zh-CN"/>
              </w:rPr>
              <w:t>power class</w:t>
            </w:r>
          </w:p>
        </w:tc>
      </w:tr>
      <w:tr w:rsidR="0082720C" w:rsidRPr="00530DFD" w14:paraId="2C4D316C" w14:textId="77777777" w:rsidTr="00BE1D47">
        <w:trPr>
          <w:trHeight w:val="192"/>
          <w:jc w:val="center"/>
        </w:trPr>
        <w:tc>
          <w:tcPr>
            <w:tcW w:w="1679" w:type="dxa"/>
            <w:vMerge w:val="restart"/>
            <w:vAlign w:val="center"/>
          </w:tcPr>
          <w:p w14:paraId="40D77447" w14:textId="77777777" w:rsidR="0082720C" w:rsidRPr="00AE608E" w:rsidRDefault="0082720C" w:rsidP="00BE1D47">
            <w:pPr>
              <w:pStyle w:val="TAL"/>
              <w:keepNext w:val="0"/>
              <w:widowControl w:val="0"/>
              <w:jc w:val="both"/>
              <w:rPr>
                <w:lang w:eastAsia="zh-CN"/>
              </w:rPr>
            </w:pPr>
            <w:r>
              <w:t>CA_n5A-n78A</w:t>
            </w:r>
          </w:p>
        </w:tc>
        <w:tc>
          <w:tcPr>
            <w:tcW w:w="2045" w:type="dxa"/>
            <w:shd w:val="clear" w:color="auto" w:fill="auto"/>
          </w:tcPr>
          <w:p w14:paraId="2494A395" w14:textId="77777777" w:rsidR="0082720C" w:rsidRPr="002C7612" w:rsidRDefault="0082720C" w:rsidP="00BE1D47">
            <w:pPr>
              <w:pStyle w:val="TAL"/>
              <w:keepNext w:val="0"/>
              <w:widowControl w:val="0"/>
              <w:jc w:val="both"/>
              <w:rPr>
                <w:rFonts w:cs="Arial"/>
              </w:rPr>
            </w:pPr>
            <w:r w:rsidRPr="002C7612">
              <w:rPr>
                <w:rFonts w:cs="Arial"/>
              </w:rPr>
              <w:t>Case a</w:t>
            </w:r>
          </w:p>
        </w:tc>
        <w:tc>
          <w:tcPr>
            <w:tcW w:w="1641" w:type="dxa"/>
            <w:shd w:val="clear" w:color="auto" w:fill="auto"/>
          </w:tcPr>
          <w:p w14:paraId="75545228" w14:textId="77777777" w:rsidR="0082720C" w:rsidRPr="002C7612" w:rsidRDefault="0082720C" w:rsidP="00BE1D47">
            <w:pPr>
              <w:pStyle w:val="TAL"/>
              <w:keepNext w:val="0"/>
              <w:widowControl w:val="0"/>
              <w:jc w:val="both"/>
              <w:rPr>
                <w:rFonts w:cs="Arial"/>
              </w:rPr>
            </w:pPr>
            <w:r w:rsidRPr="002C7612">
              <w:rPr>
                <w:rFonts w:cs="Arial"/>
              </w:rPr>
              <w:t>26dBm</w:t>
            </w:r>
          </w:p>
        </w:tc>
        <w:tc>
          <w:tcPr>
            <w:tcW w:w="1681" w:type="dxa"/>
            <w:shd w:val="clear" w:color="auto" w:fill="auto"/>
          </w:tcPr>
          <w:p w14:paraId="3EE0D03A" w14:textId="77777777" w:rsidR="0082720C" w:rsidRPr="002C7612" w:rsidRDefault="0082720C" w:rsidP="00BE1D47">
            <w:pPr>
              <w:pStyle w:val="TAL"/>
              <w:keepNext w:val="0"/>
              <w:widowControl w:val="0"/>
              <w:jc w:val="both"/>
              <w:rPr>
                <w:rFonts w:cs="Arial"/>
              </w:rPr>
            </w:pPr>
            <w:r w:rsidRPr="002C7612">
              <w:rPr>
                <w:rFonts w:cs="Arial"/>
              </w:rPr>
              <w:t>23dBm</w:t>
            </w:r>
          </w:p>
        </w:tc>
        <w:tc>
          <w:tcPr>
            <w:tcW w:w="1660" w:type="dxa"/>
            <w:shd w:val="clear" w:color="auto" w:fill="auto"/>
          </w:tcPr>
          <w:p w14:paraId="51A1191C" w14:textId="77777777" w:rsidR="0082720C" w:rsidRPr="002C7612" w:rsidRDefault="0082720C" w:rsidP="00BE1D47">
            <w:pPr>
              <w:pStyle w:val="TAL"/>
              <w:keepNext w:val="0"/>
              <w:widowControl w:val="0"/>
              <w:jc w:val="both"/>
              <w:rPr>
                <w:rFonts w:cs="Arial"/>
              </w:rPr>
            </w:pPr>
            <w:r w:rsidRPr="002C7612">
              <w:rPr>
                <w:rFonts w:cs="Arial"/>
              </w:rPr>
              <w:t>23dBm</w:t>
            </w:r>
          </w:p>
        </w:tc>
      </w:tr>
      <w:tr w:rsidR="0082720C" w:rsidRPr="00530DFD" w14:paraId="7F7D135C" w14:textId="77777777" w:rsidTr="00BE1D47">
        <w:trPr>
          <w:trHeight w:val="192"/>
          <w:jc w:val="center"/>
        </w:trPr>
        <w:tc>
          <w:tcPr>
            <w:tcW w:w="1679" w:type="dxa"/>
            <w:vMerge/>
          </w:tcPr>
          <w:p w14:paraId="286DC571" w14:textId="77777777" w:rsidR="0082720C" w:rsidRPr="00AE608E" w:rsidRDefault="0082720C" w:rsidP="00BE1D47">
            <w:pPr>
              <w:pStyle w:val="TAL"/>
              <w:keepNext w:val="0"/>
              <w:widowControl w:val="0"/>
              <w:jc w:val="both"/>
              <w:rPr>
                <w:rFonts w:cs="Arial"/>
                <w:kern w:val="2"/>
                <w:szCs w:val="18"/>
                <w:lang w:val="en-US" w:eastAsia="zh-CN"/>
              </w:rPr>
            </w:pPr>
          </w:p>
        </w:tc>
        <w:tc>
          <w:tcPr>
            <w:tcW w:w="2045" w:type="dxa"/>
            <w:shd w:val="clear" w:color="auto" w:fill="auto"/>
          </w:tcPr>
          <w:p w14:paraId="163C454A" w14:textId="77777777" w:rsidR="0082720C" w:rsidRPr="002C7612" w:rsidRDefault="0082720C" w:rsidP="00BE1D47">
            <w:pPr>
              <w:pStyle w:val="TAL"/>
              <w:keepNext w:val="0"/>
              <w:widowControl w:val="0"/>
              <w:jc w:val="both"/>
              <w:rPr>
                <w:rFonts w:cs="Arial"/>
              </w:rPr>
            </w:pPr>
            <w:r w:rsidRPr="002C7612">
              <w:rPr>
                <w:rFonts w:cs="Arial"/>
              </w:rPr>
              <w:t>Case b</w:t>
            </w:r>
          </w:p>
        </w:tc>
        <w:tc>
          <w:tcPr>
            <w:tcW w:w="1641" w:type="dxa"/>
            <w:shd w:val="clear" w:color="auto" w:fill="auto"/>
          </w:tcPr>
          <w:p w14:paraId="213AD511" w14:textId="77777777" w:rsidR="0082720C" w:rsidRPr="002C7612" w:rsidRDefault="0082720C" w:rsidP="00BE1D47">
            <w:pPr>
              <w:pStyle w:val="TAL"/>
              <w:keepNext w:val="0"/>
              <w:widowControl w:val="0"/>
              <w:jc w:val="both"/>
              <w:rPr>
                <w:rFonts w:cs="Arial"/>
              </w:rPr>
            </w:pPr>
            <w:r w:rsidRPr="002C7612">
              <w:rPr>
                <w:rFonts w:cs="Arial"/>
              </w:rPr>
              <w:t>26dBm</w:t>
            </w:r>
          </w:p>
        </w:tc>
        <w:tc>
          <w:tcPr>
            <w:tcW w:w="1681" w:type="dxa"/>
            <w:shd w:val="clear" w:color="auto" w:fill="auto"/>
          </w:tcPr>
          <w:p w14:paraId="690CB4F4" w14:textId="77777777" w:rsidR="0082720C" w:rsidRPr="002C7612" w:rsidRDefault="0082720C" w:rsidP="00BE1D47">
            <w:pPr>
              <w:pStyle w:val="TAL"/>
              <w:keepNext w:val="0"/>
              <w:widowControl w:val="0"/>
              <w:jc w:val="both"/>
              <w:rPr>
                <w:rFonts w:cs="Arial"/>
              </w:rPr>
            </w:pPr>
            <w:r w:rsidRPr="002C7612">
              <w:rPr>
                <w:rFonts w:cs="Arial"/>
              </w:rPr>
              <w:t>23dBm</w:t>
            </w:r>
          </w:p>
        </w:tc>
        <w:tc>
          <w:tcPr>
            <w:tcW w:w="1660" w:type="dxa"/>
            <w:shd w:val="clear" w:color="auto" w:fill="auto"/>
          </w:tcPr>
          <w:p w14:paraId="2786F54B" w14:textId="77777777" w:rsidR="0082720C" w:rsidRPr="002C7612" w:rsidRDefault="0082720C" w:rsidP="00BE1D47">
            <w:pPr>
              <w:pStyle w:val="TAL"/>
              <w:keepNext w:val="0"/>
              <w:widowControl w:val="0"/>
              <w:jc w:val="both"/>
              <w:rPr>
                <w:rFonts w:cs="Arial"/>
              </w:rPr>
            </w:pPr>
            <w:r w:rsidRPr="002C7612">
              <w:rPr>
                <w:rFonts w:cs="Arial"/>
              </w:rPr>
              <w:t>26dBm</w:t>
            </w:r>
          </w:p>
        </w:tc>
      </w:tr>
    </w:tbl>
    <w:p w14:paraId="7C5CBDCF" w14:textId="77777777" w:rsidR="0082720C" w:rsidRPr="00884AB9" w:rsidRDefault="0082720C" w:rsidP="0082720C">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0CEAA51D" w14:textId="14E3B0FA" w:rsidR="0082720C" w:rsidRDefault="0082720C" w:rsidP="0082720C">
      <w:pPr>
        <w:pStyle w:val="TH"/>
        <w:rPr>
          <w:lang w:eastAsia="zh-CN"/>
        </w:rPr>
      </w:pPr>
      <w:r>
        <w:t>Table 6.14.</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2720C" w:rsidRPr="00530DFD" w14:paraId="649459F2" w14:textId="77777777" w:rsidTr="00BE1D47">
        <w:trPr>
          <w:trHeight w:val="383"/>
          <w:jc w:val="center"/>
        </w:trPr>
        <w:tc>
          <w:tcPr>
            <w:tcW w:w="1679" w:type="dxa"/>
          </w:tcPr>
          <w:p w14:paraId="20CD0734" w14:textId="77777777" w:rsidR="0082720C" w:rsidRPr="00EC6D89" w:rsidRDefault="0082720C" w:rsidP="00BE1D47">
            <w:pPr>
              <w:pStyle w:val="TAH"/>
              <w:rPr>
                <w:lang w:val="en-US" w:eastAsia="zh-CN"/>
              </w:rPr>
            </w:pPr>
            <w:r w:rsidRPr="00B0188E">
              <w:rPr>
                <w:lang w:val="en-US" w:eastAsia="zh-CN"/>
              </w:rPr>
              <w:t>Uplink CA configuration</w:t>
            </w:r>
          </w:p>
        </w:tc>
        <w:tc>
          <w:tcPr>
            <w:tcW w:w="2045" w:type="dxa"/>
            <w:shd w:val="clear" w:color="auto" w:fill="auto"/>
          </w:tcPr>
          <w:p w14:paraId="749A1C2C" w14:textId="77777777" w:rsidR="0082720C" w:rsidRPr="00530DFD" w:rsidRDefault="0082720C"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7</w:t>
            </w:r>
            <w:r w:rsidRPr="00EC6D89">
              <w:rPr>
                <w:lang w:val="en-US" w:eastAsia="zh-CN"/>
              </w:rPr>
              <w:t>-n</w:t>
            </w:r>
            <w:r>
              <w:rPr>
                <w:lang w:val="en-US" w:eastAsia="zh-CN"/>
              </w:rPr>
              <w:t>78</w:t>
            </w:r>
          </w:p>
        </w:tc>
        <w:tc>
          <w:tcPr>
            <w:tcW w:w="1641" w:type="dxa"/>
            <w:shd w:val="clear" w:color="auto" w:fill="auto"/>
          </w:tcPr>
          <w:p w14:paraId="5737AC5C" w14:textId="77777777" w:rsidR="0082720C" w:rsidRPr="00530DFD" w:rsidRDefault="0082720C"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DDC2050" w14:textId="77777777" w:rsidR="0082720C" w:rsidRPr="00530DFD" w:rsidRDefault="0082720C" w:rsidP="00BE1D47">
            <w:pPr>
              <w:pStyle w:val="TAH"/>
              <w:rPr>
                <w:lang w:val="en-US" w:eastAsia="zh-CN"/>
              </w:rPr>
            </w:pPr>
            <w:r w:rsidRPr="00530DFD">
              <w:rPr>
                <w:rFonts w:hint="eastAsia"/>
                <w:lang w:val="en-US" w:eastAsia="zh-CN"/>
              </w:rPr>
              <w:t xml:space="preserve">Carrier </w:t>
            </w:r>
            <w:r>
              <w:rPr>
                <w:lang w:val="en-US" w:eastAsia="zh-CN"/>
              </w:rPr>
              <w:t>n7</w:t>
            </w:r>
            <w:r w:rsidRPr="00530DFD">
              <w:rPr>
                <w:rFonts w:hint="eastAsia"/>
                <w:lang w:val="en-US" w:eastAsia="zh-CN"/>
              </w:rPr>
              <w:t xml:space="preserve"> power class</w:t>
            </w:r>
          </w:p>
        </w:tc>
        <w:tc>
          <w:tcPr>
            <w:tcW w:w="1660" w:type="dxa"/>
            <w:shd w:val="clear" w:color="auto" w:fill="auto"/>
          </w:tcPr>
          <w:p w14:paraId="50D05D33" w14:textId="77777777" w:rsidR="0082720C" w:rsidRPr="00530DFD" w:rsidRDefault="0082720C" w:rsidP="00BE1D47">
            <w:pPr>
              <w:pStyle w:val="TAH"/>
              <w:rPr>
                <w:lang w:val="en-US" w:eastAsia="zh-CN"/>
              </w:rPr>
            </w:pPr>
            <w:r w:rsidRPr="00530DFD">
              <w:rPr>
                <w:rFonts w:hint="eastAsia"/>
                <w:lang w:val="en-US" w:eastAsia="zh-CN"/>
              </w:rPr>
              <w:t xml:space="preserve">Carrier </w:t>
            </w:r>
            <w:r>
              <w:rPr>
                <w:lang w:val="en-US" w:eastAsia="zh-CN"/>
              </w:rPr>
              <w:t>n78</w:t>
            </w:r>
            <w:r w:rsidRPr="00530DFD">
              <w:rPr>
                <w:rFonts w:hint="eastAsia"/>
                <w:lang w:val="en-US" w:eastAsia="zh-CN"/>
              </w:rPr>
              <w:t xml:space="preserve"> power class</w:t>
            </w:r>
          </w:p>
        </w:tc>
      </w:tr>
      <w:tr w:rsidR="0082720C" w:rsidRPr="00530DFD" w14:paraId="303A86BB" w14:textId="77777777" w:rsidTr="00BE1D47">
        <w:trPr>
          <w:trHeight w:val="192"/>
          <w:jc w:val="center"/>
        </w:trPr>
        <w:tc>
          <w:tcPr>
            <w:tcW w:w="1679" w:type="dxa"/>
            <w:vMerge w:val="restart"/>
            <w:vAlign w:val="center"/>
          </w:tcPr>
          <w:p w14:paraId="2A4B92C0" w14:textId="77777777" w:rsidR="0082720C" w:rsidRPr="00E95425" w:rsidRDefault="0082720C" w:rsidP="00BE1D47">
            <w:pPr>
              <w:pStyle w:val="TAL"/>
              <w:keepNext w:val="0"/>
              <w:widowControl w:val="0"/>
              <w:jc w:val="both"/>
              <w:rPr>
                <w:lang w:eastAsia="zh-CN"/>
              </w:rPr>
            </w:pPr>
            <w:r>
              <w:t>CA_n7A-n78A</w:t>
            </w:r>
          </w:p>
        </w:tc>
        <w:tc>
          <w:tcPr>
            <w:tcW w:w="2045" w:type="dxa"/>
            <w:shd w:val="clear" w:color="auto" w:fill="auto"/>
          </w:tcPr>
          <w:p w14:paraId="30499090" w14:textId="77777777" w:rsidR="0082720C" w:rsidRPr="002C7612" w:rsidRDefault="0082720C" w:rsidP="00BE1D47">
            <w:pPr>
              <w:pStyle w:val="TAL"/>
              <w:keepNext w:val="0"/>
              <w:widowControl w:val="0"/>
              <w:jc w:val="both"/>
              <w:rPr>
                <w:rFonts w:cs="Arial"/>
              </w:rPr>
            </w:pPr>
            <w:r w:rsidRPr="002C7612">
              <w:rPr>
                <w:rFonts w:cs="Arial"/>
              </w:rPr>
              <w:t>Case a</w:t>
            </w:r>
          </w:p>
        </w:tc>
        <w:tc>
          <w:tcPr>
            <w:tcW w:w="1641" w:type="dxa"/>
            <w:shd w:val="clear" w:color="auto" w:fill="auto"/>
          </w:tcPr>
          <w:p w14:paraId="113BC2BA" w14:textId="77777777" w:rsidR="0082720C" w:rsidRPr="002C7612" w:rsidRDefault="0082720C" w:rsidP="00BE1D47">
            <w:pPr>
              <w:pStyle w:val="TAL"/>
              <w:keepNext w:val="0"/>
              <w:widowControl w:val="0"/>
              <w:jc w:val="both"/>
              <w:rPr>
                <w:rFonts w:cs="Arial"/>
              </w:rPr>
            </w:pPr>
            <w:r w:rsidRPr="002C7612">
              <w:rPr>
                <w:rFonts w:cs="Arial"/>
              </w:rPr>
              <w:t>26dBm</w:t>
            </w:r>
          </w:p>
        </w:tc>
        <w:tc>
          <w:tcPr>
            <w:tcW w:w="1681" w:type="dxa"/>
            <w:shd w:val="clear" w:color="auto" w:fill="auto"/>
          </w:tcPr>
          <w:p w14:paraId="3CAA07F4" w14:textId="77777777" w:rsidR="0082720C" w:rsidRPr="002C7612" w:rsidRDefault="0082720C" w:rsidP="00BE1D47">
            <w:pPr>
              <w:pStyle w:val="TAL"/>
              <w:keepNext w:val="0"/>
              <w:widowControl w:val="0"/>
              <w:jc w:val="both"/>
              <w:rPr>
                <w:rFonts w:cs="Arial"/>
              </w:rPr>
            </w:pPr>
            <w:r w:rsidRPr="002C7612">
              <w:rPr>
                <w:rFonts w:cs="Arial"/>
              </w:rPr>
              <w:t>23dBm</w:t>
            </w:r>
          </w:p>
        </w:tc>
        <w:tc>
          <w:tcPr>
            <w:tcW w:w="1660" w:type="dxa"/>
            <w:shd w:val="clear" w:color="auto" w:fill="auto"/>
          </w:tcPr>
          <w:p w14:paraId="61FFDFD3" w14:textId="77777777" w:rsidR="0082720C" w:rsidRPr="002C7612" w:rsidRDefault="0082720C" w:rsidP="00BE1D47">
            <w:pPr>
              <w:pStyle w:val="TAL"/>
              <w:keepNext w:val="0"/>
              <w:widowControl w:val="0"/>
              <w:jc w:val="both"/>
              <w:rPr>
                <w:rFonts w:cs="Arial"/>
              </w:rPr>
            </w:pPr>
            <w:r w:rsidRPr="002C7612">
              <w:rPr>
                <w:rFonts w:cs="Arial"/>
              </w:rPr>
              <w:t>23dBm</w:t>
            </w:r>
          </w:p>
        </w:tc>
      </w:tr>
      <w:tr w:rsidR="0082720C" w:rsidRPr="00530DFD" w14:paraId="147E0EB9" w14:textId="77777777" w:rsidTr="00BE1D47">
        <w:trPr>
          <w:trHeight w:val="192"/>
          <w:jc w:val="center"/>
        </w:trPr>
        <w:tc>
          <w:tcPr>
            <w:tcW w:w="1679" w:type="dxa"/>
            <w:vMerge/>
          </w:tcPr>
          <w:p w14:paraId="504F8F0C" w14:textId="77777777" w:rsidR="0082720C" w:rsidRPr="00AE608E" w:rsidRDefault="0082720C" w:rsidP="00BE1D47">
            <w:pPr>
              <w:pStyle w:val="TAL"/>
              <w:keepNext w:val="0"/>
              <w:widowControl w:val="0"/>
              <w:jc w:val="both"/>
              <w:rPr>
                <w:rFonts w:cs="Arial"/>
                <w:kern w:val="2"/>
                <w:szCs w:val="18"/>
                <w:lang w:val="en-US" w:eastAsia="zh-CN"/>
              </w:rPr>
            </w:pPr>
          </w:p>
        </w:tc>
        <w:tc>
          <w:tcPr>
            <w:tcW w:w="2045" w:type="dxa"/>
            <w:shd w:val="clear" w:color="auto" w:fill="auto"/>
          </w:tcPr>
          <w:p w14:paraId="172F9468" w14:textId="77777777" w:rsidR="0082720C" w:rsidRPr="002C7612" w:rsidRDefault="0082720C" w:rsidP="00BE1D47">
            <w:pPr>
              <w:pStyle w:val="TAL"/>
              <w:keepNext w:val="0"/>
              <w:widowControl w:val="0"/>
              <w:jc w:val="both"/>
              <w:rPr>
                <w:rFonts w:cs="Arial"/>
              </w:rPr>
            </w:pPr>
            <w:r w:rsidRPr="002C7612">
              <w:rPr>
                <w:rFonts w:cs="Arial"/>
              </w:rPr>
              <w:t>Case b</w:t>
            </w:r>
          </w:p>
        </w:tc>
        <w:tc>
          <w:tcPr>
            <w:tcW w:w="1641" w:type="dxa"/>
            <w:shd w:val="clear" w:color="auto" w:fill="auto"/>
          </w:tcPr>
          <w:p w14:paraId="175D137B" w14:textId="77777777" w:rsidR="0082720C" w:rsidRPr="002C7612" w:rsidRDefault="0082720C" w:rsidP="00BE1D47">
            <w:pPr>
              <w:pStyle w:val="TAL"/>
              <w:keepNext w:val="0"/>
              <w:widowControl w:val="0"/>
              <w:jc w:val="both"/>
              <w:rPr>
                <w:rFonts w:cs="Arial"/>
              </w:rPr>
            </w:pPr>
            <w:r w:rsidRPr="002C7612">
              <w:rPr>
                <w:rFonts w:cs="Arial"/>
              </w:rPr>
              <w:t>26dBm</w:t>
            </w:r>
          </w:p>
        </w:tc>
        <w:tc>
          <w:tcPr>
            <w:tcW w:w="1681" w:type="dxa"/>
            <w:shd w:val="clear" w:color="auto" w:fill="auto"/>
          </w:tcPr>
          <w:p w14:paraId="68C103EA" w14:textId="77777777" w:rsidR="0082720C" w:rsidRPr="002C7612" w:rsidRDefault="0082720C" w:rsidP="00BE1D47">
            <w:pPr>
              <w:pStyle w:val="TAL"/>
              <w:keepNext w:val="0"/>
              <w:widowControl w:val="0"/>
              <w:jc w:val="both"/>
              <w:rPr>
                <w:rFonts w:cs="Arial"/>
              </w:rPr>
            </w:pPr>
            <w:r w:rsidRPr="002C7612">
              <w:rPr>
                <w:rFonts w:cs="Arial"/>
              </w:rPr>
              <w:t>23dBm</w:t>
            </w:r>
          </w:p>
        </w:tc>
        <w:tc>
          <w:tcPr>
            <w:tcW w:w="1660" w:type="dxa"/>
            <w:shd w:val="clear" w:color="auto" w:fill="auto"/>
          </w:tcPr>
          <w:p w14:paraId="4FC0049E" w14:textId="77777777" w:rsidR="0082720C" w:rsidRPr="002C7612" w:rsidRDefault="0082720C" w:rsidP="00BE1D47">
            <w:pPr>
              <w:pStyle w:val="TAL"/>
              <w:keepNext w:val="0"/>
              <w:widowControl w:val="0"/>
              <w:jc w:val="both"/>
              <w:rPr>
                <w:rFonts w:cs="Arial"/>
              </w:rPr>
            </w:pPr>
            <w:r w:rsidRPr="002C7612">
              <w:rPr>
                <w:rFonts w:cs="Arial"/>
              </w:rPr>
              <w:t>26dBm</w:t>
            </w:r>
          </w:p>
        </w:tc>
      </w:tr>
    </w:tbl>
    <w:p w14:paraId="43078335" w14:textId="77777777" w:rsidR="0082720C" w:rsidRPr="00884AB9" w:rsidRDefault="0082720C" w:rsidP="0082720C">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2416458" w14:textId="04C38177" w:rsidR="0082720C" w:rsidRPr="00FD4F24" w:rsidRDefault="0082720C" w:rsidP="0082720C">
      <w:pPr>
        <w:pStyle w:val="Heading3"/>
        <w:rPr>
          <w:lang w:eastAsia="zh-CN"/>
        </w:rPr>
      </w:pPr>
      <w:bookmarkStart w:id="223" w:name="_Toc97547020"/>
      <w:r>
        <w:t>6.14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23"/>
    </w:p>
    <w:p w14:paraId="71B34082" w14:textId="77777777" w:rsidR="0082720C" w:rsidRDefault="0082720C" w:rsidP="0082720C">
      <w:pPr>
        <w:pStyle w:val="B1"/>
      </w:pPr>
      <w:r>
        <w:t>-</w:t>
      </w:r>
      <w:r>
        <w:tab/>
        <w:t>IMD2 products are produced by Band n5 and n78 that might fall in Rx of band n7.</w:t>
      </w:r>
    </w:p>
    <w:p w14:paraId="04BEB271" w14:textId="77777777" w:rsidR="0082720C" w:rsidRDefault="0082720C" w:rsidP="0082720C">
      <w:pPr>
        <w:pStyle w:val="B1"/>
      </w:pPr>
      <w:r>
        <w:t>-</w:t>
      </w:r>
      <w:r>
        <w:tab/>
        <w:t>IMD2 and IMD5 products are produced by Band n7 and n78 that might fall in Rx of band n5.</w:t>
      </w:r>
    </w:p>
    <w:p w14:paraId="22D04C3B" w14:textId="77777777" w:rsidR="0082720C" w:rsidRDefault="0082720C" w:rsidP="0082720C">
      <w:pPr>
        <w:pStyle w:val="B1"/>
        <w:rPr>
          <w:lang w:val="en-US" w:eastAsia="zh-CN"/>
        </w:rPr>
      </w:pPr>
      <w:r>
        <w:t>-</w:t>
      </w:r>
      <w:r>
        <w:tab/>
        <w:t>IMD2 and IMD4 products are produced by Band n5 and n7 that might fall in Rx of band n78</w:t>
      </w:r>
      <w:r>
        <w:rPr>
          <w:lang w:val="en-US" w:eastAsia="zh-CN"/>
        </w:rPr>
        <w:t>.</w:t>
      </w:r>
    </w:p>
    <w:p w14:paraId="2C09293C" w14:textId="77777777" w:rsidR="0082720C" w:rsidRPr="001D20B4" w:rsidRDefault="0082720C" w:rsidP="0082720C">
      <w:pPr>
        <w:rPr>
          <w:lang w:eastAsia="ja-JP"/>
        </w:rPr>
      </w:pPr>
      <w:r>
        <w:rPr>
          <w:lang w:eastAsia="ja-JP"/>
        </w:rPr>
        <w:t xml:space="preserve">For the IMD products produced by Band n5 and n7 UL, the MSD values of the corresponding PC3 CA case can be applied since </w:t>
      </w:r>
      <w:r w:rsidRPr="003C1CA6">
        <w:rPr>
          <w:lang w:eastAsia="ja-JP"/>
        </w:rPr>
        <w:t>this uplink configuration does not support PC2</w:t>
      </w:r>
      <w:r>
        <w:rPr>
          <w:lang w:eastAsia="ja-JP"/>
        </w:rPr>
        <w:t>.</w:t>
      </w:r>
    </w:p>
    <w:p w14:paraId="767FA64E" w14:textId="2470EAEF" w:rsidR="0082720C" w:rsidRDefault="0082720C" w:rsidP="0082720C">
      <w:pPr>
        <w:pStyle w:val="Heading4"/>
        <w:tabs>
          <w:tab w:val="left" w:pos="0"/>
        </w:tabs>
        <w:ind w:left="0" w:firstLine="0"/>
        <w:rPr>
          <w:rFonts w:cs="Arial"/>
          <w:szCs w:val="28"/>
          <w:lang w:val="en-US" w:eastAsia="zh-CN"/>
        </w:rPr>
      </w:pPr>
      <w:bookmarkStart w:id="224" w:name="_Toc97547021"/>
      <w:r>
        <w:rPr>
          <w:rFonts w:cs="Arial"/>
        </w:rPr>
        <w:t>6.14.3</w:t>
      </w:r>
      <w:r>
        <w:rPr>
          <w:rFonts w:cs="Arial"/>
          <w:lang w:eastAsia="zh-CN"/>
        </w:rPr>
        <w:t>.1</w:t>
      </w:r>
      <w:r>
        <w:rPr>
          <w:rFonts w:cs="Arial"/>
          <w:lang w:eastAsia="zh-CN"/>
        </w:rPr>
        <w:tab/>
        <w:t>Power class 2 Case</w:t>
      </w:r>
      <w:r>
        <w:rPr>
          <w:rFonts w:cs="Arial"/>
          <w:lang w:val="en-US" w:eastAsia="zh-CN"/>
        </w:rPr>
        <w:t xml:space="preserve"> A</w:t>
      </w:r>
      <w:bookmarkEnd w:id="224"/>
    </w:p>
    <w:p w14:paraId="1A1BF16E" w14:textId="7A57030E" w:rsidR="0082720C" w:rsidRDefault="0082720C" w:rsidP="0082720C">
      <w:pPr>
        <w:rPr>
          <w:iCs/>
          <w:lang w:eastAsia="zh-CN"/>
        </w:rPr>
      </w:pPr>
      <w:r>
        <w:rPr>
          <w:iCs/>
          <w:lang w:eastAsia="zh-CN"/>
        </w:rPr>
        <w:t xml:space="preserve">The additional MSD due to intermodulation for PC2 CA_n5A-n7A-n78A are defined in Table 6.14.3.1-1. </w:t>
      </w:r>
    </w:p>
    <w:p w14:paraId="3D09BC70" w14:textId="0CCCB1B1" w:rsidR="0082720C" w:rsidRDefault="0082720C" w:rsidP="0082720C">
      <w:pPr>
        <w:pStyle w:val="TH"/>
      </w:pPr>
      <w:r w:rsidRPr="00577923">
        <w:t>Ta</w:t>
      </w:r>
      <w:r w:rsidRPr="00577923">
        <w:rPr>
          <w:szCs w:val="22"/>
        </w:rPr>
        <w:t xml:space="preserve">ble </w:t>
      </w:r>
      <w:r>
        <w:rPr>
          <w:szCs w:val="22"/>
          <w:lang w:val="en-US" w:eastAsia="zh-CN"/>
        </w:rPr>
        <w:t>6.14.3.1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900"/>
        <w:gridCol w:w="810"/>
        <w:gridCol w:w="720"/>
        <w:gridCol w:w="630"/>
        <w:gridCol w:w="810"/>
        <w:gridCol w:w="810"/>
        <w:gridCol w:w="1170"/>
        <w:gridCol w:w="1193"/>
      </w:tblGrid>
      <w:tr w:rsidR="0082720C" w14:paraId="14F85F8B" w14:textId="77777777" w:rsidTr="00BE1D47">
        <w:trPr>
          <w:trHeight w:val="231"/>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14:paraId="398EE65C" w14:textId="77777777" w:rsidR="0082720C" w:rsidRDefault="0082720C" w:rsidP="00BE1D47">
            <w:pPr>
              <w:pStyle w:val="TAH"/>
              <w:rPr>
                <w:lang w:eastAsia="sv-SE"/>
              </w:rPr>
            </w:pPr>
            <w:r>
              <w:rPr>
                <w:lang w:eastAsia="sv-SE"/>
              </w:rPr>
              <w:t>NR CA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2830D0" w14:textId="77777777" w:rsidR="0082720C" w:rsidRDefault="0082720C" w:rsidP="00BE1D47">
            <w:pPr>
              <w:pStyle w:val="TAH"/>
              <w:rPr>
                <w:lang w:eastAsia="sv-SE"/>
              </w:rPr>
            </w:pPr>
            <w:r>
              <w:rPr>
                <w:lang w:eastAsia="sv-SE"/>
              </w:rPr>
              <w:t>NR band</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E569CA" w14:textId="77777777" w:rsidR="0082720C" w:rsidRDefault="0082720C" w:rsidP="00BE1D47">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20" w:type="dxa"/>
            <w:tcBorders>
              <w:top w:val="single" w:sz="4" w:space="0" w:color="auto"/>
              <w:left w:val="single" w:sz="4" w:space="0" w:color="auto"/>
              <w:bottom w:val="single" w:sz="4" w:space="0" w:color="auto"/>
              <w:right w:val="single" w:sz="4" w:space="0" w:color="auto"/>
            </w:tcBorders>
            <w:vAlign w:val="center"/>
            <w:hideMark/>
          </w:tcPr>
          <w:p w14:paraId="26183623" w14:textId="77777777" w:rsidR="0082720C" w:rsidRDefault="0082720C" w:rsidP="00BE1D47">
            <w:pPr>
              <w:pStyle w:val="TAH"/>
              <w:rPr>
                <w:lang w:eastAsia="sv-SE"/>
              </w:rPr>
            </w:pPr>
            <w:r>
              <w:rPr>
                <w:lang w:eastAsia="sv-SE"/>
              </w:rPr>
              <w:t xml:space="preserve">UL/DL BW </w:t>
            </w:r>
            <w:r>
              <w:rPr>
                <w:lang w:eastAsia="sv-SE"/>
              </w:rPr>
              <w:br/>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E1A8B2" w14:textId="77777777" w:rsidR="0082720C" w:rsidRDefault="0082720C" w:rsidP="00BE1D47">
            <w:pPr>
              <w:pStyle w:val="TAH"/>
              <w:rPr>
                <w:lang w:eastAsia="sv-SE"/>
              </w:rPr>
            </w:pPr>
            <w:r>
              <w:rPr>
                <w:lang w:eastAsia="sv-SE"/>
              </w:rPr>
              <w:t>UL</w:t>
            </w:r>
          </w:p>
          <w:p w14:paraId="31116F2F" w14:textId="77777777" w:rsidR="0082720C" w:rsidRDefault="0082720C" w:rsidP="00BE1D47">
            <w:pPr>
              <w:pStyle w:val="TAH"/>
              <w:rPr>
                <w:lang w:eastAsia="sv-SE"/>
              </w:rPr>
            </w:pPr>
            <w:r>
              <w:rPr>
                <w:lang w:eastAsia="sv-SE"/>
              </w:rPr>
              <w:t>L</w:t>
            </w:r>
            <w:r>
              <w:rPr>
                <w:vertAlign w:val="subscript"/>
                <w:lang w:eastAsia="sv-SE"/>
              </w:rPr>
              <w:t>CRB</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E33299" w14:textId="77777777" w:rsidR="0082720C" w:rsidRDefault="0082720C" w:rsidP="00BE1D47">
            <w:pPr>
              <w:pStyle w:val="TAH"/>
              <w:rPr>
                <w:lang w:eastAsia="sv-SE"/>
              </w:rPr>
            </w:pPr>
            <w:r>
              <w:rPr>
                <w:lang w:eastAsia="sv-SE"/>
              </w:rPr>
              <w:t>DL F</w:t>
            </w:r>
            <w:r>
              <w:rPr>
                <w:vertAlign w:val="subscript"/>
                <w:lang w:eastAsia="sv-SE"/>
              </w:rPr>
              <w:t>c</w:t>
            </w:r>
            <w:r>
              <w:rPr>
                <w:lang w:eastAsia="sv-SE"/>
              </w:rPr>
              <w:t xml:space="preserve"> (MHz)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18C6DD" w14:textId="77777777" w:rsidR="0082720C" w:rsidRDefault="0082720C" w:rsidP="00BE1D47">
            <w:pPr>
              <w:pStyle w:val="TAH"/>
              <w:rPr>
                <w:lang w:eastAsia="sv-SE"/>
              </w:rPr>
            </w:pPr>
            <w:r>
              <w:rPr>
                <w:lang w:eastAsia="sv-SE"/>
              </w:rPr>
              <w:t xml:space="preserve">MSD </w:t>
            </w:r>
            <w:r>
              <w:rPr>
                <w:lang w:eastAsia="sv-SE"/>
              </w:rPr>
              <w:br/>
              <w:t>(dB)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91D75E" w14:textId="77777777" w:rsidR="0082720C" w:rsidRDefault="0082720C" w:rsidP="00BE1D47">
            <w:pPr>
              <w:pStyle w:val="TAH"/>
              <w:rPr>
                <w:lang w:eastAsia="sv-SE"/>
              </w:rPr>
            </w:pPr>
            <w:r>
              <w:rPr>
                <w:lang w:eastAsia="sv-SE"/>
              </w:rPr>
              <w:t>Duplex mode</w:t>
            </w:r>
          </w:p>
        </w:tc>
        <w:tc>
          <w:tcPr>
            <w:tcW w:w="1193" w:type="dxa"/>
            <w:tcBorders>
              <w:top w:val="single" w:sz="4" w:space="0" w:color="auto"/>
              <w:left w:val="single" w:sz="4" w:space="0" w:color="auto"/>
              <w:bottom w:val="single" w:sz="4" w:space="0" w:color="auto"/>
              <w:right w:val="single" w:sz="4" w:space="0" w:color="auto"/>
            </w:tcBorders>
            <w:hideMark/>
          </w:tcPr>
          <w:p w14:paraId="15FFE4C7" w14:textId="77777777" w:rsidR="0082720C" w:rsidRDefault="0082720C" w:rsidP="00BE1D47">
            <w:pPr>
              <w:pStyle w:val="TAH"/>
              <w:rPr>
                <w:lang w:eastAsia="sv-SE"/>
              </w:rPr>
            </w:pPr>
            <w:r>
              <w:rPr>
                <w:lang w:eastAsia="sv-SE"/>
              </w:rPr>
              <w:t>IMD order</w:t>
            </w:r>
          </w:p>
        </w:tc>
      </w:tr>
      <w:tr w:rsidR="0082720C" w14:paraId="24B88185" w14:textId="77777777" w:rsidTr="00BE1D47">
        <w:trPr>
          <w:trHeight w:val="149"/>
          <w:jc w:val="center"/>
        </w:trPr>
        <w:tc>
          <w:tcPr>
            <w:tcW w:w="2452" w:type="dxa"/>
            <w:vMerge w:val="restart"/>
            <w:tcBorders>
              <w:top w:val="single" w:sz="4" w:space="0" w:color="auto"/>
              <w:left w:val="single" w:sz="4" w:space="0" w:color="auto"/>
              <w:right w:val="single" w:sz="4" w:space="0" w:color="auto"/>
            </w:tcBorders>
            <w:vAlign w:val="center"/>
            <w:hideMark/>
          </w:tcPr>
          <w:p w14:paraId="17760248" w14:textId="77777777" w:rsidR="0082720C" w:rsidRDefault="0082720C" w:rsidP="00BE1D47">
            <w:pPr>
              <w:pStyle w:val="TAC"/>
              <w:rPr>
                <w:lang w:eastAsia="sv-SE"/>
              </w:rPr>
            </w:pPr>
            <w:r>
              <w:rPr>
                <w:rFonts w:cs="Arial"/>
                <w:szCs w:val="22"/>
                <w:lang w:val="en-US" w:eastAsia="zh-CN"/>
              </w:rPr>
              <w:t>CA_n5-n7-n78</w:t>
            </w:r>
          </w:p>
        </w:tc>
        <w:tc>
          <w:tcPr>
            <w:tcW w:w="900" w:type="dxa"/>
            <w:tcBorders>
              <w:top w:val="single" w:sz="4" w:space="0" w:color="auto"/>
              <w:left w:val="single" w:sz="4" w:space="0" w:color="auto"/>
              <w:bottom w:val="single" w:sz="4" w:space="0" w:color="auto"/>
              <w:right w:val="single" w:sz="4" w:space="0" w:color="auto"/>
            </w:tcBorders>
          </w:tcPr>
          <w:p w14:paraId="25425322" w14:textId="77777777" w:rsidR="0082720C" w:rsidRDefault="0082720C" w:rsidP="00BE1D47">
            <w:pPr>
              <w:pStyle w:val="TAC"/>
              <w:rPr>
                <w:lang w:eastAsia="sv-SE"/>
              </w:rPr>
            </w:pPr>
            <w:r>
              <w:rPr>
                <w:rFonts w:eastAsia="Malgun Gothic"/>
                <w:szCs w:val="18"/>
                <w:lang w:eastAsia="ko-KR"/>
              </w:rPr>
              <w:t>n5</w:t>
            </w:r>
          </w:p>
        </w:tc>
        <w:tc>
          <w:tcPr>
            <w:tcW w:w="810" w:type="dxa"/>
            <w:tcBorders>
              <w:top w:val="single" w:sz="4" w:space="0" w:color="auto"/>
              <w:left w:val="single" w:sz="4" w:space="0" w:color="auto"/>
              <w:bottom w:val="single" w:sz="4" w:space="0" w:color="auto"/>
              <w:right w:val="single" w:sz="4" w:space="0" w:color="auto"/>
            </w:tcBorders>
          </w:tcPr>
          <w:p w14:paraId="7C7C040F" w14:textId="77777777" w:rsidR="0082720C" w:rsidRDefault="0082720C" w:rsidP="00BE1D47">
            <w:pPr>
              <w:pStyle w:val="TAC"/>
              <w:rPr>
                <w:lang w:eastAsia="sv-SE"/>
              </w:rPr>
            </w:pPr>
            <w:r>
              <w:rPr>
                <w:rFonts w:eastAsia="Malgun Gothic"/>
                <w:lang w:eastAsia="ko-KR"/>
              </w:rPr>
              <w:t>834</w:t>
            </w:r>
          </w:p>
        </w:tc>
        <w:tc>
          <w:tcPr>
            <w:tcW w:w="720" w:type="dxa"/>
            <w:tcBorders>
              <w:top w:val="single" w:sz="4" w:space="0" w:color="auto"/>
              <w:left w:val="single" w:sz="4" w:space="0" w:color="auto"/>
              <w:bottom w:val="single" w:sz="4" w:space="0" w:color="auto"/>
              <w:right w:val="single" w:sz="4" w:space="0" w:color="auto"/>
            </w:tcBorders>
          </w:tcPr>
          <w:p w14:paraId="3CB4A2F1" w14:textId="77777777" w:rsidR="0082720C" w:rsidRDefault="0082720C"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78DBDC2D" w14:textId="77777777" w:rsidR="0082720C" w:rsidRDefault="0082720C"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259AA861" w14:textId="77777777" w:rsidR="0082720C" w:rsidRDefault="0082720C" w:rsidP="00BE1D47">
            <w:pPr>
              <w:pStyle w:val="TAC"/>
              <w:rPr>
                <w:lang w:eastAsia="sv-SE"/>
              </w:rPr>
            </w:pPr>
            <w:r>
              <w:rPr>
                <w:rFonts w:eastAsia="Malgun Gothic"/>
                <w:lang w:eastAsia="ko-KR"/>
              </w:rPr>
              <w:t>879</w:t>
            </w:r>
          </w:p>
        </w:tc>
        <w:tc>
          <w:tcPr>
            <w:tcW w:w="810" w:type="dxa"/>
            <w:tcBorders>
              <w:top w:val="single" w:sz="4" w:space="0" w:color="auto"/>
              <w:left w:val="single" w:sz="4" w:space="0" w:color="auto"/>
              <w:bottom w:val="single" w:sz="4" w:space="0" w:color="auto"/>
              <w:right w:val="single" w:sz="4" w:space="0" w:color="auto"/>
            </w:tcBorders>
          </w:tcPr>
          <w:p w14:paraId="393A58CC" w14:textId="77777777" w:rsidR="0082720C" w:rsidRPr="00F9476A" w:rsidRDefault="0082720C" w:rsidP="00BE1D47">
            <w:pPr>
              <w:pStyle w:val="TAC"/>
              <w:rPr>
                <w:lang w:eastAsia="sv-SE"/>
              </w:rPr>
            </w:pPr>
            <w:r w:rsidRPr="00F9476A">
              <w:rPr>
                <w:rFonts w:eastAsia="Malgun Gothic"/>
                <w:lang w:eastAsia="ko-KR"/>
              </w:rPr>
              <w:t>35.2</w:t>
            </w:r>
          </w:p>
        </w:tc>
        <w:tc>
          <w:tcPr>
            <w:tcW w:w="1170" w:type="dxa"/>
            <w:tcBorders>
              <w:top w:val="single" w:sz="4" w:space="0" w:color="auto"/>
              <w:left w:val="single" w:sz="4" w:space="0" w:color="auto"/>
              <w:bottom w:val="single" w:sz="4" w:space="0" w:color="auto"/>
              <w:right w:val="single" w:sz="4" w:space="0" w:color="auto"/>
            </w:tcBorders>
          </w:tcPr>
          <w:p w14:paraId="0E6D4F7F" w14:textId="77777777" w:rsidR="0082720C" w:rsidRDefault="0082720C"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128F7642" w14:textId="77777777" w:rsidR="0082720C" w:rsidRDefault="0082720C" w:rsidP="00BE1D47">
            <w:pPr>
              <w:pStyle w:val="TAC"/>
              <w:rPr>
                <w:lang w:eastAsia="sv-SE"/>
              </w:rPr>
            </w:pPr>
            <w:r>
              <w:rPr>
                <w:rFonts w:eastAsia="Malgun Gothic"/>
                <w:lang w:eastAsia="ko-KR"/>
              </w:rPr>
              <w:t>IMD2</w:t>
            </w:r>
            <w:r>
              <w:rPr>
                <w:rFonts w:eastAsia="Malgun Gothic"/>
                <w:kern w:val="2"/>
                <w:szCs w:val="24"/>
                <w:vertAlign w:val="superscript"/>
                <w:lang w:eastAsia="ko-KR"/>
              </w:rPr>
              <w:t xml:space="preserve"> y</w:t>
            </w:r>
          </w:p>
        </w:tc>
      </w:tr>
      <w:tr w:rsidR="0082720C" w14:paraId="4239F74B" w14:textId="77777777" w:rsidTr="00BE1D47">
        <w:trPr>
          <w:trHeight w:val="57"/>
          <w:jc w:val="center"/>
        </w:trPr>
        <w:tc>
          <w:tcPr>
            <w:tcW w:w="2452" w:type="dxa"/>
            <w:vMerge/>
            <w:tcBorders>
              <w:left w:val="single" w:sz="4" w:space="0" w:color="auto"/>
              <w:right w:val="single" w:sz="4" w:space="0" w:color="auto"/>
            </w:tcBorders>
            <w:vAlign w:val="center"/>
            <w:hideMark/>
          </w:tcPr>
          <w:p w14:paraId="554D7FFD" w14:textId="77777777" w:rsidR="0082720C" w:rsidRDefault="0082720C"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1934015A" w14:textId="77777777" w:rsidR="0082720C" w:rsidRDefault="0082720C" w:rsidP="00BE1D47">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7B249782" w14:textId="77777777" w:rsidR="0082720C" w:rsidRDefault="0082720C" w:rsidP="00BE1D47">
            <w:pPr>
              <w:pStyle w:val="TAC"/>
              <w:rPr>
                <w:lang w:eastAsia="sv-SE"/>
              </w:rPr>
            </w:pPr>
            <w:r>
              <w:rPr>
                <w:rFonts w:eastAsia="Malgun Gothic"/>
                <w:lang w:eastAsia="ko-KR"/>
              </w:rPr>
              <w:t>2550</w:t>
            </w:r>
          </w:p>
        </w:tc>
        <w:tc>
          <w:tcPr>
            <w:tcW w:w="720" w:type="dxa"/>
            <w:tcBorders>
              <w:top w:val="single" w:sz="4" w:space="0" w:color="auto"/>
              <w:left w:val="single" w:sz="4" w:space="0" w:color="auto"/>
              <w:bottom w:val="single" w:sz="4" w:space="0" w:color="auto"/>
              <w:right w:val="single" w:sz="4" w:space="0" w:color="auto"/>
            </w:tcBorders>
          </w:tcPr>
          <w:p w14:paraId="45D550CF" w14:textId="77777777" w:rsidR="0082720C" w:rsidRDefault="0082720C"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2389F556" w14:textId="77777777" w:rsidR="0082720C" w:rsidRDefault="0082720C"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7E959970" w14:textId="77777777" w:rsidR="0082720C" w:rsidRDefault="0082720C" w:rsidP="00BE1D47">
            <w:pPr>
              <w:pStyle w:val="TAC"/>
              <w:rPr>
                <w:lang w:eastAsia="sv-SE"/>
              </w:rPr>
            </w:pPr>
            <w:r>
              <w:rPr>
                <w:rFonts w:eastAsia="Malgun Gothic"/>
                <w:lang w:eastAsia="ko-KR"/>
              </w:rPr>
              <w:t>2670</w:t>
            </w:r>
          </w:p>
        </w:tc>
        <w:tc>
          <w:tcPr>
            <w:tcW w:w="810" w:type="dxa"/>
            <w:tcBorders>
              <w:top w:val="single" w:sz="4" w:space="0" w:color="auto"/>
              <w:left w:val="single" w:sz="4" w:space="0" w:color="auto"/>
              <w:bottom w:val="single" w:sz="4" w:space="0" w:color="auto"/>
              <w:right w:val="single" w:sz="4" w:space="0" w:color="auto"/>
            </w:tcBorders>
          </w:tcPr>
          <w:p w14:paraId="4C2C5C8A" w14:textId="77777777" w:rsidR="0082720C" w:rsidRPr="00F9476A" w:rsidRDefault="0082720C" w:rsidP="00BE1D47">
            <w:pPr>
              <w:pStyle w:val="TAC"/>
              <w:rPr>
                <w:lang w:eastAsia="sv-SE"/>
              </w:rPr>
            </w:pPr>
            <w:r w:rsidRPr="00F9476A">
              <w:rPr>
                <w:rFonts w:eastAsia="Malgun Gothic"/>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5CE707E7" w14:textId="77777777" w:rsidR="0082720C" w:rsidRDefault="0082720C"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262706BB" w14:textId="77777777" w:rsidR="0082720C" w:rsidRDefault="0082720C" w:rsidP="00BE1D47">
            <w:pPr>
              <w:pStyle w:val="TAC"/>
              <w:rPr>
                <w:lang w:eastAsia="sv-SE"/>
              </w:rPr>
            </w:pPr>
            <w:r>
              <w:rPr>
                <w:rFonts w:eastAsia="Malgun Gothic"/>
                <w:lang w:eastAsia="ko-KR"/>
              </w:rPr>
              <w:t>N/A</w:t>
            </w:r>
          </w:p>
        </w:tc>
      </w:tr>
      <w:tr w:rsidR="0082720C" w14:paraId="799DBC3D" w14:textId="77777777" w:rsidTr="00BE1D47">
        <w:trPr>
          <w:trHeight w:val="22"/>
          <w:jc w:val="center"/>
        </w:trPr>
        <w:tc>
          <w:tcPr>
            <w:tcW w:w="2452" w:type="dxa"/>
            <w:vMerge/>
            <w:tcBorders>
              <w:left w:val="single" w:sz="4" w:space="0" w:color="auto"/>
              <w:right w:val="single" w:sz="4" w:space="0" w:color="auto"/>
            </w:tcBorders>
            <w:vAlign w:val="center"/>
            <w:hideMark/>
          </w:tcPr>
          <w:p w14:paraId="44D0DD66" w14:textId="77777777" w:rsidR="0082720C" w:rsidRDefault="0082720C"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1BCA7423" w14:textId="77777777" w:rsidR="0082720C" w:rsidRDefault="0082720C" w:rsidP="00BE1D47">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40D633A3" w14:textId="77777777" w:rsidR="0082720C" w:rsidRDefault="0082720C" w:rsidP="00BE1D47">
            <w:pPr>
              <w:pStyle w:val="TAC"/>
              <w:rPr>
                <w:lang w:eastAsia="sv-SE"/>
              </w:rPr>
            </w:pPr>
            <w:r>
              <w:rPr>
                <w:rFonts w:eastAsia="Malgun Gothic"/>
                <w:lang w:eastAsia="ko-KR"/>
              </w:rPr>
              <w:t>3429</w:t>
            </w:r>
          </w:p>
        </w:tc>
        <w:tc>
          <w:tcPr>
            <w:tcW w:w="720" w:type="dxa"/>
            <w:tcBorders>
              <w:top w:val="single" w:sz="4" w:space="0" w:color="auto"/>
              <w:left w:val="single" w:sz="4" w:space="0" w:color="auto"/>
              <w:bottom w:val="single" w:sz="4" w:space="0" w:color="auto"/>
              <w:right w:val="single" w:sz="4" w:space="0" w:color="auto"/>
            </w:tcBorders>
          </w:tcPr>
          <w:p w14:paraId="7487D4A5" w14:textId="77777777" w:rsidR="0082720C" w:rsidRDefault="0082720C" w:rsidP="00BE1D47">
            <w:pPr>
              <w:pStyle w:val="TAC"/>
              <w:rPr>
                <w:lang w:eastAsia="sv-SE"/>
              </w:rPr>
            </w:pPr>
            <w:r>
              <w:rPr>
                <w:rFonts w:eastAsia="Malgun Gothic"/>
                <w:lang w:eastAsia="ko-KR"/>
              </w:rPr>
              <w:t>10</w:t>
            </w:r>
          </w:p>
        </w:tc>
        <w:tc>
          <w:tcPr>
            <w:tcW w:w="630" w:type="dxa"/>
            <w:tcBorders>
              <w:top w:val="single" w:sz="4" w:space="0" w:color="auto"/>
              <w:left w:val="single" w:sz="4" w:space="0" w:color="auto"/>
              <w:bottom w:val="single" w:sz="4" w:space="0" w:color="auto"/>
              <w:right w:val="single" w:sz="4" w:space="0" w:color="auto"/>
            </w:tcBorders>
          </w:tcPr>
          <w:p w14:paraId="19F5B561" w14:textId="77777777" w:rsidR="0082720C" w:rsidRDefault="0082720C" w:rsidP="00BE1D47">
            <w:pPr>
              <w:pStyle w:val="TAC"/>
              <w:rPr>
                <w:lang w:eastAsia="sv-SE"/>
              </w:rPr>
            </w:pPr>
            <w:r>
              <w:rPr>
                <w:rFonts w:eastAsia="Malgun Gothic"/>
                <w:lang w:eastAsia="ko-KR"/>
              </w:rPr>
              <w:t>50</w:t>
            </w:r>
          </w:p>
        </w:tc>
        <w:tc>
          <w:tcPr>
            <w:tcW w:w="810" w:type="dxa"/>
            <w:tcBorders>
              <w:top w:val="single" w:sz="4" w:space="0" w:color="auto"/>
              <w:left w:val="single" w:sz="4" w:space="0" w:color="auto"/>
              <w:bottom w:val="single" w:sz="4" w:space="0" w:color="auto"/>
              <w:right w:val="single" w:sz="4" w:space="0" w:color="auto"/>
            </w:tcBorders>
          </w:tcPr>
          <w:p w14:paraId="023C1266" w14:textId="77777777" w:rsidR="0082720C" w:rsidRDefault="0082720C" w:rsidP="00BE1D47">
            <w:pPr>
              <w:pStyle w:val="TAC"/>
              <w:rPr>
                <w:lang w:eastAsia="sv-SE"/>
              </w:rPr>
            </w:pPr>
            <w:r>
              <w:rPr>
                <w:rFonts w:eastAsia="Malgun Gothic"/>
                <w:lang w:eastAsia="ko-KR"/>
              </w:rPr>
              <w:t>3429</w:t>
            </w:r>
          </w:p>
        </w:tc>
        <w:tc>
          <w:tcPr>
            <w:tcW w:w="810" w:type="dxa"/>
            <w:tcBorders>
              <w:top w:val="single" w:sz="4" w:space="0" w:color="auto"/>
              <w:left w:val="single" w:sz="4" w:space="0" w:color="auto"/>
              <w:bottom w:val="single" w:sz="4" w:space="0" w:color="auto"/>
              <w:right w:val="single" w:sz="4" w:space="0" w:color="auto"/>
            </w:tcBorders>
          </w:tcPr>
          <w:p w14:paraId="559A8375" w14:textId="77777777" w:rsidR="0082720C" w:rsidRPr="00F9476A" w:rsidRDefault="0082720C" w:rsidP="00BE1D47">
            <w:pPr>
              <w:pStyle w:val="TAC"/>
              <w:rPr>
                <w:lang w:eastAsia="sv-SE"/>
              </w:rPr>
            </w:pPr>
            <w:r w:rsidRPr="00F9476A">
              <w:rPr>
                <w:rFonts w:eastAsia="Malgun Gothic"/>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23B20663" w14:textId="77777777" w:rsidR="0082720C" w:rsidRDefault="0082720C" w:rsidP="00BE1D47">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7FABB723" w14:textId="77777777" w:rsidR="0082720C" w:rsidRDefault="0082720C" w:rsidP="00BE1D47">
            <w:pPr>
              <w:pStyle w:val="TAC"/>
              <w:rPr>
                <w:lang w:eastAsia="sv-SE"/>
              </w:rPr>
            </w:pPr>
            <w:r>
              <w:rPr>
                <w:rFonts w:eastAsia="Malgun Gothic"/>
                <w:lang w:eastAsia="ko-KR"/>
              </w:rPr>
              <w:t>N/A</w:t>
            </w:r>
          </w:p>
        </w:tc>
      </w:tr>
      <w:tr w:rsidR="0082720C" w14:paraId="3432A661" w14:textId="77777777" w:rsidTr="00BE1D47">
        <w:trPr>
          <w:trHeight w:val="22"/>
          <w:jc w:val="center"/>
        </w:trPr>
        <w:tc>
          <w:tcPr>
            <w:tcW w:w="2452" w:type="dxa"/>
            <w:vMerge/>
            <w:tcBorders>
              <w:left w:val="single" w:sz="4" w:space="0" w:color="auto"/>
              <w:right w:val="single" w:sz="4" w:space="0" w:color="auto"/>
            </w:tcBorders>
            <w:vAlign w:val="center"/>
            <w:hideMark/>
          </w:tcPr>
          <w:p w14:paraId="334B5A2F" w14:textId="77777777" w:rsidR="0082720C" w:rsidRDefault="0082720C"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6CCF97CF" w14:textId="77777777" w:rsidR="0082720C" w:rsidRDefault="0082720C" w:rsidP="00BE1D47">
            <w:pPr>
              <w:pStyle w:val="TAC"/>
              <w:rPr>
                <w:lang w:eastAsia="sv-SE"/>
              </w:rPr>
            </w:pPr>
            <w:r>
              <w:rPr>
                <w:rFonts w:eastAsia="Malgun Gothic"/>
                <w:szCs w:val="18"/>
                <w:lang w:eastAsia="ko-KR"/>
              </w:rPr>
              <w:t>n5</w:t>
            </w:r>
          </w:p>
        </w:tc>
        <w:tc>
          <w:tcPr>
            <w:tcW w:w="810" w:type="dxa"/>
            <w:tcBorders>
              <w:top w:val="single" w:sz="4" w:space="0" w:color="auto"/>
              <w:left w:val="single" w:sz="4" w:space="0" w:color="auto"/>
              <w:bottom w:val="single" w:sz="4" w:space="0" w:color="auto"/>
              <w:right w:val="single" w:sz="4" w:space="0" w:color="auto"/>
            </w:tcBorders>
          </w:tcPr>
          <w:p w14:paraId="72FFDF20" w14:textId="77777777" w:rsidR="0082720C" w:rsidRDefault="0082720C" w:rsidP="00BE1D47">
            <w:pPr>
              <w:pStyle w:val="TAC"/>
              <w:rPr>
                <w:lang w:eastAsia="sv-SE"/>
              </w:rPr>
            </w:pPr>
            <w:r>
              <w:rPr>
                <w:lang w:eastAsia="zh-CN"/>
              </w:rPr>
              <w:t>844</w:t>
            </w:r>
          </w:p>
        </w:tc>
        <w:tc>
          <w:tcPr>
            <w:tcW w:w="720" w:type="dxa"/>
            <w:tcBorders>
              <w:top w:val="single" w:sz="4" w:space="0" w:color="auto"/>
              <w:left w:val="single" w:sz="4" w:space="0" w:color="auto"/>
              <w:bottom w:val="single" w:sz="4" w:space="0" w:color="auto"/>
              <w:right w:val="single" w:sz="4" w:space="0" w:color="auto"/>
            </w:tcBorders>
          </w:tcPr>
          <w:p w14:paraId="5D1FC370" w14:textId="77777777" w:rsidR="0082720C" w:rsidRDefault="0082720C" w:rsidP="00BE1D47">
            <w:pPr>
              <w:pStyle w:val="TAC"/>
              <w:rPr>
                <w:lang w:eastAsia="sv-SE"/>
              </w:rPr>
            </w:pPr>
            <w:r>
              <w:rPr>
                <w:lang w:eastAsia="zh-CN"/>
              </w:rPr>
              <w:t>5</w:t>
            </w:r>
          </w:p>
        </w:tc>
        <w:tc>
          <w:tcPr>
            <w:tcW w:w="630" w:type="dxa"/>
            <w:tcBorders>
              <w:top w:val="single" w:sz="4" w:space="0" w:color="auto"/>
              <w:left w:val="single" w:sz="4" w:space="0" w:color="auto"/>
              <w:bottom w:val="single" w:sz="4" w:space="0" w:color="auto"/>
              <w:right w:val="single" w:sz="4" w:space="0" w:color="auto"/>
            </w:tcBorders>
          </w:tcPr>
          <w:p w14:paraId="2699806C" w14:textId="77777777" w:rsidR="0082720C" w:rsidRDefault="0082720C" w:rsidP="00BE1D47">
            <w:pPr>
              <w:pStyle w:val="TAC"/>
              <w:rPr>
                <w:lang w:eastAsia="sv-SE"/>
              </w:rPr>
            </w:pPr>
            <w:r>
              <w:rPr>
                <w:lang w:eastAsia="zh-CN"/>
              </w:rPr>
              <w:t>25</w:t>
            </w:r>
          </w:p>
        </w:tc>
        <w:tc>
          <w:tcPr>
            <w:tcW w:w="810" w:type="dxa"/>
            <w:tcBorders>
              <w:top w:val="single" w:sz="4" w:space="0" w:color="auto"/>
              <w:left w:val="single" w:sz="4" w:space="0" w:color="auto"/>
              <w:bottom w:val="single" w:sz="4" w:space="0" w:color="auto"/>
              <w:right w:val="single" w:sz="4" w:space="0" w:color="auto"/>
            </w:tcBorders>
          </w:tcPr>
          <w:p w14:paraId="69E075D1" w14:textId="77777777" w:rsidR="0082720C" w:rsidRDefault="0082720C" w:rsidP="00BE1D47">
            <w:pPr>
              <w:pStyle w:val="TAC"/>
              <w:rPr>
                <w:lang w:eastAsia="sv-SE"/>
              </w:rPr>
            </w:pPr>
            <w:r>
              <w:rPr>
                <w:lang w:eastAsia="zh-CN"/>
              </w:rPr>
              <w:t>889</w:t>
            </w:r>
          </w:p>
        </w:tc>
        <w:tc>
          <w:tcPr>
            <w:tcW w:w="810" w:type="dxa"/>
            <w:tcBorders>
              <w:top w:val="single" w:sz="4" w:space="0" w:color="auto"/>
              <w:left w:val="single" w:sz="4" w:space="0" w:color="auto"/>
              <w:bottom w:val="single" w:sz="4" w:space="0" w:color="auto"/>
              <w:right w:val="single" w:sz="4" w:space="0" w:color="auto"/>
            </w:tcBorders>
          </w:tcPr>
          <w:p w14:paraId="6314B0CF" w14:textId="77777777" w:rsidR="0082720C" w:rsidRPr="00F9476A" w:rsidRDefault="0082720C" w:rsidP="00BE1D47">
            <w:pPr>
              <w:pStyle w:val="TAC"/>
              <w:rPr>
                <w:lang w:eastAsia="sv-SE"/>
              </w:rPr>
            </w:pPr>
            <w:r w:rsidRPr="00F9476A">
              <w:rPr>
                <w:rFonts w:eastAsia="Malgun Gothic"/>
                <w:kern w:val="2"/>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2BCFE5E5" w14:textId="77777777" w:rsidR="0082720C" w:rsidRDefault="0082720C"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61B33CDC" w14:textId="77777777" w:rsidR="0082720C" w:rsidRDefault="0082720C" w:rsidP="00BE1D47">
            <w:pPr>
              <w:pStyle w:val="TAC"/>
              <w:rPr>
                <w:lang w:eastAsia="sv-SE"/>
              </w:rPr>
            </w:pPr>
            <w:r>
              <w:rPr>
                <w:rFonts w:eastAsia="Malgun Gothic"/>
                <w:lang w:eastAsia="ko-KR"/>
              </w:rPr>
              <w:t>N/A</w:t>
            </w:r>
          </w:p>
        </w:tc>
      </w:tr>
      <w:tr w:rsidR="0082720C" w14:paraId="049FEBE5" w14:textId="77777777" w:rsidTr="00BE1D47">
        <w:trPr>
          <w:trHeight w:val="22"/>
          <w:jc w:val="center"/>
        </w:trPr>
        <w:tc>
          <w:tcPr>
            <w:tcW w:w="2452" w:type="dxa"/>
            <w:vMerge/>
            <w:tcBorders>
              <w:left w:val="single" w:sz="4" w:space="0" w:color="auto"/>
              <w:right w:val="single" w:sz="4" w:space="0" w:color="auto"/>
            </w:tcBorders>
            <w:vAlign w:val="center"/>
            <w:hideMark/>
          </w:tcPr>
          <w:p w14:paraId="1625A4A4" w14:textId="77777777" w:rsidR="0082720C" w:rsidRDefault="0082720C"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3D29F368" w14:textId="77777777" w:rsidR="0082720C" w:rsidRDefault="0082720C" w:rsidP="00BE1D47">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0D6BAFBB" w14:textId="77777777" w:rsidR="0082720C" w:rsidRDefault="0082720C" w:rsidP="00BE1D47">
            <w:pPr>
              <w:pStyle w:val="TAC"/>
              <w:rPr>
                <w:lang w:eastAsia="sv-SE"/>
              </w:rPr>
            </w:pPr>
            <w:r>
              <w:rPr>
                <w:lang w:eastAsia="zh-CN"/>
              </w:rPr>
              <w:t>2525</w:t>
            </w:r>
          </w:p>
        </w:tc>
        <w:tc>
          <w:tcPr>
            <w:tcW w:w="720" w:type="dxa"/>
            <w:tcBorders>
              <w:top w:val="single" w:sz="4" w:space="0" w:color="auto"/>
              <w:left w:val="single" w:sz="4" w:space="0" w:color="auto"/>
              <w:bottom w:val="single" w:sz="4" w:space="0" w:color="auto"/>
              <w:right w:val="single" w:sz="4" w:space="0" w:color="auto"/>
            </w:tcBorders>
          </w:tcPr>
          <w:p w14:paraId="77414F54" w14:textId="77777777" w:rsidR="0082720C" w:rsidRDefault="0082720C" w:rsidP="00BE1D47">
            <w:pPr>
              <w:pStyle w:val="TAC"/>
              <w:rPr>
                <w:lang w:eastAsia="sv-SE"/>
              </w:rPr>
            </w:pPr>
            <w:r>
              <w:rPr>
                <w:lang w:eastAsia="zh-CN"/>
              </w:rPr>
              <w:t>5</w:t>
            </w:r>
          </w:p>
        </w:tc>
        <w:tc>
          <w:tcPr>
            <w:tcW w:w="630" w:type="dxa"/>
            <w:tcBorders>
              <w:top w:val="single" w:sz="4" w:space="0" w:color="auto"/>
              <w:left w:val="single" w:sz="4" w:space="0" w:color="auto"/>
              <w:bottom w:val="single" w:sz="4" w:space="0" w:color="auto"/>
              <w:right w:val="single" w:sz="4" w:space="0" w:color="auto"/>
            </w:tcBorders>
          </w:tcPr>
          <w:p w14:paraId="1F8D44C6" w14:textId="77777777" w:rsidR="0082720C" w:rsidRDefault="0082720C" w:rsidP="00BE1D47">
            <w:pPr>
              <w:pStyle w:val="TAC"/>
              <w:rPr>
                <w:lang w:eastAsia="sv-SE"/>
              </w:rPr>
            </w:pPr>
            <w:r>
              <w:rPr>
                <w:lang w:eastAsia="zh-CN"/>
              </w:rPr>
              <w:t>25</w:t>
            </w:r>
          </w:p>
        </w:tc>
        <w:tc>
          <w:tcPr>
            <w:tcW w:w="810" w:type="dxa"/>
            <w:tcBorders>
              <w:top w:val="single" w:sz="4" w:space="0" w:color="auto"/>
              <w:left w:val="single" w:sz="4" w:space="0" w:color="auto"/>
              <w:bottom w:val="single" w:sz="4" w:space="0" w:color="auto"/>
              <w:right w:val="single" w:sz="4" w:space="0" w:color="auto"/>
            </w:tcBorders>
          </w:tcPr>
          <w:p w14:paraId="09943221" w14:textId="77777777" w:rsidR="0082720C" w:rsidRDefault="0082720C" w:rsidP="00BE1D47">
            <w:pPr>
              <w:pStyle w:val="TAC"/>
              <w:rPr>
                <w:lang w:eastAsia="sv-SE"/>
              </w:rPr>
            </w:pPr>
            <w:r>
              <w:rPr>
                <w:lang w:eastAsia="zh-CN"/>
              </w:rPr>
              <w:t>2645</w:t>
            </w:r>
          </w:p>
        </w:tc>
        <w:tc>
          <w:tcPr>
            <w:tcW w:w="810" w:type="dxa"/>
            <w:tcBorders>
              <w:top w:val="single" w:sz="4" w:space="0" w:color="auto"/>
              <w:left w:val="single" w:sz="4" w:space="0" w:color="auto"/>
              <w:bottom w:val="single" w:sz="4" w:space="0" w:color="auto"/>
              <w:right w:val="single" w:sz="4" w:space="0" w:color="auto"/>
            </w:tcBorders>
          </w:tcPr>
          <w:p w14:paraId="1553D96F" w14:textId="77777777" w:rsidR="0082720C" w:rsidRPr="00F9476A" w:rsidRDefault="0082720C" w:rsidP="00BE1D47">
            <w:pPr>
              <w:pStyle w:val="TAC"/>
              <w:rPr>
                <w:lang w:eastAsia="sv-SE"/>
              </w:rPr>
            </w:pPr>
            <w:r w:rsidRPr="00F9476A">
              <w:rPr>
                <w:lang w:eastAsia="zh-CN"/>
              </w:rPr>
              <w:t>35.1</w:t>
            </w:r>
          </w:p>
        </w:tc>
        <w:tc>
          <w:tcPr>
            <w:tcW w:w="1170" w:type="dxa"/>
            <w:tcBorders>
              <w:top w:val="single" w:sz="4" w:space="0" w:color="auto"/>
              <w:left w:val="single" w:sz="4" w:space="0" w:color="auto"/>
              <w:bottom w:val="single" w:sz="4" w:space="0" w:color="auto"/>
              <w:right w:val="single" w:sz="4" w:space="0" w:color="auto"/>
            </w:tcBorders>
          </w:tcPr>
          <w:p w14:paraId="4CC928B4" w14:textId="77777777" w:rsidR="0082720C" w:rsidRDefault="0082720C"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5C2B4FC4" w14:textId="77777777" w:rsidR="0082720C" w:rsidRDefault="0082720C" w:rsidP="00BE1D47">
            <w:pPr>
              <w:pStyle w:val="TAC"/>
              <w:rPr>
                <w:vertAlign w:val="superscript"/>
                <w:lang w:eastAsia="sv-SE"/>
              </w:rPr>
            </w:pPr>
            <w:r>
              <w:rPr>
                <w:rFonts w:eastAsia="Malgun Gothic"/>
                <w:lang w:eastAsia="ko-KR"/>
              </w:rPr>
              <w:t>IMD2</w:t>
            </w:r>
          </w:p>
        </w:tc>
      </w:tr>
      <w:tr w:rsidR="0082720C" w14:paraId="3A945AA5" w14:textId="77777777" w:rsidTr="00BE1D47">
        <w:trPr>
          <w:trHeight w:val="22"/>
          <w:jc w:val="center"/>
        </w:trPr>
        <w:tc>
          <w:tcPr>
            <w:tcW w:w="2452" w:type="dxa"/>
            <w:vMerge/>
            <w:tcBorders>
              <w:left w:val="single" w:sz="4" w:space="0" w:color="auto"/>
              <w:right w:val="single" w:sz="4" w:space="0" w:color="auto"/>
            </w:tcBorders>
            <w:vAlign w:val="center"/>
            <w:hideMark/>
          </w:tcPr>
          <w:p w14:paraId="062973EE" w14:textId="77777777" w:rsidR="0082720C" w:rsidRDefault="0082720C"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F512CBA" w14:textId="77777777" w:rsidR="0082720C" w:rsidRDefault="0082720C" w:rsidP="00BE1D47">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682DCF68" w14:textId="77777777" w:rsidR="0082720C" w:rsidRDefault="0082720C" w:rsidP="00BE1D47">
            <w:pPr>
              <w:pStyle w:val="TAC"/>
              <w:rPr>
                <w:lang w:eastAsia="sv-SE"/>
              </w:rPr>
            </w:pPr>
            <w:r>
              <w:rPr>
                <w:lang w:eastAsia="zh-CN"/>
              </w:rPr>
              <w:t>3489</w:t>
            </w:r>
          </w:p>
        </w:tc>
        <w:tc>
          <w:tcPr>
            <w:tcW w:w="720" w:type="dxa"/>
            <w:tcBorders>
              <w:top w:val="single" w:sz="4" w:space="0" w:color="auto"/>
              <w:left w:val="single" w:sz="4" w:space="0" w:color="auto"/>
              <w:bottom w:val="single" w:sz="4" w:space="0" w:color="auto"/>
              <w:right w:val="single" w:sz="4" w:space="0" w:color="auto"/>
            </w:tcBorders>
          </w:tcPr>
          <w:p w14:paraId="407AC217" w14:textId="77777777" w:rsidR="0082720C" w:rsidRDefault="0082720C" w:rsidP="00BE1D47">
            <w:pPr>
              <w:pStyle w:val="TAC"/>
              <w:rPr>
                <w:lang w:eastAsia="sv-SE"/>
              </w:rPr>
            </w:pPr>
            <w:r>
              <w:rPr>
                <w:lang w:eastAsia="zh-CN"/>
              </w:rPr>
              <w:t>10</w:t>
            </w:r>
          </w:p>
        </w:tc>
        <w:tc>
          <w:tcPr>
            <w:tcW w:w="630" w:type="dxa"/>
            <w:tcBorders>
              <w:top w:val="single" w:sz="4" w:space="0" w:color="auto"/>
              <w:left w:val="single" w:sz="4" w:space="0" w:color="auto"/>
              <w:bottom w:val="single" w:sz="4" w:space="0" w:color="auto"/>
              <w:right w:val="single" w:sz="4" w:space="0" w:color="auto"/>
            </w:tcBorders>
          </w:tcPr>
          <w:p w14:paraId="4074C91E" w14:textId="77777777" w:rsidR="0082720C" w:rsidRDefault="0082720C" w:rsidP="00BE1D47">
            <w:pPr>
              <w:pStyle w:val="TAC"/>
              <w:rPr>
                <w:lang w:eastAsia="sv-SE"/>
              </w:rPr>
            </w:pPr>
            <w:r>
              <w:rPr>
                <w:lang w:eastAsia="zh-CN"/>
              </w:rPr>
              <w:t>50</w:t>
            </w:r>
          </w:p>
        </w:tc>
        <w:tc>
          <w:tcPr>
            <w:tcW w:w="810" w:type="dxa"/>
            <w:tcBorders>
              <w:top w:val="single" w:sz="4" w:space="0" w:color="auto"/>
              <w:left w:val="single" w:sz="4" w:space="0" w:color="auto"/>
              <w:bottom w:val="single" w:sz="4" w:space="0" w:color="auto"/>
              <w:right w:val="single" w:sz="4" w:space="0" w:color="auto"/>
            </w:tcBorders>
          </w:tcPr>
          <w:p w14:paraId="5B5458CA" w14:textId="77777777" w:rsidR="0082720C" w:rsidRDefault="0082720C" w:rsidP="00BE1D47">
            <w:pPr>
              <w:pStyle w:val="TAC"/>
              <w:rPr>
                <w:lang w:eastAsia="sv-SE"/>
              </w:rPr>
            </w:pPr>
            <w:r>
              <w:rPr>
                <w:lang w:eastAsia="zh-CN"/>
              </w:rPr>
              <w:t>3489</w:t>
            </w:r>
          </w:p>
        </w:tc>
        <w:tc>
          <w:tcPr>
            <w:tcW w:w="810" w:type="dxa"/>
            <w:tcBorders>
              <w:top w:val="single" w:sz="4" w:space="0" w:color="auto"/>
              <w:left w:val="single" w:sz="4" w:space="0" w:color="auto"/>
              <w:bottom w:val="single" w:sz="4" w:space="0" w:color="auto"/>
              <w:right w:val="single" w:sz="4" w:space="0" w:color="auto"/>
            </w:tcBorders>
          </w:tcPr>
          <w:p w14:paraId="4DDF35DE" w14:textId="77777777" w:rsidR="0082720C" w:rsidRPr="00F9476A" w:rsidRDefault="0082720C" w:rsidP="00BE1D47">
            <w:pPr>
              <w:pStyle w:val="TAC"/>
              <w:rPr>
                <w:lang w:eastAsia="sv-SE"/>
              </w:rPr>
            </w:pPr>
            <w:r w:rsidRPr="00F9476A">
              <w:rPr>
                <w:rFonts w:eastAsia="Malgun Gothic"/>
                <w:kern w:val="2"/>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0722627D" w14:textId="77777777" w:rsidR="0082720C" w:rsidRDefault="0082720C" w:rsidP="00BE1D47">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4D290AE9" w14:textId="77777777" w:rsidR="0082720C" w:rsidRDefault="0082720C" w:rsidP="00BE1D47">
            <w:pPr>
              <w:pStyle w:val="TAC"/>
              <w:rPr>
                <w:lang w:eastAsia="sv-SE"/>
              </w:rPr>
            </w:pPr>
            <w:r>
              <w:rPr>
                <w:rFonts w:eastAsia="Malgun Gothic"/>
                <w:lang w:eastAsia="ko-KR"/>
              </w:rPr>
              <w:t>N/A</w:t>
            </w:r>
          </w:p>
        </w:tc>
      </w:tr>
      <w:tr w:rsidR="0082720C" w14:paraId="37113582" w14:textId="77777777" w:rsidTr="00BE1D47">
        <w:trPr>
          <w:trHeight w:val="22"/>
          <w:jc w:val="center"/>
        </w:trPr>
        <w:tc>
          <w:tcPr>
            <w:tcW w:w="9495" w:type="dxa"/>
            <w:gridSpan w:val="9"/>
            <w:tcBorders>
              <w:left w:val="single" w:sz="4" w:space="0" w:color="auto"/>
              <w:right w:val="single" w:sz="4" w:space="0" w:color="auto"/>
            </w:tcBorders>
            <w:vAlign w:val="center"/>
          </w:tcPr>
          <w:p w14:paraId="68664926" w14:textId="77777777" w:rsidR="0082720C" w:rsidRDefault="0082720C" w:rsidP="00BE1D47">
            <w:pPr>
              <w:pStyle w:val="TAC"/>
              <w:jc w:val="left"/>
              <w:rPr>
                <w:rFonts w:eastAsia="Malgun Gothic"/>
                <w:lang w:eastAsia="ko-KR"/>
              </w:rPr>
            </w:pPr>
            <w:r w:rsidRPr="00EF5447">
              <w:t xml:space="preserve">NOTE </w:t>
            </w:r>
            <w:r>
              <w:t>y</w:t>
            </w:r>
            <w:r w:rsidRPr="00EF5447">
              <w:t>:</w:t>
            </w:r>
            <w:r w:rsidRPr="00EF5447">
              <w:tab/>
              <w:t>This band is subject to IMD5 also which MSD is not specified</w:t>
            </w:r>
            <w:r w:rsidRPr="00EF5447">
              <w:rPr>
                <w:lang w:eastAsia="ja-JP"/>
              </w:rPr>
              <w:t>.</w:t>
            </w:r>
          </w:p>
        </w:tc>
      </w:tr>
    </w:tbl>
    <w:p w14:paraId="2A3E9BFD" w14:textId="77777777" w:rsidR="0082720C" w:rsidRPr="00FC45BA" w:rsidRDefault="0082720C" w:rsidP="0082720C"/>
    <w:p w14:paraId="3EF2F1A2" w14:textId="37157A2A" w:rsidR="0082720C" w:rsidRDefault="0082720C" w:rsidP="0082720C">
      <w:pPr>
        <w:pStyle w:val="Heading4"/>
        <w:tabs>
          <w:tab w:val="left" w:pos="0"/>
        </w:tabs>
        <w:ind w:left="0" w:firstLine="0"/>
        <w:rPr>
          <w:rFonts w:cs="Arial"/>
          <w:lang w:val="en-US" w:eastAsia="zh-CN"/>
        </w:rPr>
      </w:pPr>
      <w:bookmarkStart w:id="225" w:name="_Toc97547022"/>
      <w:r>
        <w:rPr>
          <w:rFonts w:cs="Arial"/>
        </w:rPr>
        <w:t>6.14.3</w:t>
      </w:r>
      <w:r>
        <w:rPr>
          <w:rFonts w:cs="Arial"/>
          <w:lang w:eastAsia="zh-CN"/>
        </w:rPr>
        <w:t>.2</w:t>
      </w:r>
      <w:r>
        <w:rPr>
          <w:rFonts w:cs="Arial"/>
          <w:lang w:eastAsia="zh-CN"/>
        </w:rPr>
        <w:tab/>
        <w:t>Power class 2 Case</w:t>
      </w:r>
      <w:r>
        <w:rPr>
          <w:rFonts w:cs="Arial"/>
          <w:lang w:val="en-US" w:eastAsia="zh-CN"/>
        </w:rPr>
        <w:t xml:space="preserve"> B</w:t>
      </w:r>
      <w:bookmarkEnd w:id="225"/>
    </w:p>
    <w:p w14:paraId="092C9A96" w14:textId="476F9706" w:rsidR="0082720C" w:rsidRDefault="0082720C" w:rsidP="0082720C">
      <w:pPr>
        <w:rPr>
          <w:iCs/>
          <w:lang w:eastAsia="zh-CN"/>
        </w:rPr>
      </w:pPr>
      <w:r>
        <w:rPr>
          <w:iCs/>
          <w:lang w:eastAsia="zh-CN"/>
        </w:rPr>
        <w:t>The additional MSD due to intermodulation for PC2 Case B CA_n5A-n7A-n78A are same as the Case A defined in Table 6.14.3.1-1.</w:t>
      </w:r>
    </w:p>
    <w:p w14:paraId="12D0DA64" w14:textId="6CEC5BE7" w:rsidR="00F44B1F" w:rsidRPr="004D3578" w:rsidRDefault="00A168CF" w:rsidP="00F44B1F">
      <w:pPr>
        <w:pStyle w:val="Heading2"/>
        <w:rPr>
          <w:lang w:eastAsia="zh-CN"/>
        </w:rPr>
      </w:pPr>
      <w:bookmarkStart w:id="226" w:name="_Toc97547023"/>
      <w:r>
        <w:t>6.15</w:t>
      </w:r>
      <w:r w:rsidR="00F44B1F" w:rsidRPr="004D3578">
        <w:tab/>
      </w:r>
      <w:r w:rsidR="00F44B1F">
        <w:rPr>
          <w:lang w:eastAsia="zh-CN"/>
        </w:rPr>
        <w:t>CA_n7-n28-n78</w:t>
      </w:r>
      <w:bookmarkEnd w:id="226"/>
    </w:p>
    <w:p w14:paraId="7156ED91" w14:textId="217040B5" w:rsidR="00F44B1F" w:rsidRPr="001043CD" w:rsidRDefault="00A168CF" w:rsidP="00F44B1F">
      <w:pPr>
        <w:pStyle w:val="Heading3"/>
        <w:rPr>
          <w:rFonts w:cs="Arial"/>
          <w:szCs w:val="28"/>
          <w:lang w:eastAsia="zh-CN"/>
        </w:rPr>
      </w:pPr>
      <w:bookmarkStart w:id="227" w:name="_Toc97547024"/>
      <w:r>
        <w:rPr>
          <w:rFonts w:cs="Arial"/>
          <w:szCs w:val="28"/>
          <w:lang w:eastAsia="zh-CN"/>
        </w:rPr>
        <w:t>6.15</w:t>
      </w:r>
      <w:r w:rsidR="00F44B1F" w:rsidRPr="001043CD">
        <w:rPr>
          <w:rFonts w:cs="Arial"/>
          <w:szCs w:val="28"/>
          <w:lang w:eastAsia="zh-CN"/>
        </w:rPr>
        <w:t>.</w:t>
      </w:r>
      <w:r w:rsidR="00F44B1F" w:rsidRPr="001043CD">
        <w:rPr>
          <w:rFonts w:cs="Arial" w:hint="eastAsia"/>
          <w:szCs w:val="28"/>
          <w:lang w:eastAsia="zh-CN"/>
        </w:rPr>
        <w:t>1</w:t>
      </w:r>
      <w:r w:rsidR="00F44B1F" w:rsidRPr="001043CD">
        <w:rPr>
          <w:rFonts w:cs="Arial"/>
          <w:szCs w:val="28"/>
          <w:lang w:eastAsia="zh-CN"/>
        </w:rPr>
        <w:tab/>
        <w:t>Configuration</w:t>
      </w:r>
      <w:r w:rsidR="00F44B1F" w:rsidRPr="001043CD">
        <w:rPr>
          <w:rFonts w:cs="Arial" w:hint="eastAsia"/>
          <w:szCs w:val="28"/>
          <w:lang w:eastAsia="zh-CN"/>
        </w:rPr>
        <w:t>s</w:t>
      </w:r>
      <w:bookmarkEnd w:id="227"/>
    </w:p>
    <w:p w14:paraId="2EE4B934" w14:textId="5B252C3A" w:rsidR="00F44B1F" w:rsidRDefault="00F44B1F" w:rsidP="00F44B1F">
      <w:pPr>
        <w:pStyle w:val="TH"/>
        <w:rPr>
          <w:lang w:eastAsia="ja-JP"/>
        </w:rPr>
      </w:pPr>
      <w:r>
        <w:rPr>
          <w:lang w:val="en-US"/>
        </w:rPr>
        <w:t xml:space="preserve">Table </w:t>
      </w:r>
      <w:r w:rsidR="00A168CF">
        <w:rPr>
          <w:lang w:val="en-US"/>
        </w:rPr>
        <w:t>6.15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F44B1F" w14:paraId="5C65927B"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7A1DE87" w14:textId="77777777" w:rsidR="00F44B1F" w:rsidRPr="00D776B5" w:rsidRDefault="00F44B1F"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2A454" w14:textId="77777777" w:rsidR="00F44B1F" w:rsidRPr="00D776B5" w:rsidRDefault="00F44B1F" w:rsidP="00BE1D47">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C708B4" w14:textId="77777777" w:rsidR="00F44B1F" w:rsidRPr="00D776B5" w:rsidRDefault="00F44B1F"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5A13B" w14:textId="77777777" w:rsidR="00F44B1F" w:rsidRPr="00D776B5" w:rsidRDefault="00F44B1F"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724FB" w14:textId="77777777" w:rsidR="00F44B1F" w:rsidRPr="00D776B5" w:rsidRDefault="00F44B1F"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C29524" w14:textId="77777777" w:rsidR="00F44B1F" w:rsidRPr="00D776B5" w:rsidRDefault="00F44B1F"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04564" w14:textId="77777777" w:rsidR="00F44B1F" w:rsidRPr="00D776B5" w:rsidRDefault="00F44B1F"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D2F9D3" w14:textId="77777777" w:rsidR="00F44B1F" w:rsidRPr="00D776B5" w:rsidRDefault="00F44B1F"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C6EE17" w14:textId="77777777" w:rsidR="00F44B1F" w:rsidRPr="00D776B5" w:rsidRDefault="00F44B1F"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8CB6A" w14:textId="77777777" w:rsidR="00F44B1F" w:rsidRPr="00D776B5" w:rsidRDefault="00F44B1F"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9059ED" w14:textId="77777777" w:rsidR="00F44B1F" w:rsidRPr="00D776B5" w:rsidRDefault="00F44B1F"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D6D0AE" w14:textId="77777777" w:rsidR="00F44B1F" w:rsidRPr="00D776B5" w:rsidRDefault="00F44B1F"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09F85" w14:textId="77777777" w:rsidR="00F44B1F" w:rsidRPr="00D776B5" w:rsidRDefault="00F44B1F"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C471FC" w14:textId="77777777" w:rsidR="00F44B1F" w:rsidRPr="00D776B5" w:rsidRDefault="00F44B1F"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57AA9" w14:textId="77777777" w:rsidR="00F44B1F" w:rsidRPr="00D776B5" w:rsidRDefault="00F44B1F"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4F5C04" w14:textId="77777777" w:rsidR="00F44B1F" w:rsidRPr="00D776B5" w:rsidRDefault="00F44B1F"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89FAC1" w14:textId="77777777" w:rsidR="00F44B1F" w:rsidRPr="00D776B5" w:rsidRDefault="00F44B1F" w:rsidP="00BE1D47">
            <w:pPr>
              <w:pStyle w:val="TAH"/>
            </w:pPr>
            <w:r w:rsidRPr="00D776B5">
              <w:t>Bandwidth combination set</w:t>
            </w:r>
          </w:p>
        </w:tc>
      </w:tr>
      <w:tr w:rsidR="00F44B1F" w14:paraId="40BA91F1" w14:textId="77777777" w:rsidTr="00BE1D4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FB166C1" w14:textId="77777777" w:rsidR="00F44B1F" w:rsidRDefault="00F44B1F" w:rsidP="00BE1D47">
            <w:pPr>
              <w:pStyle w:val="TAC"/>
              <w:rPr>
                <w:color w:val="000000"/>
              </w:rPr>
            </w:pPr>
            <w:r w:rsidRPr="00E90657">
              <w:rPr>
                <w:rFonts w:eastAsia="SimSun"/>
                <w:lang w:eastAsia="zh-CN"/>
              </w:rPr>
              <w:t>CA_n7A-n28A-n78A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BFCD70" w14:textId="77777777" w:rsidR="00F44B1F" w:rsidRDefault="00F44B1F" w:rsidP="00BE1D47">
            <w:pPr>
              <w:pStyle w:val="TAC"/>
            </w:pPr>
            <w:r>
              <w:t>CA_n7A-n78A</w:t>
            </w:r>
          </w:p>
          <w:p w14:paraId="4038F490" w14:textId="77777777" w:rsidR="00F44B1F" w:rsidRDefault="00F44B1F" w:rsidP="00BE1D47">
            <w:pPr>
              <w:pStyle w:val="TAC"/>
              <w:rPr>
                <w:color w:val="000000"/>
                <w:lang w:val="en-US" w:eastAsia="zh-CN" w:bidi="ar"/>
              </w:rPr>
            </w:pPr>
            <w:r>
              <w:t>CA_n28A-n78A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B1EF6" w14:textId="77777777" w:rsidR="00F44B1F" w:rsidRDefault="00F44B1F" w:rsidP="00BE1D47">
            <w:pPr>
              <w:pStyle w:val="TAC"/>
              <w:rPr>
                <w:color w:val="000000"/>
              </w:rPr>
            </w:pPr>
            <w:r>
              <w:t>n7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AFBDBA" w14:textId="77777777" w:rsidR="00F44B1F" w:rsidRDefault="00F44B1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0E53CD" w14:textId="77777777" w:rsidR="00F44B1F" w:rsidRDefault="00F44B1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1A108" w14:textId="77777777" w:rsidR="00F44B1F" w:rsidRDefault="00F44B1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7BADA3" w14:textId="77777777" w:rsidR="00F44B1F" w:rsidRDefault="00F44B1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11843" w14:textId="77777777" w:rsidR="00F44B1F" w:rsidRDefault="00F44B1F"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C9836" w14:textId="77777777" w:rsidR="00F44B1F" w:rsidRDefault="00F44B1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8093D" w14:textId="77777777" w:rsidR="00F44B1F" w:rsidRDefault="00F44B1F"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736CA" w14:textId="77777777" w:rsidR="00F44B1F" w:rsidRDefault="00F44B1F"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4D9DC1"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9BBB2"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92798D"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DE08D" w14:textId="77777777" w:rsidR="00F44B1F" w:rsidRDefault="00F44B1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C6241" w14:textId="77777777" w:rsidR="00F44B1F" w:rsidRDefault="00F44B1F"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23A13" w14:textId="77777777" w:rsidR="00F44B1F" w:rsidRDefault="00F44B1F" w:rsidP="00BE1D47">
            <w:pPr>
              <w:pStyle w:val="TAC"/>
            </w:pPr>
            <w:r>
              <w:rPr>
                <w:lang w:val="en-US" w:eastAsia="zh-CN" w:bidi="ar"/>
              </w:rPr>
              <w:t>0</w:t>
            </w:r>
          </w:p>
        </w:tc>
      </w:tr>
      <w:tr w:rsidR="00F44B1F" w14:paraId="431E378D"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07D9661" w14:textId="77777777" w:rsidR="00F44B1F" w:rsidRDefault="00F44B1F"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EDA2E" w14:textId="77777777" w:rsidR="00F44B1F" w:rsidRDefault="00F44B1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519D6" w14:textId="77777777" w:rsidR="00F44B1F" w:rsidRDefault="00F44B1F" w:rsidP="00BE1D47">
            <w:pPr>
              <w:pStyle w:val="TAC"/>
              <w:rPr>
                <w:color w:val="000000"/>
              </w:rPr>
            </w:pPr>
            <w:r>
              <w:rPr>
                <w:color w:val="000000"/>
              </w:rPr>
              <w:t>n28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CFBC9" w14:textId="77777777" w:rsidR="00F44B1F" w:rsidRDefault="00F44B1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142E14" w14:textId="77777777" w:rsidR="00F44B1F" w:rsidRDefault="00F44B1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889DC" w14:textId="77777777" w:rsidR="00F44B1F" w:rsidRDefault="00F44B1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D9988" w14:textId="77777777" w:rsidR="00F44B1F" w:rsidRDefault="00F44B1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7E3BA"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7830F0" w14:textId="77777777" w:rsidR="00F44B1F" w:rsidRDefault="00F44B1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FA1CE8"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3F98D"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F96713"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F3F700"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57B68E"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0353A8" w14:textId="77777777" w:rsidR="00F44B1F" w:rsidRDefault="00F44B1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D2759" w14:textId="77777777" w:rsidR="00F44B1F" w:rsidRDefault="00F44B1F"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B80EF" w14:textId="77777777" w:rsidR="00F44B1F" w:rsidRDefault="00F44B1F" w:rsidP="00BE1D47">
            <w:pPr>
              <w:jc w:val="center"/>
              <w:rPr>
                <w:rFonts w:ascii="Arial" w:hAnsi="Arial" w:cs="Arial"/>
                <w:color w:val="000000"/>
                <w:sz w:val="18"/>
                <w:szCs w:val="18"/>
              </w:rPr>
            </w:pPr>
          </w:p>
        </w:tc>
      </w:tr>
      <w:tr w:rsidR="00F44B1F" w14:paraId="45F0EBCC"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945F72F" w14:textId="77777777" w:rsidR="00F44B1F" w:rsidRDefault="00F44B1F"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8B38C" w14:textId="77777777" w:rsidR="00F44B1F" w:rsidRDefault="00F44B1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CC3E0" w14:textId="77777777" w:rsidR="00F44B1F" w:rsidRDefault="00F44B1F" w:rsidP="00BE1D47">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731CD4"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25AA2F" w14:textId="77777777" w:rsidR="00F44B1F" w:rsidRDefault="00F44B1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FEBD9F" w14:textId="77777777" w:rsidR="00F44B1F" w:rsidRDefault="00F44B1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BD297F" w14:textId="77777777" w:rsidR="00F44B1F" w:rsidRDefault="00F44B1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EDB179" w14:textId="77777777" w:rsidR="00F44B1F" w:rsidRDefault="00F44B1F"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BE3B9C" w14:textId="77777777" w:rsidR="00F44B1F" w:rsidRDefault="00F44B1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1A28C" w14:textId="77777777" w:rsidR="00F44B1F" w:rsidRDefault="00F44B1F"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58449" w14:textId="77777777" w:rsidR="00F44B1F" w:rsidRDefault="00F44B1F"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0E3E6" w14:textId="77777777" w:rsidR="00F44B1F" w:rsidRDefault="00F44B1F" w:rsidP="00BE1D47">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E3D761" w14:textId="77777777" w:rsidR="00F44B1F" w:rsidRDefault="00F44B1F" w:rsidP="00BE1D47">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A8280" w14:textId="77777777" w:rsidR="00F44B1F" w:rsidRDefault="00F44B1F" w:rsidP="00BE1D47">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D2F4F" w14:textId="77777777" w:rsidR="00F44B1F" w:rsidRDefault="00F44B1F" w:rsidP="00BE1D47">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CB621" w14:textId="77777777" w:rsidR="00F44B1F" w:rsidRDefault="00F44B1F" w:rsidP="00BE1D47">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3CDF5" w14:textId="77777777" w:rsidR="00F44B1F" w:rsidRDefault="00F44B1F" w:rsidP="00BE1D47">
            <w:pPr>
              <w:jc w:val="center"/>
              <w:rPr>
                <w:rFonts w:ascii="Arial" w:hAnsi="Arial" w:cs="Arial"/>
                <w:color w:val="000000"/>
                <w:sz w:val="18"/>
                <w:szCs w:val="18"/>
              </w:rPr>
            </w:pPr>
          </w:p>
        </w:tc>
      </w:tr>
      <w:tr w:rsidR="00F44B1F" w14:paraId="6931C5F5" w14:textId="77777777" w:rsidTr="00BE1D4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692C900" w14:textId="77777777" w:rsidR="00F44B1F" w:rsidRDefault="00F44B1F" w:rsidP="00BE1D47">
            <w:pPr>
              <w:pStyle w:val="TAC"/>
              <w:rPr>
                <w:color w:val="000000"/>
              </w:rPr>
            </w:pPr>
            <w:r w:rsidRPr="00E90657">
              <w:rPr>
                <w:rFonts w:eastAsia="SimSun"/>
                <w:lang w:eastAsia="zh-CN"/>
              </w:rPr>
              <w:t>CA_n7B-n28A-n78A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5E151" w14:textId="77777777" w:rsidR="00F44B1F" w:rsidRDefault="00F44B1F" w:rsidP="00BE1D47">
            <w:pPr>
              <w:pStyle w:val="TAC"/>
            </w:pPr>
            <w:r>
              <w:t>CA_n7A-n78A</w:t>
            </w:r>
          </w:p>
          <w:p w14:paraId="16118B83" w14:textId="77777777" w:rsidR="00F44B1F" w:rsidRDefault="00F44B1F" w:rsidP="00BE1D47">
            <w:pPr>
              <w:pStyle w:val="TAC"/>
              <w:rPr>
                <w:color w:val="000000"/>
                <w:lang w:val="en-US" w:eastAsia="zh-CN" w:bidi="ar"/>
              </w:rPr>
            </w:pPr>
            <w:r>
              <w:t>CA_n28A-n78A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1E513" w14:textId="77777777" w:rsidR="00F44B1F" w:rsidRDefault="00F44B1F" w:rsidP="00BE1D47">
            <w:pPr>
              <w:pStyle w:val="TAC"/>
              <w:rPr>
                <w:color w:val="000000"/>
              </w:rPr>
            </w:pPr>
            <w:r>
              <w:t>n7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DE47E" w14:textId="77777777" w:rsidR="00F44B1F" w:rsidRDefault="00F44B1F" w:rsidP="00BE1D47">
            <w:pPr>
              <w:pStyle w:val="TAC"/>
              <w:rPr>
                <w:color w:val="000000"/>
              </w:rPr>
            </w:pPr>
            <w:r w:rsidRPr="00973264">
              <w:rPr>
                <w:szCs w:val="18"/>
              </w:rPr>
              <w:t>See CA_n7B Bandwidth Combination Set 0 in Table 5.5A.1-1</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138067" w14:textId="77777777" w:rsidR="00F44B1F" w:rsidRDefault="00F44B1F" w:rsidP="00BE1D47">
            <w:pPr>
              <w:pStyle w:val="TAC"/>
            </w:pPr>
            <w:r>
              <w:rPr>
                <w:lang w:val="en-US" w:eastAsia="zh-CN" w:bidi="ar"/>
              </w:rPr>
              <w:t>0</w:t>
            </w:r>
          </w:p>
        </w:tc>
      </w:tr>
      <w:tr w:rsidR="00F44B1F" w14:paraId="5F11F306"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5844057" w14:textId="77777777" w:rsidR="00F44B1F" w:rsidRDefault="00F44B1F"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A51882" w14:textId="77777777" w:rsidR="00F44B1F" w:rsidRDefault="00F44B1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9F0F8" w14:textId="77777777" w:rsidR="00F44B1F" w:rsidRDefault="00F44B1F" w:rsidP="00BE1D47">
            <w:pPr>
              <w:pStyle w:val="TAC"/>
            </w:pPr>
            <w:r>
              <w:rPr>
                <w:color w:val="000000"/>
              </w:rPr>
              <w:t>n28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8E2758" w14:textId="77777777" w:rsidR="00F44B1F" w:rsidRDefault="00F44B1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883F38" w14:textId="77777777" w:rsidR="00F44B1F" w:rsidRDefault="00F44B1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EE48E5" w14:textId="77777777" w:rsidR="00F44B1F" w:rsidRDefault="00F44B1F"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F5548" w14:textId="77777777" w:rsidR="00F44B1F" w:rsidRDefault="00F44B1F"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2767B2"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20EE0" w14:textId="77777777" w:rsidR="00F44B1F" w:rsidRDefault="00F44B1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C180D7"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88D4D"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18A9B"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BF28AA"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87B8C1"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7AA63" w14:textId="77777777" w:rsidR="00F44B1F" w:rsidRDefault="00F44B1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E095D8" w14:textId="77777777" w:rsidR="00F44B1F" w:rsidRDefault="00F44B1F" w:rsidP="00BE1D47">
            <w:pPr>
              <w:pStyle w:val="TAC"/>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15F4E" w14:textId="77777777" w:rsidR="00F44B1F" w:rsidRDefault="00F44B1F" w:rsidP="00BE1D47">
            <w:pPr>
              <w:jc w:val="center"/>
              <w:rPr>
                <w:rFonts w:ascii="Arial" w:hAnsi="Arial" w:cs="Arial"/>
                <w:color w:val="000000"/>
                <w:sz w:val="18"/>
                <w:szCs w:val="18"/>
              </w:rPr>
            </w:pPr>
          </w:p>
        </w:tc>
      </w:tr>
      <w:tr w:rsidR="00F44B1F" w14:paraId="6323603E"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EA51627" w14:textId="77777777" w:rsidR="00F44B1F" w:rsidRDefault="00F44B1F"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4FC25E" w14:textId="77777777" w:rsidR="00F44B1F" w:rsidRDefault="00F44B1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E04EB7" w14:textId="77777777" w:rsidR="00F44B1F" w:rsidRDefault="00F44B1F" w:rsidP="00BE1D47">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88FA7"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EBFD51" w14:textId="77777777" w:rsidR="00F44B1F" w:rsidRDefault="00F44B1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1EBD0" w14:textId="77777777" w:rsidR="00F44B1F" w:rsidRDefault="00F44B1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046CE" w14:textId="77777777" w:rsidR="00F44B1F" w:rsidRDefault="00F44B1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9282D" w14:textId="77777777" w:rsidR="00F44B1F" w:rsidRDefault="00F44B1F"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709EE" w14:textId="77777777" w:rsidR="00F44B1F" w:rsidRDefault="00F44B1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4E986" w14:textId="77777777" w:rsidR="00F44B1F" w:rsidRDefault="00F44B1F"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DF6909" w14:textId="77777777" w:rsidR="00F44B1F" w:rsidRDefault="00F44B1F"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CD5050" w14:textId="77777777" w:rsidR="00F44B1F" w:rsidRDefault="00F44B1F" w:rsidP="00BE1D47">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8F094A" w14:textId="77777777" w:rsidR="00F44B1F" w:rsidRDefault="00F44B1F" w:rsidP="00BE1D47">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46262" w14:textId="77777777" w:rsidR="00F44B1F" w:rsidRDefault="00F44B1F" w:rsidP="00BE1D47">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1EFEE1" w14:textId="77777777" w:rsidR="00F44B1F" w:rsidRDefault="00F44B1F" w:rsidP="00BE1D47">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24B6D5" w14:textId="77777777" w:rsidR="00F44B1F" w:rsidRDefault="00F44B1F" w:rsidP="00BE1D47">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6F2F4" w14:textId="77777777" w:rsidR="00F44B1F" w:rsidRDefault="00F44B1F" w:rsidP="00BE1D47">
            <w:pPr>
              <w:jc w:val="center"/>
              <w:rPr>
                <w:rFonts w:ascii="Arial" w:hAnsi="Arial" w:cs="Arial"/>
                <w:color w:val="000000"/>
                <w:sz w:val="18"/>
                <w:szCs w:val="18"/>
              </w:rPr>
            </w:pPr>
          </w:p>
        </w:tc>
      </w:tr>
    </w:tbl>
    <w:p w14:paraId="5F30100D" w14:textId="77777777" w:rsidR="00F44B1F" w:rsidRDefault="00F44B1F" w:rsidP="00F44B1F">
      <w:pPr>
        <w:rPr>
          <w:sz w:val="16"/>
          <w:szCs w:val="16"/>
          <w:lang w:eastAsia="zh-CN"/>
        </w:rPr>
      </w:pPr>
    </w:p>
    <w:p w14:paraId="51E4A148" w14:textId="45AE8068" w:rsidR="00F44B1F" w:rsidRPr="001043CD" w:rsidRDefault="00A168CF" w:rsidP="00F44B1F">
      <w:pPr>
        <w:pStyle w:val="Heading3"/>
        <w:rPr>
          <w:lang w:val="en-US" w:eastAsia="zh-CN"/>
        </w:rPr>
      </w:pPr>
      <w:bookmarkStart w:id="228" w:name="_Toc97547025"/>
      <w:r>
        <w:rPr>
          <w:lang w:eastAsia="zh-CN"/>
        </w:rPr>
        <w:t>6.15</w:t>
      </w:r>
      <w:r w:rsidR="00F44B1F" w:rsidRPr="001043CD">
        <w:rPr>
          <w:lang w:eastAsia="zh-CN"/>
        </w:rPr>
        <w:t>.</w:t>
      </w:r>
      <w:r w:rsidR="00F44B1F" w:rsidRPr="001043CD">
        <w:rPr>
          <w:rFonts w:hint="eastAsia"/>
          <w:lang w:eastAsia="zh-CN"/>
        </w:rPr>
        <w:t>2</w:t>
      </w:r>
      <w:r w:rsidR="00F44B1F" w:rsidRPr="001043CD">
        <w:rPr>
          <w:lang w:eastAsia="zh-CN"/>
        </w:rPr>
        <w:tab/>
      </w:r>
      <w:r w:rsidR="00F44B1F" w:rsidRPr="001043CD">
        <w:rPr>
          <w:lang w:val="en-US" w:eastAsia="zh-CN"/>
        </w:rPr>
        <w:t>Maximum output power</w:t>
      </w:r>
      <w:bookmarkEnd w:id="228"/>
    </w:p>
    <w:p w14:paraId="4B0C29D6" w14:textId="1315716A" w:rsidR="00F44B1F" w:rsidRDefault="00F44B1F" w:rsidP="00F44B1F">
      <w:pPr>
        <w:pStyle w:val="TH"/>
        <w:rPr>
          <w:lang w:eastAsia="zh-CN"/>
        </w:rPr>
      </w:pPr>
      <w:r>
        <w:t xml:space="preserve">Table </w:t>
      </w:r>
      <w:r w:rsidR="00A168CF">
        <w:t>6.15</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44B1F" w:rsidRPr="00530DFD" w14:paraId="6EDFE33E" w14:textId="77777777" w:rsidTr="00BE1D47">
        <w:trPr>
          <w:trHeight w:val="383"/>
          <w:jc w:val="center"/>
        </w:trPr>
        <w:tc>
          <w:tcPr>
            <w:tcW w:w="1679" w:type="dxa"/>
          </w:tcPr>
          <w:p w14:paraId="2CADD90D" w14:textId="77777777" w:rsidR="00F44B1F" w:rsidRPr="00EC6D89" w:rsidRDefault="00F44B1F" w:rsidP="00BE1D47">
            <w:pPr>
              <w:pStyle w:val="TAH"/>
              <w:rPr>
                <w:lang w:val="en-US" w:eastAsia="zh-CN"/>
              </w:rPr>
            </w:pPr>
            <w:r w:rsidRPr="00B0188E">
              <w:rPr>
                <w:lang w:val="en-US" w:eastAsia="zh-CN"/>
              </w:rPr>
              <w:t>Uplink CA configuration</w:t>
            </w:r>
          </w:p>
        </w:tc>
        <w:tc>
          <w:tcPr>
            <w:tcW w:w="2045" w:type="dxa"/>
            <w:shd w:val="clear" w:color="auto" w:fill="auto"/>
          </w:tcPr>
          <w:p w14:paraId="246C8730" w14:textId="77777777" w:rsidR="00F44B1F" w:rsidRPr="00530DFD" w:rsidRDefault="00F44B1F"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28</w:t>
            </w:r>
            <w:r w:rsidRPr="00EC6D89">
              <w:rPr>
                <w:lang w:val="en-US" w:eastAsia="zh-CN"/>
              </w:rPr>
              <w:t>-n</w:t>
            </w:r>
            <w:r>
              <w:rPr>
                <w:lang w:val="en-US" w:eastAsia="zh-CN"/>
              </w:rPr>
              <w:t>78</w:t>
            </w:r>
          </w:p>
        </w:tc>
        <w:tc>
          <w:tcPr>
            <w:tcW w:w="1641" w:type="dxa"/>
            <w:shd w:val="clear" w:color="auto" w:fill="auto"/>
          </w:tcPr>
          <w:p w14:paraId="728B1081" w14:textId="77777777" w:rsidR="00F44B1F" w:rsidRPr="00530DFD" w:rsidRDefault="00F44B1F"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C051D6C" w14:textId="77777777" w:rsidR="00F44B1F" w:rsidRPr="00530DFD" w:rsidRDefault="00F44B1F" w:rsidP="00BE1D47">
            <w:pPr>
              <w:pStyle w:val="TAH"/>
              <w:rPr>
                <w:lang w:val="en-US" w:eastAsia="zh-CN"/>
              </w:rPr>
            </w:pPr>
            <w:r w:rsidRPr="00530DFD">
              <w:rPr>
                <w:rFonts w:hint="eastAsia"/>
                <w:lang w:val="en-US" w:eastAsia="zh-CN"/>
              </w:rPr>
              <w:t xml:space="preserve">Carrier </w:t>
            </w:r>
            <w:r>
              <w:rPr>
                <w:lang w:val="en-US" w:eastAsia="zh-CN"/>
              </w:rPr>
              <w:t>n28</w:t>
            </w:r>
            <w:r w:rsidRPr="00530DFD">
              <w:rPr>
                <w:rFonts w:hint="eastAsia"/>
                <w:lang w:val="en-US" w:eastAsia="zh-CN"/>
              </w:rPr>
              <w:t xml:space="preserve"> power class</w:t>
            </w:r>
          </w:p>
        </w:tc>
        <w:tc>
          <w:tcPr>
            <w:tcW w:w="1660" w:type="dxa"/>
            <w:shd w:val="clear" w:color="auto" w:fill="auto"/>
          </w:tcPr>
          <w:p w14:paraId="4B469C1D" w14:textId="77777777" w:rsidR="00F44B1F" w:rsidRPr="00530DFD" w:rsidRDefault="00F44B1F" w:rsidP="00BE1D47">
            <w:pPr>
              <w:pStyle w:val="TAH"/>
              <w:rPr>
                <w:lang w:val="en-US" w:eastAsia="zh-CN"/>
              </w:rPr>
            </w:pPr>
            <w:r w:rsidRPr="00530DFD">
              <w:rPr>
                <w:rFonts w:hint="eastAsia"/>
                <w:lang w:val="en-US" w:eastAsia="zh-CN"/>
              </w:rPr>
              <w:t xml:space="preserve">Carrier </w:t>
            </w:r>
            <w:r>
              <w:rPr>
                <w:lang w:val="en-US" w:eastAsia="zh-CN"/>
              </w:rPr>
              <w:t xml:space="preserve">n78 </w:t>
            </w:r>
            <w:r w:rsidRPr="00530DFD">
              <w:rPr>
                <w:rFonts w:hint="eastAsia"/>
                <w:lang w:val="en-US" w:eastAsia="zh-CN"/>
              </w:rPr>
              <w:t>power class</w:t>
            </w:r>
          </w:p>
        </w:tc>
      </w:tr>
      <w:tr w:rsidR="00F44B1F" w:rsidRPr="00530DFD" w14:paraId="0FB034D0" w14:textId="77777777" w:rsidTr="00BE1D47">
        <w:trPr>
          <w:trHeight w:val="192"/>
          <w:jc w:val="center"/>
        </w:trPr>
        <w:tc>
          <w:tcPr>
            <w:tcW w:w="1679" w:type="dxa"/>
            <w:vMerge w:val="restart"/>
            <w:vAlign w:val="center"/>
          </w:tcPr>
          <w:p w14:paraId="1E1DB225" w14:textId="77777777" w:rsidR="00F44B1F" w:rsidRPr="00AE608E" w:rsidRDefault="00F44B1F" w:rsidP="00BE1D47">
            <w:pPr>
              <w:pStyle w:val="TAL"/>
              <w:keepNext w:val="0"/>
              <w:widowControl w:val="0"/>
              <w:jc w:val="both"/>
              <w:rPr>
                <w:lang w:eastAsia="zh-CN"/>
              </w:rPr>
            </w:pPr>
            <w:r>
              <w:t>CA_n28A-n78A</w:t>
            </w:r>
          </w:p>
        </w:tc>
        <w:tc>
          <w:tcPr>
            <w:tcW w:w="2045" w:type="dxa"/>
            <w:shd w:val="clear" w:color="auto" w:fill="auto"/>
          </w:tcPr>
          <w:p w14:paraId="7447E937" w14:textId="77777777" w:rsidR="00F44B1F" w:rsidRPr="002C7612" w:rsidRDefault="00F44B1F" w:rsidP="00BE1D47">
            <w:pPr>
              <w:pStyle w:val="TAL"/>
              <w:keepNext w:val="0"/>
              <w:widowControl w:val="0"/>
              <w:jc w:val="both"/>
              <w:rPr>
                <w:rFonts w:cs="Arial"/>
              </w:rPr>
            </w:pPr>
            <w:r w:rsidRPr="002C7612">
              <w:rPr>
                <w:rFonts w:cs="Arial"/>
              </w:rPr>
              <w:t>Case a</w:t>
            </w:r>
          </w:p>
        </w:tc>
        <w:tc>
          <w:tcPr>
            <w:tcW w:w="1641" w:type="dxa"/>
            <w:shd w:val="clear" w:color="auto" w:fill="auto"/>
          </w:tcPr>
          <w:p w14:paraId="05CAD088" w14:textId="77777777" w:rsidR="00F44B1F" w:rsidRPr="002C7612" w:rsidRDefault="00F44B1F" w:rsidP="00BE1D47">
            <w:pPr>
              <w:pStyle w:val="TAL"/>
              <w:keepNext w:val="0"/>
              <w:widowControl w:val="0"/>
              <w:jc w:val="both"/>
              <w:rPr>
                <w:rFonts w:cs="Arial"/>
              </w:rPr>
            </w:pPr>
            <w:r w:rsidRPr="002C7612">
              <w:rPr>
                <w:rFonts w:cs="Arial"/>
              </w:rPr>
              <w:t>26dBm</w:t>
            </w:r>
          </w:p>
        </w:tc>
        <w:tc>
          <w:tcPr>
            <w:tcW w:w="1681" w:type="dxa"/>
            <w:shd w:val="clear" w:color="auto" w:fill="auto"/>
          </w:tcPr>
          <w:p w14:paraId="50AE9419" w14:textId="77777777" w:rsidR="00F44B1F" w:rsidRPr="002C7612" w:rsidRDefault="00F44B1F" w:rsidP="00BE1D47">
            <w:pPr>
              <w:pStyle w:val="TAL"/>
              <w:keepNext w:val="0"/>
              <w:widowControl w:val="0"/>
              <w:jc w:val="both"/>
              <w:rPr>
                <w:rFonts w:cs="Arial"/>
              </w:rPr>
            </w:pPr>
            <w:r w:rsidRPr="002C7612">
              <w:rPr>
                <w:rFonts w:cs="Arial"/>
              </w:rPr>
              <w:t>23dBm</w:t>
            </w:r>
          </w:p>
        </w:tc>
        <w:tc>
          <w:tcPr>
            <w:tcW w:w="1660" w:type="dxa"/>
            <w:shd w:val="clear" w:color="auto" w:fill="auto"/>
          </w:tcPr>
          <w:p w14:paraId="547460BE" w14:textId="77777777" w:rsidR="00F44B1F" w:rsidRPr="002C7612" w:rsidRDefault="00F44B1F" w:rsidP="00BE1D47">
            <w:pPr>
              <w:pStyle w:val="TAL"/>
              <w:keepNext w:val="0"/>
              <w:widowControl w:val="0"/>
              <w:jc w:val="both"/>
              <w:rPr>
                <w:rFonts w:cs="Arial"/>
              </w:rPr>
            </w:pPr>
            <w:r w:rsidRPr="002C7612">
              <w:rPr>
                <w:rFonts w:cs="Arial"/>
              </w:rPr>
              <w:t>23dBm</w:t>
            </w:r>
          </w:p>
        </w:tc>
      </w:tr>
      <w:tr w:rsidR="00F44B1F" w:rsidRPr="00530DFD" w14:paraId="6994640C" w14:textId="77777777" w:rsidTr="00BE1D47">
        <w:trPr>
          <w:trHeight w:val="192"/>
          <w:jc w:val="center"/>
        </w:trPr>
        <w:tc>
          <w:tcPr>
            <w:tcW w:w="1679" w:type="dxa"/>
            <w:vMerge/>
          </w:tcPr>
          <w:p w14:paraId="75E6D697" w14:textId="77777777" w:rsidR="00F44B1F" w:rsidRPr="00AE608E" w:rsidRDefault="00F44B1F" w:rsidP="00BE1D47">
            <w:pPr>
              <w:pStyle w:val="TAL"/>
              <w:keepNext w:val="0"/>
              <w:widowControl w:val="0"/>
              <w:jc w:val="both"/>
              <w:rPr>
                <w:rFonts w:cs="Arial"/>
                <w:kern w:val="2"/>
                <w:szCs w:val="18"/>
                <w:lang w:val="en-US" w:eastAsia="zh-CN"/>
              </w:rPr>
            </w:pPr>
          </w:p>
        </w:tc>
        <w:tc>
          <w:tcPr>
            <w:tcW w:w="2045" w:type="dxa"/>
            <w:shd w:val="clear" w:color="auto" w:fill="auto"/>
          </w:tcPr>
          <w:p w14:paraId="33C3668D" w14:textId="77777777" w:rsidR="00F44B1F" w:rsidRPr="002C7612" w:rsidRDefault="00F44B1F" w:rsidP="00BE1D47">
            <w:pPr>
              <w:pStyle w:val="TAL"/>
              <w:keepNext w:val="0"/>
              <w:widowControl w:val="0"/>
              <w:jc w:val="both"/>
              <w:rPr>
                <w:rFonts w:cs="Arial"/>
              </w:rPr>
            </w:pPr>
            <w:r w:rsidRPr="002C7612">
              <w:rPr>
                <w:rFonts w:cs="Arial"/>
              </w:rPr>
              <w:t>Case b</w:t>
            </w:r>
          </w:p>
        </w:tc>
        <w:tc>
          <w:tcPr>
            <w:tcW w:w="1641" w:type="dxa"/>
            <w:shd w:val="clear" w:color="auto" w:fill="auto"/>
          </w:tcPr>
          <w:p w14:paraId="6A420743" w14:textId="77777777" w:rsidR="00F44B1F" w:rsidRPr="002C7612" w:rsidRDefault="00F44B1F" w:rsidP="00BE1D47">
            <w:pPr>
              <w:pStyle w:val="TAL"/>
              <w:keepNext w:val="0"/>
              <w:widowControl w:val="0"/>
              <w:jc w:val="both"/>
              <w:rPr>
                <w:rFonts w:cs="Arial"/>
              </w:rPr>
            </w:pPr>
            <w:r w:rsidRPr="002C7612">
              <w:rPr>
                <w:rFonts w:cs="Arial"/>
              </w:rPr>
              <w:t>26dBm</w:t>
            </w:r>
          </w:p>
        </w:tc>
        <w:tc>
          <w:tcPr>
            <w:tcW w:w="1681" w:type="dxa"/>
            <w:shd w:val="clear" w:color="auto" w:fill="auto"/>
          </w:tcPr>
          <w:p w14:paraId="021D7F98" w14:textId="77777777" w:rsidR="00F44B1F" w:rsidRPr="002C7612" w:rsidRDefault="00F44B1F" w:rsidP="00BE1D47">
            <w:pPr>
              <w:pStyle w:val="TAL"/>
              <w:keepNext w:val="0"/>
              <w:widowControl w:val="0"/>
              <w:jc w:val="both"/>
              <w:rPr>
                <w:rFonts w:cs="Arial"/>
              </w:rPr>
            </w:pPr>
            <w:r w:rsidRPr="002C7612">
              <w:rPr>
                <w:rFonts w:cs="Arial"/>
              </w:rPr>
              <w:t>23dBm</w:t>
            </w:r>
          </w:p>
        </w:tc>
        <w:tc>
          <w:tcPr>
            <w:tcW w:w="1660" w:type="dxa"/>
            <w:shd w:val="clear" w:color="auto" w:fill="auto"/>
          </w:tcPr>
          <w:p w14:paraId="40B48D10" w14:textId="77777777" w:rsidR="00F44B1F" w:rsidRPr="002C7612" w:rsidRDefault="00F44B1F" w:rsidP="00BE1D47">
            <w:pPr>
              <w:pStyle w:val="TAL"/>
              <w:keepNext w:val="0"/>
              <w:widowControl w:val="0"/>
              <w:jc w:val="both"/>
              <w:rPr>
                <w:rFonts w:cs="Arial"/>
              </w:rPr>
            </w:pPr>
            <w:r w:rsidRPr="002C7612">
              <w:rPr>
                <w:rFonts w:cs="Arial"/>
              </w:rPr>
              <w:t>26dBm</w:t>
            </w:r>
          </w:p>
        </w:tc>
      </w:tr>
    </w:tbl>
    <w:p w14:paraId="7CCF0AE7" w14:textId="77777777" w:rsidR="00F44B1F" w:rsidRPr="00884AB9" w:rsidRDefault="00F44B1F" w:rsidP="00F44B1F">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DE24B5C" w14:textId="04B39734" w:rsidR="00F44B1F" w:rsidRDefault="00F44B1F" w:rsidP="00F44B1F">
      <w:pPr>
        <w:pStyle w:val="TH"/>
        <w:rPr>
          <w:lang w:eastAsia="zh-CN"/>
        </w:rPr>
      </w:pPr>
      <w:r>
        <w:t xml:space="preserve">Table </w:t>
      </w:r>
      <w:r w:rsidR="00A168CF">
        <w:t>6.15</w:t>
      </w:r>
      <w:r>
        <w:t>.</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44B1F" w:rsidRPr="00530DFD" w14:paraId="53F4BF63" w14:textId="77777777" w:rsidTr="00BE1D47">
        <w:trPr>
          <w:trHeight w:val="383"/>
          <w:jc w:val="center"/>
        </w:trPr>
        <w:tc>
          <w:tcPr>
            <w:tcW w:w="1679" w:type="dxa"/>
          </w:tcPr>
          <w:p w14:paraId="5D71E39C" w14:textId="77777777" w:rsidR="00F44B1F" w:rsidRPr="00EC6D89" w:rsidRDefault="00F44B1F" w:rsidP="00BE1D47">
            <w:pPr>
              <w:pStyle w:val="TAH"/>
              <w:rPr>
                <w:lang w:val="en-US" w:eastAsia="zh-CN"/>
              </w:rPr>
            </w:pPr>
            <w:r w:rsidRPr="00B0188E">
              <w:rPr>
                <w:lang w:val="en-US" w:eastAsia="zh-CN"/>
              </w:rPr>
              <w:t>Uplink CA configuration</w:t>
            </w:r>
          </w:p>
        </w:tc>
        <w:tc>
          <w:tcPr>
            <w:tcW w:w="2045" w:type="dxa"/>
            <w:shd w:val="clear" w:color="auto" w:fill="auto"/>
          </w:tcPr>
          <w:p w14:paraId="7535B3AE" w14:textId="77777777" w:rsidR="00F44B1F" w:rsidRPr="00530DFD" w:rsidRDefault="00F44B1F"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7</w:t>
            </w:r>
            <w:r w:rsidRPr="00EC6D89">
              <w:rPr>
                <w:lang w:val="en-US" w:eastAsia="zh-CN"/>
              </w:rPr>
              <w:t>-n</w:t>
            </w:r>
            <w:r>
              <w:rPr>
                <w:lang w:val="en-US" w:eastAsia="zh-CN"/>
              </w:rPr>
              <w:t>78</w:t>
            </w:r>
          </w:p>
        </w:tc>
        <w:tc>
          <w:tcPr>
            <w:tcW w:w="1641" w:type="dxa"/>
            <w:shd w:val="clear" w:color="auto" w:fill="auto"/>
          </w:tcPr>
          <w:p w14:paraId="283B1C83" w14:textId="77777777" w:rsidR="00F44B1F" w:rsidRPr="00530DFD" w:rsidRDefault="00F44B1F"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7EC1A2A1" w14:textId="77777777" w:rsidR="00F44B1F" w:rsidRPr="00530DFD" w:rsidRDefault="00F44B1F" w:rsidP="00BE1D47">
            <w:pPr>
              <w:pStyle w:val="TAH"/>
              <w:rPr>
                <w:lang w:val="en-US" w:eastAsia="zh-CN"/>
              </w:rPr>
            </w:pPr>
            <w:r w:rsidRPr="00530DFD">
              <w:rPr>
                <w:rFonts w:hint="eastAsia"/>
                <w:lang w:val="en-US" w:eastAsia="zh-CN"/>
              </w:rPr>
              <w:t xml:space="preserve">Carrier </w:t>
            </w:r>
            <w:r>
              <w:rPr>
                <w:lang w:val="en-US" w:eastAsia="zh-CN"/>
              </w:rPr>
              <w:t>n7</w:t>
            </w:r>
            <w:r w:rsidRPr="00530DFD">
              <w:rPr>
                <w:rFonts w:hint="eastAsia"/>
                <w:lang w:val="en-US" w:eastAsia="zh-CN"/>
              </w:rPr>
              <w:t xml:space="preserve"> power class</w:t>
            </w:r>
          </w:p>
        </w:tc>
        <w:tc>
          <w:tcPr>
            <w:tcW w:w="1660" w:type="dxa"/>
            <w:shd w:val="clear" w:color="auto" w:fill="auto"/>
          </w:tcPr>
          <w:p w14:paraId="658900E8" w14:textId="77777777" w:rsidR="00F44B1F" w:rsidRPr="00530DFD" w:rsidRDefault="00F44B1F" w:rsidP="00BE1D47">
            <w:pPr>
              <w:pStyle w:val="TAH"/>
              <w:rPr>
                <w:lang w:val="en-US" w:eastAsia="zh-CN"/>
              </w:rPr>
            </w:pPr>
            <w:r w:rsidRPr="00530DFD">
              <w:rPr>
                <w:rFonts w:hint="eastAsia"/>
                <w:lang w:val="en-US" w:eastAsia="zh-CN"/>
              </w:rPr>
              <w:t xml:space="preserve">Carrier </w:t>
            </w:r>
            <w:r>
              <w:rPr>
                <w:lang w:val="en-US" w:eastAsia="zh-CN"/>
              </w:rPr>
              <w:t>n78</w:t>
            </w:r>
            <w:r w:rsidRPr="00530DFD">
              <w:rPr>
                <w:rFonts w:hint="eastAsia"/>
                <w:lang w:val="en-US" w:eastAsia="zh-CN"/>
              </w:rPr>
              <w:t xml:space="preserve"> power class</w:t>
            </w:r>
          </w:p>
        </w:tc>
      </w:tr>
      <w:tr w:rsidR="00F44B1F" w:rsidRPr="00530DFD" w14:paraId="74943E0D" w14:textId="77777777" w:rsidTr="00BE1D47">
        <w:trPr>
          <w:trHeight w:val="192"/>
          <w:jc w:val="center"/>
        </w:trPr>
        <w:tc>
          <w:tcPr>
            <w:tcW w:w="1679" w:type="dxa"/>
            <w:vMerge w:val="restart"/>
            <w:vAlign w:val="center"/>
          </w:tcPr>
          <w:p w14:paraId="6F5F2383" w14:textId="77777777" w:rsidR="00F44B1F" w:rsidRPr="00E95425" w:rsidRDefault="00F44B1F" w:rsidP="00BE1D47">
            <w:pPr>
              <w:pStyle w:val="TAL"/>
              <w:keepNext w:val="0"/>
              <w:widowControl w:val="0"/>
              <w:jc w:val="both"/>
              <w:rPr>
                <w:lang w:eastAsia="zh-CN"/>
              </w:rPr>
            </w:pPr>
            <w:r>
              <w:t>CA_n7A-n78A</w:t>
            </w:r>
          </w:p>
        </w:tc>
        <w:tc>
          <w:tcPr>
            <w:tcW w:w="2045" w:type="dxa"/>
            <w:shd w:val="clear" w:color="auto" w:fill="auto"/>
          </w:tcPr>
          <w:p w14:paraId="2FE23DAB" w14:textId="77777777" w:rsidR="00F44B1F" w:rsidRPr="002C7612" w:rsidRDefault="00F44B1F" w:rsidP="00BE1D47">
            <w:pPr>
              <w:pStyle w:val="TAL"/>
              <w:keepNext w:val="0"/>
              <w:widowControl w:val="0"/>
              <w:jc w:val="both"/>
              <w:rPr>
                <w:rFonts w:cs="Arial"/>
              </w:rPr>
            </w:pPr>
            <w:r w:rsidRPr="002C7612">
              <w:rPr>
                <w:rFonts w:cs="Arial"/>
              </w:rPr>
              <w:t>Case a</w:t>
            </w:r>
          </w:p>
        </w:tc>
        <w:tc>
          <w:tcPr>
            <w:tcW w:w="1641" w:type="dxa"/>
            <w:shd w:val="clear" w:color="auto" w:fill="auto"/>
          </w:tcPr>
          <w:p w14:paraId="1564A450" w14:textId="77777777" w:rsidR="00F44B1F" w:rsidRPr="002C7612" w:rsidRDefault="00F44B1F" w:rsidP="00BE1D47">
            <w:pPr>
              <w:pStyle w:val="TAL"/>
              <w:keepNext w:val="0"/>
              <w:widowControl w:val="0"/>
              <w:jc w:val="both"/>
              <w:rPr>
                <w:rFonts w:cs="Arial"/>
              </w:rPr>
            </w:pPr>
            <w:r w:rsidRPr="002C7612">
              <w:rPr>
                <w:rFonts w:cs="Arial"/>
              </w:rPr>
              <w:t>26dBm</w:t>
            </w:r>
          </w:p>
        </w:tc>
        <w:tc>
          <w:tcPr>
            <w:tcW w:w="1681" w:type="dxa"/>
            <w:shd w:val="clear" w:color="auto" w:fill="auto"/>
          </w:tcPr>
          <w:p w14:paraId="510046B6" w14:textId="77777777" w:rsidR="00F44B1F" w:rsidRPr="002C7612" w:rsidRDefault="00F44B1F" w:rsidP="00BE1D47">
            <w:pPr>
              <w:pStyle w:val="TAL"/>
              <w:keepNext w:val="0"/>
              <w:widowControl w:val="0"/>
              <w:jc w:val="both"/>
              <w:rPr>
                <w:rFonts w:cs="Arial"/>
              </w:rPr>
            </w:pPr>
            <w:r w:rsidRPr="002C7612">
              <w:rPr>
                <w:rFonts w:cs="Arial"/>
              </w:rPr>
              <w:t>23dBm</w:t>
            </w:r>
          </w:p>
        </w:tc>
        <w:tc>
          <w:tcPr>
            <w:tcW w:w="1660" w:type="dxa"/>
            <w:shd w:val="clear" w:color="auto" w:fill="auto"/>
          </w:tcPr>
          <w:p w14:paraId="12A5900F" w14:textId="77777777" w:rsidR="00F44B1F" w:rsidRPr="002C7612" w:rsidRDefault="00F44B1F" w:rsidP="00BE1D47">
            <w:pPr>
              <w:pStyle w:val="TAL"/>
              <w:keepNext w:val="0"/>
              <w:widowControl w:val="0"/>
              <w:jc w:val="both"/>
              <w:rPr>
                <w:rFonts w:cs="Arial"/>
              </w:rPr>
            </w:pPr>
            <w:r w:rsidRPr="002C7612">
              <w:rPr>
                <w:rFonts w:cs="Arial"/>
              </w:rPr>
              <w:t>23dBm</w:t>
            </w:r>
          </w:p>
        </w:tc>
      </w:tr>
      <w:tr w:rsidR="00F44B1F" w:rsidRPr="00530DFD" w14:paraId="6F777EEB" w14:textId="77777777" w:rsidTr="00BE1D47">
        <w:trPr>
          <w:trHeight w:val="192"/>
          <w:jc w:val="center"/>
        </w:trPr>
        <w:tc>
          <w:tcPr>
            <w:tcW w:w="1679" w:type="dxa"/>
            <w:vMerge/>
          </w:tcPr>
          <w:p w14:paraId="761D782C" w14:textId="77777777" w:rsidR="00F44B1F" w:rsidRPr="00AE608E" w:rsidRDefault="00F44B1F" w:rsidP="00BE1D47">
            <w:pPr>
              <w:pStyle w:val="TAL"/>
              <w:keepNext w:val="0"/>
              <w:widowControl w:val="0"/>
              <w:jc w:val="both"/>
              <w:rPr>
                <w:rFonts w:cs="Arial"/>
                <w:kern w:val="2"/>
                <w:szCs w:val="18"/>
                <w:lang w:val="en-US" w:eastAsia="zh-CN"/>
              </w:rPr>
            </w:pPr>
          </w:p>
        </w:tc>
        <w:tc>
          <w:tcPr>
            <w:tcW w:w="2045" w:type="dxa"/>
            <w:shd w:val="clear" w:color="auto" w:fill="auto"/>
          </w:tcPr>
          <w:p w14:paraId="63982F23" w14:textId="77777777" w:rsidR="00F44B1F" w:rsidRPr="002C7612" w:rsidRDefault="00F44B1F" w:rsidP="00BE1D47">
            <w:pPr>
              <w:pStyle w:val="TAL"/>
              <w:keepNext w:val="0"/>
              <w:widowControl w:val="0"/>
              <w:jc w:val="both"/>
              <w:rPr>
                <w:rFonts w:cs="Arial"/>
              </w:rPr>
            </w:pPr>
            <w:r w:rsidRPr="002C7612">
              <w:rPr>
                <w:rFonts w:cs="Arial"/>
              </w:rPr>
              <w:t>Case b</w:t>
            </w:r>
          </w:p>
        </w:tc>
        <w:tc>
          <w:tcPr>
            <w:tcW w:w="1641" w:type="dxa"/>
            <w:shd w:val="clear" w:color="auto" w:fill="auto"/>
          </w:tcPr>
          <w:p w14:paraId="605534FE" w14:textId="77777777" w:rsidR="00F44B1F" w:rsidRPr="002C7612" w:rsidRDefault="00F44B1F" w:rsidP="00BE1D47">
            <w:pPr>
              <w:pStyle w:val="TAL"/>
              <w:keepNext w:val="0"/>
              <w:widowControl w:val="0"/>
              <w:jc w:val="both"/>
              <w:rPr>
                <w:rFonts w:cs="Arial"/>
              </w:rPr>
            </w:pPr>
            <w:r w:rsidRPr="002C7612">
              <w:rPr>
                <w:rFonts w:cs="Arial"/>
              </w:rPr>
              <w:t>26dBm</w:t>
            </w:r>
          </w:p>
        </w:tc>
        <w:tc>
          <w:tcPr>
            <w:tcW w:w="1681" w:type="dxa"/>
            <w:shd w:val="clear" w:color="auto" w:fill="auto"/>
          </w:tcPr>
          <w:p w14:paraId="3FDEE7F7" w14:textId="77777777" w:rsidR="00F44B1F" w:rsidRPr="002C7612" w:rsidRDefault="00F44B1F" w:rsidP="00BE1D47">
            <w:pPr>
              <w:pStyle w:val="TAL"/>
              <w:keepNext w:val="0"/>
              <w:widowControl w:val="0"/>
              <w:jc w:val="both"/>
              <w:rPr>
                <w:rFonts w:cs="Arial"/>
              </w:rPr>
            </w:pPr>
            <w:r w:rsidRPr="002C7612">
              <w:rPr>
                <w:rFonts w:cs="Arial"/>
              </w:rPr>
              <w:t>23dBm</w:t>
            </w:r>
          </w:p>
        </w:tc>
        <w:tc>
          <w:tcPr>
            <w:tcW w:w="1660" w:type="dxa"/>
            <w:shd w:val="clear" w:color="auto" w:fill="auto"/>
          </w:tcPr>
          <w:p w14:paraId="6575B396" w14:textId="77777777" w:rsidR="00F44B1F" w:rsidRPr="002C7612" w:rsidRDefault="00F44B1F" w:rsidP="00BE1D47">
            <w:pPr>
              <w:pStyle w:val="TAL"/>
              <w:keepNext w:val="0"/>
              <w:widowControl w:val="0"/>
              <w:jc w:val="both"/>
              <w:rPr>
                <w:rFonts w:cs="Arial"/>
              </w:rPr>
            </w:pPr>
            <w:r w:rsidRPr="002C7612">
              <w:rPr>
                <w:rFonts w:cs="Arial"/>
              </w:rPr>
              <w:t>26dBm</w:t>
            </w:r>
          </w:p>
        </w:tc>
      </w:tr>
    </w:tbl>
    <w:p w14:paraId="564D001F" w14:textId="77777777" w:rsidR="00F44B1F" w:rsidRPr="00884AB9" w:rsidRDefault="00F44B1F" w:rsidP="00F44B1F">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630A7DC0" w14:textId="1CA07209" w:rsidR="00F44B1F" w:rsidRPr="00FD4F24" w:rsidRDefault="00A168CF" w:rsidP="00F44B1F">
      <w:pPr>
        <w:pStyle w:val="Heading3"/>
        <w:rPr>
          <w:lang w:eastAsia="zh-CN"/>
        </w:rPr>
      </w:pPr>
      <w:bookmarkStart w:id="229" w:name="_Toc97547026"/>
      <w:r>
        <w:t>6.15</w:t>
      </w:r>
      <w:r w:rsidR="00F44B1F" w:rsidRPr="001043CD">
        <w:t>.</w:t>
      </w:r>
      <w:r w:rsidR="00F44B1F" w:rsidRPr="001043CD">
        <w:rPr>
          <w:rFonts w:hint="eastAsia"/>
          <w:lang w:eastAsia="zh-CN"/>
        </w:rPr>
        <w:t>3</w:t>
      </w:r>
      <w:r w:rsidR="00F44B1F" w:rsidRPr="001043CD">
        <w:rPr>
          <w:rFonts w:ascii="Courier New" w:hAnsi="Courier New"/>
          <w:sz w:val="22"/>
          <w:szCs w:val="22"/>
          <w:lang w:eastAsia="sv-SE"/>
        </w:rPr>
        <w:tab/>
      </w:r>
      <w:r w:rsidR="00F44B1F" w:rsidRPr="001043CD">
        <w:rPr>
          <w:lang w:eastAsia="ja-JP"/>
        </w:rPr>
        <w:t>REFSENS requirements</w:t>
      </w:r>
      <w:bookmarkEnd w:id="229"/>
    </w:p>
    <w:p w14:paraId="24871C72" w14:textId="77777777" w:rsidR="00F44B1F" w:rsidRDefault="00F44B1F" w:rsidP="00F44B1F">
      <w:pPr>
        <w:pStyle w:val="B1"/>
      </w:pPr>
      <w:r>
        <w:t>-</w:t>
      </w:r>
      <w:r>
        <w:tab/>
        <w:t>IMD2 and IMD5 products are produced by Band n7 and n78 that might fall in Rx of band n28.</w:t>
      </w:r>
    </w:p>
    <w:p w14:paraId="6E5B1841" w14:textId="77777777" w:rsidR="00F44B1F" w:rsidRDefault="00F44B1F" w:rsidP="00F44B1F">
      <w:pPr>
        <w:pStyle w:val="B1"/>
      </w:pPr>
      <w:r>
        <w:t>-</w:t>
      </w:r>
      <w:r>
        <w:tab/>
        <w:t>IMD2 products are produced by Band n28 and n78 that might fall in Rx of band n7.</w:t>
      </w:r>
    </w:p>
    <w:p w14:paraId="37BE6376" w14:textId="77777777" w:rsidR="00F44B1F" w:rsidRDefault="00F44B1F" w:rsidP="00F44B1F">
      <w:pPr>
        <w:pStyle w:val="B1"/>
        <w:rPr>
          <w:lang w:val="en-US" w:eastAsia="zh-CN"/>
        </w:rPr>
      </w:pPr>
      <w:r>
        <w:t>-</w:t>
      </w:r>
      <w:r>
        <w:tab/>
        <w:t>IMD2 and IMD4 products are produced by Band n7 and n28 that might fall in Rx of band n78</w:t>
      </w:r>
      <w:r>
        <w:rPr>
          <w:lang w:val="en-US" w:eastAsia="zh-CN"/>
        </w:rPr>
        <w:t>.</w:t>
      </w:r>
    </w:p>
    <w:p w14:paraId="1DFA646F" w14:textId="77777777" w:rsidR="00F44B1F" w:rsidRPr="001D20B4" w:rsidRDefault="00F44B1F" w:rsidP="00F44B1F">
      <w:pPr>
        <w:rPr>
          <w:lang w:eastAsia="ja-JP"/>
        </w:rPr>
      </w:pPr>
      <w:r>
        <w:rPr>
          <w:lang w:eastAsia="ja-JP"/>
        </w:rPr>
        <w:t xml:space="preserve">For the IMD products produced by Band n7 and n28 UL, the MSD values of the corresponding PC3 CA case can be applied since </w:t>
      </w:r>
      <w:r w:rsidRPr="003C1CA6">
        <w:rPr>
          <w:lang w:eastAsia="ja-JP"/>
        </w:rPr>
        <w:t>this uplink configuration does not support PC2</w:t>
      </w:r>
      <w:r>
        <w:rPr>
          <w:lang w:eastAsia="ja-JP"/>
        </w:rPr>
        <w:t>.</w:t>
      </w:r>
    </w:p>
    <w:p w14:paraId="29EBC381" w14:textId="4006B9F0" w:rsidR="00F44B1F" w:rsidRDefault="00A168CF" w:rsidP="00F44B1F">
      <w:pPr>
        <w:pStyle w:val="Heading4"/>
        <w:tabs>
          <w:tab w:val="left" w:pos="0"/>
        </w:tabs>
        <w:ind w:left="0" w:firstLine="0"/>
        <w:rPr>
          <w:rFonts w:cs="Arial"/>
          <w:szCs w:val="28"/>
          <w:lang w:val="en-US" w:eastAsia="zh-CN"/>
        </w:rPr>
      </w:pPr>
      <w:bookmarkStart w:id="230" w:name="_Toc97547027"/>
      <w:r>
        <w:rPr>
          <w:rFonts w:cs="Arial"/>
        </w:rPr>
        <w:t>6.15</w:t>
      </w:r>
      <w:r w:rsidR="00F44B1F">
        <w:rPr>
          <w:rFonts w:cs="Arial"/>
        </w:rPr>
        <w:t>.3</w:t>
      </w:r>
      <w:r w:rsidR="00F44B1F">
        <w:rPr>
          <w:rFonts w:cs="Arial"/>
          <w:lang w:eastAsia="zh-CN"/>
        </w:rPr>
        <w:t>.1</w:t>
      </w:r>
      <w:r w:rsidR="00F44B1F">
        <w:rPr>
          <w:rFonts w:cs="Arial"/>
          <w:lang w:eastAsia="zh-CN"/>
        </w:rPr>
        <w:tab/>
        <w:t>Power class 2 Case</w:t>
      </w:r>
      <w:r w:rsidR="00F44B1F">
        <w:rPr>
          <w:rFonts w:cs="Arial"/>
          <w:lang w:val="en-US" w:eastAsia="zh-CN"/>
        </w:rPr>
        <w:t xml:space="preserve"> A</w:t>
      </w:r>
      <w:bookmarkEnd w:id="230"/>
    </w:p>
    <w:p w14:paraId="54B7E2C9" w14:textId="6D9F87D4" w:rsidR="00F44B1F" w:rsidRDefault="00F44B1F" w:rsidP="00F44B1F">
      <w:pPr>
        <w:rPr>
          <w:iCs/>
          <w:lang w:eastAsia="zh-CN"/>
        </w:rPr>
      </w:pPr>
      <w:r>
        <w:rPr>
          <w:iCs/>
          <w:lang w:eastAsia="zh-CN"/>
        </w:rPr>
        <w:t xml:space="preserve">The additional MSD due to intermodulation for PC2 CA_n7A-n28A-n78A are defined in Table </w:t>
      </w:r>
      <w:r w:rsidR="00A168CF">
        <w:rPr>
          <w:iCs/>
          <w:lang w:eastAsia="zh-CN"/>
        </w:rPr>
        <w:t>6.15</w:t>
      </w:r>
      <w:r>
        <w:rPr>
          <w:iCs/>
          <w:lang w:eastAsia="zh-CN"/>
        </w:rPr>
        <w:t xml:space="preserve">.3.1-1. </w:t>
      </w:r>
    </w:p>
    <w:p w14:paraId="2D841854" w14:textId="72352035" w:rsidR="00F44B1F" w:rsidRDefault="00F44B1F" w:rsidP="00F44B1F">
      <w:pPr>
        <w:pStyle w:val="TH"/>
      </w:pPr>
      <w:r w:rsidRPr="00577923">
        <w:t>Ta</w:t>
      </w:r>
      <w:r w:rsidRPr="00577923">
        <w:rPr>
          <w:szCs w:val="22"/>
        </w:rPr>
        <w:t xml:space="preserve">ble </w:t>
      </w:r>
      <w:r w:rsidR="00A168CF">
        <w:rPr>
          <w:szCs w:val="22"/>
          <w:lang w:val="en-US" w:eastAsia="zh-CN"/>
        </w:rPr>
        <w:t>6.15</w:t>
      </w:r>
      <w:r>
        <w:rPr>
          <w:szCs w:val="22"/>
          <w:lang w:val="en-US" w:eastAsia="zh-CN"/>
        </w:rPr>
        <w:t>.3.1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900"/>
        <w:gridCol w:w="810"/>
        <w:gridCol w:w="720"/>
        <w:gridCol w:w="630"/>
        <w:gridCol w:w="810"/>
        <w:gridCol w:w="810"/>
        <w:gridCol w:w="1170"/>
        <w:gridCol w:w="1193"/>
      </w:tblGrid>
      <w:tr w:rsidR="00F44B1F" w14:paraId="5FF09175" w14:textId="77777777" w:rsidTr="00BE1D47">
        <w:trPr>
          <w:trHeight w:val="231"/>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14:paraId="3FA62A27" w14:textId="77777777" w:rsidR="00F44B1F" w:rsidRDefault="00F44B1F" w:rsidP="00BE1D47">
            <w:pPr>
              <w:pStyle w:val="TAH"/>
              <w:rPr>
                <w:lang w:eastAsia="sv-SE"/>
              </w:rPr>
            </w:pPr>
            <w:r>
              <w:rPr>
                <w:lang w:eastAsia="sv-SE"/>
              </w:rPr>
              <w:t>NR CA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ABF9A0" w14:textId="77777777" w:rsidR="00F44B1F" w:rsidRDefault="00F44B1F" w:rsidP="00BE1D47">
            <w:pPr>
              <w:pStyle w:val="TAH"/>
              <w:rPr>
                <w:lang w:eastAsia="sv-SE"/>
              </w:rPr>
            </w:pPr>
            <w:r>
              <w:rPr>
                <w:lang w:eastAsia="sv-SE"/>
              </w:rPr>
              <w:t>NR band</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9458B3" w14:textId="77777777" w:rsidR="00F44B1F" w:rsidRDefault="00F44B1F" w:rsidP="00BE1D47">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20" w:type="dxa"/>
            <w:tcBorders>
              <w:top w:val="single" w:sz="4" w:space="0" w:color="auto"/>
              <w:left w:val="single" w:sz="4" w:space="0" w:color="auto"/>
              <w:bottom w:val="single" w:sz="4" w:space="0" w:color="auto"/>
              <w:right w:val="single" w:sz="4" w:space="0" w:color="auto"/>
            </w:tcBorders>
            <w:vAlign w:val="center"/>
            <w:hideMark/>
          </w:tcPr>
          <w:p w14:paraId="3A1BA23F" w14:textId="77777777" w:rsidR="00F44B1F" w:rsidRDefault="00F44B1F" w:rsidP="00BE1D47">
            <w:pPr>
              <w:pStyle w:val="TAH"/>
              <w:rPr>
                <w:lang w:eastAsia="sv-SE"/>
              </w:rPr>
            </w:pPr>
            <w:r>
              <w:rPr>
                <w:lang w:eastAsia="sv-SE"/>
              </w:rPr>
              <w:t xml:space="preserve">UL/DL BW </w:t>
            </w:r>
            <w:r>
              <w:rPr>
                <w:lang w:eastAsia="sv-SE"/>
              </w:rPr>
              <w:br/>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2C0ED9" w14:textId="77777777" w:rsidR="00F44B1F" w:rsidRDefault="00F44B1F" w:rsidP="00BE1D47">
            <w:pPr>
              <w:pStyle w:val="TAH"/>
              <w:rPr>
                <w:lang w:eastAsia="sv-SE"/>
              </w:rPr>
            </w:pPr>
            <w:r>
              <w:rPr>
                <w:lang w:eastAsia="sv-SE"/>
              </w:rPr>
              <w:t>UL</w:t>
            </w:r>
          </w:p>
          <w:p w14:paraId="22426B02" w14:textId="77777777" w:rsidR="00F44B1F" w:rsidRDefault="00F44B1F" w:rsidP="00BE1D47">
            <w:pPr>
              <w:pStyle w:val="TAH"/>
              <w:rPr>
                <w:lang w:eastAsia="sv-SE"/>
              </w:rPr>
            </w:pPr>
            <w:r>
              <w:rPr>
                <w:lang w:eastAsia="sv-SE"/>
              </w:rPr>
              <w:t>L</w:t>
            </w:r>
            <w:r>
              <w:rPr>
                <w:vertAlign w:val="subscript"/>
                <w:lang w:eastAsia="sv-SE"/>
              </w:rPr>
              <w:t>CRB</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0FECD6" w14:textId="77777777" w:rsidR="00F44B1F" w:rsidRDefault="00F44B1F" w:rsidP="00BE1D47">
            <w:pPr>
              <w:pStyle w:val="TAH"/>
              <w:rPr>
                <w:lang w:eastAsia="sv-SE"/>
              </w:rPr>
            </w:pPr>
            <w:r>
              <w:rPr>
                <w:lang w:eastAsia="sv-SE"/>
              </w:rPr>
              <w:t>DL F</w:t>
            </w:r>
            <w:r>
              <w:rPr>
                <w:vertAlign w:val="subscript"/>
                <w:lang w:eastAsia="sv-SE"/>
              </w:rPr>
              <w:t>c</w:t>
            </w:r>
            <w:r>
              <w:rPr>
                <w:lang w:eastAsia="sv-SE"/>
              </w:rPr>
              <w:t xml:space="preserve"> (MHz)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FDC807" w14:textId="77777777" w:rsidR="00F44B1F" w:rsidRDefault="00F44B1F" w:rsidP="00BE1D47">
            <w:pPr>
              <w:pStyle w:val="TAH"/>
              <w:rPr>
                <w:lang w:eastAsia="sv-SE"/>
              </w:rPr>
            </w:pPr>
            <w:r>
              <w:rPr>
                <w:lang w:eastAsia="sv-SE"/>
              </w:rPr>
              <w:t xml:space="preserve">MSD </w:t>
            </w:r>
            <w:r>
              <w:rPr>
                <w:lang w:eastAsia="sv-SE"/>
              </w:rPr>
              <w:br/>
              <w:t>(dB)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EF78CD" w14:textId="77777777" w:rsidR="00F44B1F" w:rsidRDefault="00F44B1F" w:rsidP="00BE1D47">
            <w:pPr>
              <w:pStyle w:val="TAH"/>
              <w:rPr>
                <w:lang w:eastAsia="sv-SE"/>
              </w:rPr>
            </w:pPr>
            <w:r>
              <w:rPr>
                <w:lang w:eastAsia="sv-SE"/>
              </w:rPr>
              <w:t>Duplex mode</w:t>
            </w:r>
          </w:p>
        </w:tc>
        <w:tc>
          <w:tcPr>
            <w:tcW w:w="1193" w:type="dxa"/>
            <w:tcBorders>
              <w:top w:val="single" w:sz="4" w:space="0" w:color="auto"/>
              <w:left w:val="single" w:sz="4" w:space="0" w:color="auto"/>
              <w:bottom w:val="single" w:sz="4" w:space="0" w:color="auto"/>
              <w:right w:val="single" w:sz="4" w:space="0" w:color="auto"/>
            </w:tcBorders>
            <w:hideMark/>
          </w:tcPr>
          <w:p w14:paraId="09FA3C86" w14:textId="77777777" w:rsidR="00F44B1F" w:rsidRDefault="00F44B1F" w:rsidP="00BE1D47">
            <w:pPr>
              <w:pStyle w:val="TAH"/>
              <w:rPr>
                <w:lang w:eastAsia="sv-SE"/>
              </w:rPr>
            </w:pPr>
            <w:r>
              <w:rPr>
                <w:lang w:eastAsia="sv-SE"/>
              </w:rPr>
              <w:t>IMD order</w:t>
            </w:r>
          </w:p>
        </w:tc>
      </w:tr>
      <w:tr w:rsidR="00F44B1F" w14:paraId="1F798306" w14:textId="77777777" w:rsidTr="00BE1D47">
        <w:trPr>
          <w:trHeight w:val="149"/>
          <w:jc w:val="center"/>
        </w:trPr>
        <w:tc>
          <w:tcPr>
            <w:tcW w:w="2452" w:type="dxa"/>
            <w:vMerge w:val="restart"/>
            <w:tcBorders>
              <w:top w:val="single" w:sz="4" w:space="0" w:color="auto"/>
              <w:left w:val="single" w:sz="4" w:space="0" w:color="auto"/>
              <w:right w:val="single" w:sz="4" w:space="0" w:color="auto"/>
            </w:tcBorders>
            <w:vAlign w:val="center"/>
            <w:hideMark/>
          </w:tcPr>
          <w:p w14:paraId="2B0918DC" w14:textId="77777777" w:rsidR="00F44B1F" w:rsidRDefault="00F44B1F" w:rsidP="00BE1D47">
            <w:pPr>
              <w:pStyle w:val="TAC"/>
              <w:rPr>
                <w:lang w:eastAsia="sv-SE"/>
              </w:rPr>
            </w:pPr>
            <w:r>
              <w:rPr>
                <w:rFonts w:cs="Arial"/>
                <w:szCs w:val="22"/>
                <w:lang w:val="en-US" w:eastAsia="zh-CN"/>
              </w:rPr>
              <w:t>CA_n7-n28-n78</w:t>
            </w:r>
          </w:p>
        </w:tc>
        <w:tc>
          <w:tcPr>
            <w:tcW w:w="900" w:type="dxa"/>
            <w:tcBorders>
              <w:top w:val="single" w:sz="4" w:space="0" w:color="auto"/>
              <w:left w:val="single" w:sz="4" w:space="0" w:color="auto"/>
              <w:bottom w:val="single" w:sz="4" w:space="0" w:color="auto"/>
              <w:right w:val="single" w:sz="4" w:space="0" w:color="auto"/>
            </w:tcBorders>
          </w:tcPr>
          <w:p w14:paraId="170B8438" w14:textId="77777777" w:rsidR="00F44B1F" w:rsidRDefault="00F44B1F" w:rsidP="00BE1D47">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2FDC1915" w14:textId="77777777" w:rsidR="00F44B1F" w:rsidRDefault="00F44B1F" w:rsidP="00BE1D47">
            <w:pPr>
              <w:pStyle w:val="TAC"/>
              <w:rPr>
                <w:lang w:eastAsia="sv-SE"/>
              </w:rPr>
            </w:pPr>
            <w:r>
              <w:rPr>
                <w:lang w:eastAsia="ja-JP"/>
              </w:rPr>
              <w:t>2567.5</w:t>
            </w:r>
          </w:p>
        </w:tc>
        <w:tc>
          <w:tcPr>
            <w:tcW w:w="720" w:type="dxa"/>
            <w:tcBorders>
              <w:top w:val="single" w:sz="4" w:space="0" w:color="auto"/>
              <w:left w:val="single" w:sz="4" w:space="0" w:color="auto"/>
              <w:bottom w:val="single" w:sz="4" w:space="0" w:color="auto"/>
              <w:right w:val="single" w:sz="4" w:space="0" w:color="auto"/>
            </w:tcBorders>
          </w:tcPr>
          <w:p w14:paraId="29BB1212" w14:textId="77777777" w:rsidR="00F44B1F" w:rsidRDefault="00F44B1F"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08B11568" w14:textId="77777777" w:rsidR="00F44B1F" w:rsidRDefault="00F44B1F"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0C8EFA98" w14:textId="77777777" w:rsidR="00F44B1F" w:rsidRDefault="00F44B1F" w:rsidP="00BE1D47">
            <w:pPr>
              <w:pStyle w:val="TAC"/>
              <w:rPr>
                <w:lang w:eastAsia="sv-SE"/>
              </w:rPr>
            </w:pPr>
            <w:r>
              <w:rPr>
                <w:lang w:eastAsia="ja-JP"/>
              </w:rPr>
              <w:t>2687.5</w:t>
            </w:r>
          </w:p>
        </w:tc>
        <w:tc>
          <w:tcPr>
            <w:tcW w:w="810" w:type="dxa"/>
            <w:tcBorders>
              <w:top w:val="single" w:sz="4" w:space="0" w:color="auto"/>
              <w:left w:val="single" w:sz="4" w:space="0" w:color="auto"/>
              <w:bottom w:val="single" w:sz="4" w:space="0" w:color="auto"/>
              <w:right w:val="single" w:sz="4" w:space="0" w:color="auto"/>
            </w:tcBorders>
          </w:tcPr>
          <w:p w14:paraId="64305B74" w14:textId="77777777" w:rsidR="00F44B1F" w:rsidRPr="00815834" w:rsidRDefault="00F44B1F" w:rsidP="00BE1D47">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2E3160DC" w14:textId="77777777" w:rsidR="00F44B1F" w:rsidRDefault="00F44B1F"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375DAB18" w14:textId="77777777" w:rsidR="00F44B1F" w:rsidRDefault="00F44B1F" w:rsidP="00BE1D47">
            <w:pPr>
              <w:pStyle w:val="TAC"/>
              <w:rPr>
                <w:lang w:eastAsia="sv-SE"/>
              </w:rPr>
            </w:pPr>
            <w:r>
              <w:rPr>
                <w:rFonts w:eastAsia="Malgun Gothic"/>
                <w:lang w:eastAsia="ko-KR"/>
              </w:rPr>
              <w:t>N/A</w:t>
            </w:r>
          </w:p>
        </w:tc>
      </w:tr>
      <w:tr w:rsidR="00F44B1F" w14:paraId="1BA9484D" w14:textId="77777777" w:rsidTr="00BE1D47">
        <w:trPr>
          <w:trHeight w:val="57"/>
          <w:jc w:val="center"/>
        </w:trPr>
        <w:tc>
          <w:tcPr>
            <w:tcW w:w="2452" w:type="dxa"/>
            <w:vMerge/>
            <w:tcBorders>
              <w:left w:val="single" w:sz="4" w:space="0" w:color="auto"/>
              <w:right w:val="single" w:sz="4" w:space="0" w:color="auto"/>
            </w:tcBorders>
            <w:vAlign w:val="center"/>
            <w:hideMark/>
          </w:tcPr>
          <w:p w14:paraId="13A445B7" w14:textId="77777777" w:rsidR="00F44B1F" w:rsidRDefault="00F44B1F"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20132A5D" w14:textId="77777777" w:rsidR="00F44B1F" w:rsidRDefault="00F44B1F" w:rsidP="00BE1D47">
            <w:pPr>
              <w:pStyle w:val="TAC"/>
              <w:rPr>
                <w:lang w:eastAsia="sv-SE"/>
              </w:rPr>
            </w:pPr>
            <w:r>
              <w:rPr>
                <w:rFonts w:eastAsia="Malgun Gothic"/>
                <w:szCs w:val="18"/>
                <w:lang w:eastAsia="ko-KR"/>
              </w:rPr>
              <w:t>n28</w:t>
            </w:r>
          </w:p>
        </w:tc>
        <w:tc>
          <w:tcPr>
            <w:tcW w:w="810" w:type="dxa"/>
            <w:tcBorders>
              <w:top w:val="single" w:sz="4" w:space="0" w:color="auto"/>
              <w:left w:val="single" w:sz="4" w:space="0" w:color="auto"/>
              <w:bottom w:val="single" w:sz="4" w:space="0" w:color="auto"/>
              <w:right w:val="single" w:sz="4" w:space="0" w:color="auto"/>
            </w:tcBorders>
          </w:tcPr>
          <w:p w14:paraId="1A4D040F" w14:textId="77777777" w:rsidR="00F44B1F" w:rsidRDefault="00F44B1F" w:rsidP="00BE1D47">
            <w:pPr>
              <w:pStyle w:val="TAC"/>
              <w:rPr>
                <w:lang w:eastAsia="sv-SE"/>
              </w:rPr>
            </w:pPr>
            <w:r>
              <w:rPr>
                <w:lang w:eastAsia="ja-JP"/>
              </w:rPr>
              <w:t>727.5</w:t>
            </w:r>
          </w:p>
        </w:tc>
        <w:tc>
          <w:tcPr>
            <w:tcW w:w="720" w:type="dxa"/>
            <w:tcBorders>
              <w:top w:val="single" w:sz="4" w:space="0" w:color="auto"/>
              <w:left w:val="single" w:sz="4" w:space="0" w:color="auto"/>
              <w:bottom w:val="single" w:sz="4" w:space="0" w:color="auto"/>
              <w:right w:val="single" w:sz="4" w:space="0" w:color="auto"/>
            </w:tcBorders>
          </w:tcPr>
          <w:p w14:paraId="17A177DD" w14:textId="77777777" w:rsidR="00F44B1F" w:rsidRDefault="00F44B1F"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2880068B" w14:textId="77777777" w:rsidR="00F44B1F" w:rsidRDefault="00F44B1F"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5287D13F" w14:textId="77777777" w:rsidR="00F44B1F" w:rsidRDefault="00F44B1F" w:rsidP="00BE1D47">
            <w:pPr>
              <w:pStyle w:val="TAC"/>
              <w:rPr>
                <w:lang w:eastAsia="sv-SE"/>
              </w:rPr>
            </w:pPr>
            <w:r>
              <w:rPr>
                <w:lang w:eastAsia="ja-JP"/>
              </w:rPr>
              <w:t>782.5</w:t>
            </w:r>
          </w:p>
        </w:tc>
        <w:tc>
          <w:tcPr>
            <w:tcW w:w="810" w:type="dxa"/>
            <w:tcBorders>
              <w:top w:val="single" w:sz="4" w:space="0" w:color="auto"/>
              <w:left w:val="single" w:sz="4" w:space="0" w:color="auto"/>
              <w:bottom w:val="single" w:sz="4" w:space="0" w:color="auto"/>
              <w:right w:val="single" w:sz="4" w:space="0" w:color="auto"/>
            </w:tcBorders>
          </w:tcPr>
          <w:p w14:paraId="3F73340E" w14:textId="77777777" w:rsidR="00F44B1F" w:rsidRPr="00815834" w:rsidRDefault="00F44B1F" w:rsidP="00BE1D47">
            <w:pPr>
              <w:pStyle w:val="TAC"/>
              <w:rPr>
                <w:lang w:eastAsia="ja-JP"/>
              </w:rPr>
            </w:pPr>
            <w:r w:rsidRPr="00815834">
              <w:rPr>
                <w:lang w:eastAsia="ja-JP"/>
              </w:rPr>
              <w:t>33.8</w:t>
            </w:r>
          </w:p>
        </w:tc>
        <w:tc>
          <w:tcPr>
            <w:tcW w:w="1170" w:type="dxa"/>
            <w:tcBorders>
              <w:top w:val="single" w:sz="4" w:space="0" w:color="auto"/>
              <w:left w:val="single" w:sz="4" w:space="0" w:color="auto"/>
              <w:bottom w:val="single" w:sz="4" w:space="0" w:color="auto"/>
              <w:right w:val="single" w:sz="4" w:space="0" w:color="auto"/>
            </w:tcBorders>
          </w:tcPr>
          <w:p w14:paraId="41A0D294" w14:textId="77777777" w:rsidR="00F44B1F" w:rsidRDefault="00F44B1F"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51BB5B45" w14:textId="77777777" w:rsidR="00F44B1F" w:rsidRDefault="00F44B1F" w:rsidP="00BE1D47">
            <w:pPr>
              <w:pStyle w:val="TAC"/>
              <w:rPr>
                <w:lang w:eastAsia="sv-SE"/>
              </w:rPr>
            </w:pPr>
            <w:r>
              <w:rPr>
                <w:lang w:eastAsia="ja-JP"/>
              </w:rPr>
              <w:t>IMD2</w:t>
            </w:r>
            <w:r w:rsidRPr="008D6870">
              <w:rPr>
                <w:vertAlign w:val="superscript"/>
                <w:lang w:eastAsia="ja-JP"/>
              </w:rPr>
              <w:t>x</w:t>
            </w:r>
          </w:p>
        </w:tc>
      </w:tr>
      <w:tr w:rsidR="00F44B1F" w14:paraId="4CEEA9AE" w14:textId="77777777" w:rsidTr="00BE1D47">
        <w:trPr>
          <w:trHeight w:val="22"/>
          <w:jc w:val="center"/>
        </w:trPr>
        <w:tc>
          <w:tcPr>
            <w:tcW w:w="2452" w:type="dxa"/>
            <w:vMerge/>
            <w:tcBorders>
              <w:left w:val="single" w:sz="4" w:space="0" w:color="auto"/>
              <w:right w:val="single" w:sz="4" w:space="0" w:color="auto"/>
            </w:tcBorders>
            <w:vAlign w:val="center"/>
            <w:hideMark/>
          </w:tcPr>
          <w:p w14:paraId="48476A78" w14:textId="77777777" w:rsidR="00F44B1F" w:rsidRDefault="00F44B1F"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6CC55C8" w14:textId="77777777" w:rsidR="00F44B1F" w:rsidRDefault="00F44B1F" w:rsidP="00BE1D47">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1803D1D8" w14:textId="77777777" w:rsidR="00F44B1F" w:rsidRDefault="00F44B1F" w:rsidP="00BE1D47">
            <w:pPr>
              <w:pStyle w:val="TAC"/>
              <w:rPr>
                <w:lang w:eastAsia="sv-SE"/>
              </w:rPr>
            </w:pPr>
            <w:r>
              <w:rPr>
                <w:rFonts w:eastAsia="Malgun Gothic"/>
                <w:kern w:val="2"/>
                <w:szCs w:val="24"/>
                <w:lang w:eastAsia="ko-KR"/>
              </w:rPr>
              <w:t>3350</w:t>
            </w:r>
          </w:p>
        </w:tc>
        <w:tc>
          <w:tcPr>
            <w:tcW w:w="720" w:type="dxa"/>
            <w:tcBorders>
              <w:top w:val="single" w:sz="4" w:space="0" w:color="auto"/>
              <w:left w:val="single" w:sz="4" w:space="0" w:color="auto"/>
              <w:bottom w:val="single" w:sz="4" w:space="0" w:color="auto"/>
              <w:right w:val="single" w:sz="4" w:space="0" w:color="auto"/>
            </w:tcBorders>
          </w:tcPr>
          <w:p w14:paraId="65960C6E" w14:textId="77777777" w:rsidR="00F44B1F" w:rsidRDefault="00F44B1F" w:rsidP="00BE1D47">
            <w:pPr>
              <w:pStyle w:val="TAC"/>
              <w:rPr>
                <w:lang w:eastAsia="sv-SE"/>
              </w:rPr>
            </w:pPr>
            <w:r>
              <w:rPr>
                <w:rFonts w:eastAsia="Malgun Gothic"/>
                <w:kern w:val="2"/>
                <w:szCs w:val="24"/>
                <w:lang w:eastAsia="ko-KR"/>
              </w:rPr>
              <w:t>10</w:t>
            </w:r>
          </w:p>
        </w:tc>
        <w:tc>
          <w:tcPr>
            <w:tcW w:w="630" w:type="dxa"/>
            <w:tcBorders>
              <w:top w:val="single" w:sz="4" w:space="0" w:color="auto"/>
              <w:left w:val="single" w:sz="4" w:space="0" w:color="auto"/>
              <w:bottom w:val="single" w:sz="4" w:space="0" w:color="auto"/>
              <w:right w:val="single" w:sz="4" w:space="0" w:color="auto"/>
            </w:tcBorders>
          </w:tcPr>
          <w:p w14:paraId="4867C44F" w14:textId="77777777" w:rsidR="00F44B1F" w:rsidRDefault="00F44B1F" w:rsidP="00BE1D47">
            <w:pPr>
              <w:pStyle w:val="TAC"/>
              <w:rPr>
                <w:lang w:eastAsia="sv-SE"/>
              </w:rPr>
            </w:pPr>
            <w:r>
              <w:rPr>
                <w:rFonts w:eastAsia="Malgun Gothic"/>
                <w:kern w:val="2"/>
                <w:szCs w:val="24"/>
                <w:lang w:eastAsia="ko-KR"/>
              </w:rPr>
              <w:t>50</w:t>
            </w:r>
          </w:p>
        </w:tc>
        <w:tc>
          <w:tcPr>
            <w:tcW w:w="810" w:type="dxa"/>
            <w:tcBorders>
              <w:top w:val="single" w:sz="4" w:space="0" w:color="auto"/>
              <w:left w:val="single" w:sz="4" w:space="0" w:color="auto"/>
              <w:bottom w:val="single" w:sz="4" w:space="0" w:color="auto"/>
              <w:right w:val="single" w:sz="4" w:space="0" w:color="auto"/>
            </w:tcBorders>
          </w:tcPr>
          <w:p w14:paraId="4FE2D733" w14:textId="77777777" w:rsidR="00F44B1F" w:rsidRDefault="00F44B1F" w:rsidP="00BE1D47">
            <w:pPr>
              <w:pStyle w:val="TAC"/>
              <w:rPr>
                <w:lang w:eastAsia="sv-SE"/>
              </w:rPr>
            </w:pPr>
            <w:r>
              <w:rPr>
                <w:rFonts w:eastAsia="Malgun Gothic"/>
                <w:kern w:val="2"/>
                <w:szCs w:val="24"/>
                <w:lang w:eastAsia="ko-KR"/>
              </w:rPr>
              <w:t>3350</w:t>
            </w:r>
          </w:p>
        </w:tc>
        <w:tc>
          <w:tcPr>
            <w:tcW w:w="810" w:type="dxa"/>
            <w:tcBorders>
              <w:top w:val="single" w:sz="4" w:space="0" w:color="auto"/>
              <w:left w:val="single" w:sz="4" w:space="0" w:color="auto"/>
              <w:bottom w:val="single" w:sz="4" w:space="0" w:color="auto"/>
              <w:right w:val="single" w:sz="4" w:space="0" w:color="auto"/>
            </w:tcBorders>
          </w:tcPr>
          <w:p w14:paraId="4C66AAD3" w14:textId="77777777" w:rsidR="00F44B1F" w:rsidRDefault="00F44B1F" w:rsidP="00BE1D47">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19B43EB1" w14:textId="77777777" w:rsidR="00F44B1F" w:rsidRDefault="00F44B1F" w:rsidP="00BE1D47">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32D5BE34" w14:textId="77777777" w:rsidR="00F44B1F" w:rsidRDefault="00F44B1F" w:rsidP="00BE1D47">
            <w:pPr>
              <w:pStyle w:val="TAC"/>
              <w:rPr>
                <w:lang w:eastAsia="sv-SE"/>
              </w:rPr>
            </w:pPr>
            <w:r>
              <w:rPr>
                <w:rFonts w:eastAsia="Malgun Gothic"/>
                <w:lang w:eastAsia="ko-KR"/>
              </w:rPr>
              <w:t>N/A</w:t>
            </w:r>
          </w:p>
        </w:tc>
      </w:tr>
      <w:tr w:rsidR="00F44B1F" w14:paraId="23F46188" w14:textId="77777777" w:rsidTr="00BE1D47">
        <w:trPr>
          <w:trHeight w:val="22"/>
          <w:jc w:val="center"/>
        </w:trPr>
        <w:tc>
          <w:tcPr>
            <w:tcW w:w="2452" w:type="dxa"/>
            <w:vMerge/>
            <w:tcBorders>
              <w:left w:val="single" w:sz="4" w:space="0" w:color="auto"/>
              <w:right w:val="single" w:sz="4" w:space="0" w:color="auto"/>
            </w:tcBorders>
            <w:vAlign w:val="center"/>
            <w:hideMark/>
          </w:tcPr>
          <w:p w14:paraId="7AF05B6A" w14:textId="77777777" w:rsidR="00F44B1F" w:rsidRDefault="00F44B1F"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1EFDE3A" w14:textId="77777777" w:rsidR="00F44B1F" w:rsidRDefault="00F44B1F" w:rsidP="00BE1D47">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1A2D467E" w14:textId="77777777" w:rsidR="00F44B1F" w:rsidRDefault="00F44B1F" w:rsidP="00BE1D47">
            <w:pPr>
              <w:pStyle w:val="TAC"/>
              <w:rPr>
                <w:lang w:eastAsia="sv-SE"/>
              </w:rPr>
            </w:pPr>
            <w:r>
              <w:rPr>
                <w:rFonts w:eastAsia="Malgun Gothic"/>
                <w:lang w:eastAsia="ko-KR"/>
              </w:rPr>
              <w:t>2530</w:t>
            </w:r>
          </w:p>
        </w:tc>
        <w:tc>
          <w:tcPr>
            <w:tcW w:w="720" w:type="dxa"/>
            <w:tcBorders>
              <w:top w:val="single" w:sz="4" w:space="0" w:color="auto"/>
              <w:left w:val="single" w:sz="4" w:space="0" w:color="auto"/>
              <w:bottom w:val="single" w:sz="4" w:space="0" w:color="auto"/>
              <w:right w:val="single" w:sz="4" w:space="0" w:color="auto"/>
            </w:tcBorders>
          </w:tcPr>
          <w:p w14:paraId="55F60725" w14:textId="77777777" w:rsidR="00F44B1F" w:rsidRDefault="00F44B1F"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5A7CF932" w14:textId="77777777" w:rsidR="00F44B1F" w:rsidRDefault="00F44B1F"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0770DC71" w14:textId="77777777" w:rsidR="00F44B1F" w:rsidRDefault="00F44B1F" w:rsidP="00BE1D47">
            <w:pPr>
              <w:pStyle w:val="TAC"/>
              <w:rPr>
                <w:lang w:eastAsia="sv-SE"/>
              </w:rPr>
            </w:pPr>
            <w:r>
              <w:rPr>
                <w:rFonts w:eastAsia="Malgun Gothic"/>
                <w:lang w:eastAsia="ko-KR"/>
              </w:rPr>
              <w:t>2650</w:t>
            </w:r>
          </w:p>
        </w:tc>
        <w:tc>
          <w:tcPr>
            <w:tcW w:w="810" w:type="dxa"/>
            <w:tcBorders>
              <w:top w:val="single" w:sz="4" w:space="0" w:color="auto"/>
              <w:left w:val="single" w:sz="4" w:space="0" w:color="auto"/>
              <w:bottom w:val="single" w:sz="4" w:space="0" w:color="auto"/>
              <w:right w:val="single" w:sz="4" w:space="0" w:color="auto"/>
            </w:tcBorders>
          </w:tcPr>
          <w:p w14:paraId="0FC59666" w14:textId="77777777" w:rsidR="00F44B1F" w:rsidRPr="00815834" w:rsidRDefault="00F44B1F" w:rsidP="00BE1D47">
            <w:pPr>
              <w:pStyle w:val="TAC"/>
              <w:rPr>
                <w:lang w:eastAsia="ja-JP"/>
              </w:rPr>
            </w:pPr>
            <w:r w:rsidRPr="00815834">
              <w:rPr>
                <w:lang w:eastAsia="ja-JP"/>
              </w:rPr>
              <w:t>35.5</w:t>
            </w:r>
          </w:p>
        </w:tc>
        <w:tc>
          <w:tcPr>
            <w:tcW w:w="1170" w:type="dxa"/>
            <w:tcBorders>
              <w:top w:val="single" w:sz="4" w:space="0" w:color="auto"/>
              <w:left w:val="single" w:sz="4" w:space="0" w:color="auto"/>
              <w:bottom w:val="single" w:sz="4" w:space="0" w:color="auto"/>
              <w:right w:val="single" w:sz="4" w:space="0" w:color="auto"/>
            </w:tcBorders>
          </w:tcPr>
          <w:p w14:paraId="2A277523" w14:textId="77777777" w:rsidR="00F44B1F" w:rsidRDefault="00F44B1F"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46C58E64" w14:textId="77777777" w:rsidR="00F44B1F" w:rsidRDefault="00F44B1F" w:rsidP="00BE1D47">
            <w:pPr>
              <w:pStyle w:val="TAC"/>
              <w:rPr>
                <w:lang w:eastAsia="sv-SE"/>
              </w:rPr>
            </w:pPr>
            <w:r>
              <w:rPr>
                <w:lang w:eastAsia="ja-JP"/>
              </w:rPr>
              <w:t>IMD2</w:t>
            </w:r>
          </w:p>
        </w:tc>
      </w:tr>
      <w:tr w:rsidR="00F44B1F" w14:paraId="0FF3316B" w14:textId="77777777" w:rsidTr="00BE1D47">
        <w:trPr>
          <w:trHeight w:val="22"/>
          <w:jc w:val="center"/>
        </w:trPr>
        <w:tc>
          <w:tcPr>
            <w:tcW w:w="2452" w:type="dxa"/>
            <w:vMerge/>
            <w:tcBorders>
              <w:left w:val="single" w:sz="4" w:space="0" w:color="auto"/>
              <w:right w:val="single" w:sz="4" w:space="0" w:color="auto"/>
            </w:tcBorders>
            <w:vAlign w:val="center"/>
            <w:hideMark/>
          </w:tcPr>
          <w:p w14:paraId="714E51A8" w14:textId="77777777" w:rsidR="00F44B1F" w:rsidRDefault="00F44B1F"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649F7D29" w14:textId="77777777" w:rsidR="00F44B1F" w:rsidRDefault="00F44B1F" w:rsidP="00BE1D47">
            <w:pPr>
              <w:pStyle w:val="TAC"/>
              <w:rPr>
                <w:lang w:eastAsia="sv-SE"/>
              </w:rPr>
            </w:pPr>
            <w:r>
              <w:rPr>
                <w:rFonts w:eastAsia="Malgun Gothic"/>
                <w:szCs w:val="18"/>
                <w:lang w:eastAsia="ko-KR"/>
              </w:rPr>
              <w:t>n28</w:t>
            </w:r>
          </w:p>
        </w:tc>
        <w:tc>
          <w:tcPr>
            <w:tcW w:w="810" w:type="dxa"/>
            <w:tcBorders>
              <w:top w:val="single" w:sz="4" w:space="0" w:color="auto"/>
              <w:left w:val="single" w:sz="4" w:space="0" w:color="auto"/>
              <w:bottom w:val="single" w:sz="4" w:space="0" w:color="auto"/>
              <w:right w:val="single" w:sz="4" w:space="0" w:color="auto"/>
            </w:tcBorders>
          </w:tcPr>
          <w:p w14:paraId="559173B9" w14:textId="77777777" w:rsidR="00F44B1F" w:rsidRDefault="00F44B1F" w:rsidP="00BE1D47">
            <w:pPr>
              <w:pStyle w:val="TAC"/>
              <w:rPr>
                <w:lang w:eastAsia="sv-SE"/>
              </w:rPr>
            </w:pPr>
            <w:r>
              <w:rPr>
                <w:lang w:eastAsia="ja-JP"/>
              </w:rPr>
              <w:t>740</w:t>
            </w:r>
          </w:p>
        </w:tc>
        <w:tc>
          <w:tcPr>
            <w:tcW w:w="720" w:type="dxa"/>
            <w:tcBorders>
              <w:top w:val="single" w:sz="4" w:space="0" w:color="auto"/>
              <w:left w:val="single" w:sz="4" w:space="0" w:color="auto"/>
              <w:bottom w:val="single" w:sz="4" w:space="0" w:color="auto"/>
              <w:right w:val="single" w:sz="4" w:space="0" w:color="auto"/>
            </w:tcBorders>
          </w:tcPr>
          <w:p w14:paraId="48115447" w14:textId="77777777" w:rsidR="00F44B1F" w:rsidRDefault="00F44B1F"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5BDAF9FD" w14:textId="77777777" w:rsidR="00F44B1F" w:rsidRDefault="00F44B1F"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7AB542B6" w14:textId="77777777" w:rsidR="00F44B1F" w:rsidRDefault="00F44B1F" w:rsidP="00BE1D47">
            <w:pPr>
              <w:pStyle w:val="TAC"/>
              <w:rPr>
                <w:lang w:eastAsia="sv-SE"/>
              </w:rPr>
            </w:pPr>
            <w:r>
              <w:rPr>
                <w:lang w:eastAsia="ja-JP"/>
              </w:rPr>
              <w:t>795</w:t>
            </w:r>
          </w:p>
        </w:tc>
        <w:tc>
          <w:tcPr>
            <w:tcW w:w="810" w:type="dxa"/>
            <w:tcBorders>
              <w:top w:val="single" w:sz="4" w:space="0" w:color="auto"/>
              <w:left w:val="single" w:sz="4" w:space="0" w:color="auto"/>
              <w:bottom w:val="single" w:sz="4" w:space="0" w:color="auto"/>
              <w:right w:val="single" w:sz="4" w:space="0" w:color="auto"/>
            </w:tcBorders>
          </w:tcPr>
          <w:p w14:paraId="16CD3E39" w14:textId="77777777" w:rsidR="00F44B1F" w:rsidRPr="00815834" w:rsidRDefault="00F44B1F" w:rsidP="00BE1D47">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5AD8DF28" w14:textId="77777777" w:rsidR="00F44B1F" w:rsidRDefault="00F44B1F"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4CF5E230" w14:textId="77777777" w:rsidR="00F44B1F" w:rsidRDefault="00F44B1F" w:rsidP="00BE1D47">
            <w:pPr>
              <w:pStyle w:val="TAC"/>
              <w:rPr>
                <w:vertAlign w:val="superscript"/>
                <w:lang w:eastAsia="sv-SE"/>
              </w:rPr>
            </w:pPr>
            <w:r>
              <w:rPr>
                <w:rFonts w:eastAsia="Malgun Gothic"/>
                <w:lang w:eastAsia="ko-KR"/>
              </w:rPr>
              <w:t>N/A</w:t>
            </w:r>
          </w:p>
        </w:tc>
      </w:tr>
      <w:tr w:rsidR="00F44B1F" w14:paraId="3075F9E1" w14:textId="77777777" w:rsidTr="00BE1D47">
        <w:trPr>
          <w:trHeight w:val="22"/>
          <w:jc w:val="center"/>
        </w:trPr>
        <w:tc>
          <w:tcPr>
            <w:tcW w:w="2452" w:type="dxa"/>
            <w:vMerge/>
            <w:tcBorders>
              <w:left w:val="single" w:sz="4" w:space="0" w:color="auto"/>
              <w:right w:val="single" w:sz="4" w:space="0" w:color="auto"/>
            </w:tcBorders>
            <w:vAlign w:val="center"/>
            <w:hideMark/>
          </w:tcPr>
          <w:p w14:paraId="7FBB9183" w14:textId="77777777" w:rsidR="00F44B1F" w:rsidRDefault="00F44B1F"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59CA3EE8" w14:textId="77777777" w:rsidR="00F44B1F" w:rsidRDefault="00F44B1F" w:rsidP="00BE1D47">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3EDC2EE9" w14:textId="77777777" w:rsidR="00F44B1F" w:rsidRDefault="00F44B1F" w:rsidP="00BE1D47">
            <w:pPr>
              <w:pStyle w:val="TAC"/>
              <w:rPr>
                <w:lang w:eastAsia="sv-SE"/>
              </w:rPr>
            </w:pPr>
            <w:r>
              <w:rPr>
                <w:rFonts w:eastAsia="Malgun Gothic"/>
                <w:kern w:val="2"/>
                <w:szCs w:val="24"/>
                <w:lang w:eastAsia="ko-KR"/>
              </w:rPr>
              <w:t>3390</w:t>
            </w:r>
          </w:p>
        </w:tc>
        <w:tc>
          <w:tcPr>
            <w:tcW w:w="720" w:type="dxa"/>
            <w:tcBorders>
              <w:top w:val="single" w:sz="4" w:space="0" w:color="auto"/>
              <w:left w:val="single" w:sz="4" w:space="0" w:color="auto"/>
              <w:bottom w:val="single" w:sz="4" w:space="0" w:color="auto"/>
              <w:right w:val="single" w:sz="4" w:space="0" w:color="auto"/>
            </w:tcBorders>
          </w:tcPr>
          <w:p w14:paraId="20007850" w14:textId="77777777" w:rsidR="00F44B1F" w:rsidRDefault="00F44B1F" w:rsidP="00BE1D47">
            <w:pPr>
              <w:pStyle w:val="TAC"/>
              <w:rPr>
                <w:lang w:eastAsia="sv-SE"/>
              </w:rPr>
            </w:pPr>
            <w:r>
              <w:rPr>
                <w:rFonts w:eastAsia="Malgun Gothic"/>
                <w:kern w:val="2"/>
                <w:szCs w:val="24"/>
                <w:lang w:eastAsia="ko-KR"/>
              </w:rPr>
              <w:t>10</w:t>
            </w:r>
          </w:p>
        </w:tc>
        <w:tc>
          <w:tcPr>
            <w:tcW w:w="630" w:type="dxa"/>
            <w:tcBorders>
              <w:top w:val="single" w:sz="4" w:space="0" w:color="auto"/>
              <w:left w:val="single" w:sz="4" w:space="0" w:color="auto"/>
              <w:bottom w:val="single" w:sz="4" w:space="0" w:color="auto"/>
              <w:right w:val="single" w:sz="4" w:space="0" w:color="auto"/>
            </w:tcBorders>
          </w:tcPr>
          <w:p w14:paraId="4D145C78" w14:textId="77777777" w:rsidR="00F44B1F" w:rsidRDefault="00F44B1F" w:rsidP="00BE1D47">
            <w:pPr>
              <w:pStyle w:val="TAC"/>
              <w:rPr>
                <w:lang w:eastAsia="sv-SE"/>
              </w:rPr>
            </w:pPr>
            <w:r>
              <w:rPr>
                <w:rFonts w:eastAsia="Malgun Gothic"/>
                <w:kern w:val="2"/>
                <w:szCs w:val="24"/>
                <w:lang w:eastAsia="ko-KR"/>
              </w:rPr>
              <w:t>50</w:t>
            </w:r>
          </w:p>
        </w:tc>
        <w:tc>
          <w:tcPr>
            <w:tcW w:w="810" w:type="dxa"/>
            <w:tcBorders>
              <w:top w:val="single" w:sz="4" w:space="0" w:color="auto"/>
              <w:left w:val="single" w:sz="4" w:space="0" w:color="auto"/>
              <w:bottom w:val="single" w:sz="4" w:space="0" w:color="auto"/>
              <w:right w:val="single" w:sz="4" w:space="0" w:color="auto"/>
            </w:tcBorders>
          </w:tcPr>
          <w:p w14:paraId="212C4568" w14:textId="77777777" w:rsidR="00F44B1F" w:rsidRDefault="00F44B1F" w:rsidP="00BE1D47">
            <w:pPr>
              <w:pStyle w:val="TAC"/>
              <w:rPr>
                <w:lang w:eastAsia="sv-SE"/>
              </w:rPr>
            </w:pPr>
            <w:r>
              <w:rPr>
                <w:rFonts w:eastAsia="Malgun Gothic"/>
                <w:kern w:val="2"/>
                <w:szCs w:val="24"/>
                <w:lang w:eastAsia="ko-KR"/>
              </w:rPr>
              <w:t>3390</w:t>
            </w:r>
          </w:p>
        </w:tc>
        <w:tc>
          <w:tcPr>
            <w:tcW w:w="810" w:type="dxa"/>
            <w:tcBorders>
              <w:top w:val="single" w:sz="4" w:space="0" w:color="auto"/>
              <w:left w:val="single" w:sz="4" w:space="0" w:color="auto"/>
              <w:bottom w:val="single" w:sz="4" w:space="0" w:color="auto"/>
              <w:right w:val="single" w:sz="4" w:space="0" w:color="auto"/>
            </w:tcBorders>
          </w:tcPr>
          <w:p w14:paraId="3A6F6A24" w14:textId="77777777" w:rsidR="00F44B1F" w:rsidRDefault="00F44B1F" w:rsidP="00BE1D47">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5F47CC3B" w14:textId="77777777" w:rsidR="00F44B1F" w:rsidRDefault="00F44B1F" w:rsidP="00BE1D47">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6072D583" w14:textId="77777777" w:rsidR="00F44B1F" w:rsidRDefault="00F44B1F" w:rsidP="00BE1D47">
            <w:pPr>
              <w:pStyle w:val="TAC"/>
              <w:rPr>
                <w:lang w:eastAsia="sv-SE"/>
              </w:rPr>
            </w:pPr>
            <w:r>
              <w:rPr>
                <w:rFonts w:eastAsia="Malgun Gothic"/>
                <w:lang w:eastAsia="ko-KR"/>
              </w:rPr>
              <w:t>N/A</w:t>
            </w:r>
          </w:p>
        </w:tc>
      </w:tr>
      <w:tr w:rsidR="00F44B1F" w14:paraId="4C466445" w14:textId="77777777" w:rsidTr="00BE1D47">
        <w:trPr>
          <w:trHeight w:val="22"/>
          <w:jc w:val="center"/>
        </w:trPr>
        <w:tc>
          <w:tcPr>
            <w:tcW w:w="9495" w:type="dxa"/>
            <w:gridSpan w:val="9"/>
            <w:tcBorders>
              <w:left w:val="single" w:sz="4" w:space="0" w:color="auto"/>
              <w:right w:val="single" w:sz="4" w:space="0" w:color="auto"/>
            </w:tcBorders>
            <w:vAlign w:val="center"/>
          </w:tcPr>
          <w:p w14:paraId="38FFE6CF" w14:textId="77777777" w:rsidR="00F44B1F" w:rsidRDefault="00F44B1F" w:rsidP="00BE1D47">
            <w:pPr>
              <w:pStyle w:val="TAC"/>
              <w:jc w:val="left"/>
              <w:rPr>
                <w:rFonts w:eastAsia="Malgun Gothic"/>
                <w:lang w:eastAsia="ko-KR"/>
              </w:rPr>
            </w:pPr>
            <w:r w:rsidRPr="00EF5447">
              <w:t xml:space="preserve">NOTE </w:t>
            </w:r>
            <w:r>
              <w:t>x</w:t>
            </w:r>
            <w:r w:rsidRPr="00EF5447">
              <w:t>:</w:t>
            </w:r>
            <w:r w:rsidRPr="00EF5447">
              <w:tab/>
              <w:t>This band is subject to IMD5 also which MSD is not specified</w:t>
            </w:r>
            <w:r w:rsidRPr="00EF5447">
              <w:rPr>
                <w:lang w:eastAsia="ja-JP"/>
              </w:rPr>
              <w:t>.</w:t>
            </w:r>
          </w:p>
        </w:tc>
      </w:tr>
    </w:tbl>
    <w:p w14:paraId="43819970" w14:textId="77777777" w:rsidR="00F44B1F" w:rsidRPr="00D051EC" w:rsidRDefault="00F44B1F" w:rsidP="00F44B1F"/>
    <w:p w14:paraId="5DE82684" w14:textId="5D67C4AC" w:rsidR="00F44B1F" w:rsidRDefault="00A168CF" w:rsidP="00F44B1F">
      <w:pPr>
        <w:pStyle w:val="Heading4"/>
        <w:tabs>
          <w:tab w:val="left" w:pos="0"/>
        </w:tabs>
        <w:ind w:left="0" w:firstLine="0"/>
        <w:rPr>
          <w:rFonts w:cs="Arial"/>
          <w:lang w:val="en-US" w:eastAsia="zh-CN"/>
        </w:rPr>
      </w:pPr>
      <w:bookmarkStart w:id="231" w:name="_Toc97547028"/>
      <w:r>
        <w:rPr>
          <w:rFonts w:cs="Arial"/>
        </w:rPr>
        <w:t>6.15</w:t>
      </w:r>
      <w:r w:rsidR="00F44B1F">
        <w:rPr>
          <w:rFonts w:cs="Arial"/>
        </w:rPr>
        <w:t>.3</w:t>
      </w:r>
      <w:r w:rsidR="00F44B1F">
        <w:rPr>
          <w:rFonts w:cs="Arial"/>
          <w:lang w:eastAsia="zh-CN"/>
        </w:rPr>
        <w:t>.2</w:t>
      </w:r>
      <w:r w:rsidR="00F44B1F">
        <w:rPr>
          <w:rFonts w:cs="Arial"/>
          <w:lang w:eastAsia="zh-CN"/>
        </w:rPr>
        <w:tab/>
        <w:t>Power class 2 Case</w:t>
      </w:r>
      <w:r w:rsidR="00F44B1F">
        <w:rPr>
          <w:rFonts w:cs="Arial"/>
          <w:lang w:val="en-US" w:eastAsia="zh-CN"/>
        </w:rPr>
        <w:t xml:space="preserve"> B</w:t>
      </w:r>
      <w:bookmarkEnd w:id="231"/>
    </w:p>
    <w:p w14:paraId="2E1A8513" w14:textId="29398DCC" w:rsidR="00F44B1F" w:rsidRDefault="00F44B1F" w:rsidP="00F44B1F">
      <w:pPr>
        <w:rPr>
          <w:iCs/>
          <w:lang w:eastAsia="zh-CN"/>
        </w:rPr>
      </w:pPr>
      <w:r>
        <w:rPr>
          <w:iCs/>
          <w:lang w:eastAsia="zh-CN"/>
        </w:rPr>
        <w:t xml:space="preserve">The additional MSD due to intermodulation for PC2 Case B CA_n7A-n28A-n78A are same as the Case A defined in Table </w:t>
      </w:r>
      <w:r w:rsidR="00A168CF">
        <w:rPr>
          <w:iCs/>
          <w:lang w:eastAsia="zh-CN"/>
        </w:rPr>
        <w:t>6.15</w:t>
      </w:r>
      <w:r>
        <w:rPr>
          <w:iCs/>
          <w:lang w:eastAsia="zh-CN"/>
        </w:rPr>
        <w:t>.3.1-1.</w:t>
      </w:r>
    </w:p>
    <w:p w14:paraId="74D29281" w14:textId="621FB5DB" w:rsidR="0050798B" w:rsidRPr="004D3578" w:rsidRDefault="0050798B" w:rsidP="0050798B">
      <w:pPr>
        <w:pStyle w:val="Heading2"/>
        <w:rPr>
          <w:lang w:eastAsia="zh-CN"/>
        </w:rPr>
      </w:pPr>
      <w:bookmarkStart w:id="232" w:name="_Toc73351108"/>
      <w:bookmarkStart w:id="233" w:name="_Toc97547029"/>
      <w:r>
        <w:t>6.16</w:t>
      </w:r>
      <w:r w:rsidRPr="004D3578">
        <w:tab/>
      </w:r>
      <w:r>
        <w:rPr>
          <w:lang w:eastAsia="zh-CN"/>
        </w:rPr>
        <w:t>CA_n2-n29-n</w:t>
      </w:r>
      <w:bookmarkEnd w:id="232"/>
      <w:r>
        <w:rPr>
          <w:lang w:eastAsia="zh-CN"/>
        </w:rPr>
        <w:t>77</w:t>
      </w:r>
      <w:bookmarkEnd w:id="233"/>
    </w:p>
    <w:p w14:paraId="4D4B503B" w14:textId="47A6B5F9" w:rsidR="0050798B" w:rsidRPr="001043CD" w:rsidRDefault="0050798B" w:rsidP="0050798B">
      <w:pPr>
        <w:pStyle w:val="Heading3"/>
        <w:rPr>
          <w:rFonts w:cs="Arial"/>
          <w:szCs w:val="28"/>
          <w:lang w:eastAsia="zh-CN"/>
        </w:rPr>
      </w:pPr>
      <w:bookmarkStart w:id="234" w:name="_Toc73351109"/>
      <w:bookmarkStart w:id="235" w:name="_Toc97547030"/>
      <w:r>
        <w:rPr>
          <w:rFonts w:cs="Arial"/>
          <w:szCs w:val="28"/>
          <w:lang w:eastAsia="zh-CN"/>
        </w:rPr>
        <w:t>6.16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34"/>
      <w:bookmarkEnd w:id="235"/>
    </w:p>
    <w:p w14:paraId="5D51BA87" w14:textId="32682F3F" w:rsidR="0050798B" w:rsidRDefault="0050798B" w:rsidP="0050798B">
      <w:pPr>
        <w:pStyle w:val="TH"/>
        <w:rPr>
          <w:lang w:eastAsia="ja-JP"/>
        </w:rPr>
      </w:pPr>
      <w:r>
        <w:rPr>
          <w:lang w:val="en-US"/>
        </w:rPr>
        <w:t>Table 6.16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236" w:name="_Toc73351110"/>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0798B" w14:paraId="44F8780F"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36DB7BE" w14:textId="77777777" w:rsidR="0050798B" w:rsidRPr="00D776B5" w:rsidRDefault="0050798B"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EC0AD" w14:textId="77777777" w:rsidR="0050798B" w:rsidRPr="00D776B5" w:rsidRDefault="0050798B"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27FB7" w14:textId="77777777" w:rsidR="0050798B" w:rsidRPr="00D776B5" w:rsidRDefault="0050798B"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A8BA3" w14:textId="77777777" w:rsidR="0050798B" w:rsidRPr="00D776B5" w:rsidRDefault="0050798B"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9BC54D" w14:textId="77777777" w:rsidR="0050798B" w:rsidRPr="00D776B5" w:rsidRDefault="0050798B"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D1A0E" w14:textId="77777777" w:rsidR="0050798B" w:rsidRPr="00D776B5" w:rsidRDefault="0050798B"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0D40F6" w14:textId="77777777" w:rsidR="0050798B" w:rsidRPr="00D776B5" w:rsidRDefault="0050798B"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1E7D9" w14:textId="77777777" w:rsidR="0050798B" w:rsidRPr="00D776B5" w:rsidRDefault="0050798B"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83871" w14:textId="77777777" w:rsidR="0050798B" w:rsidRPr="00D776B5" w:rsidRDefault="0050798B"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89FAE8" w14:textId="77777777" w:rsidR="0050798B" w:rsidRPr="00D776B5" w:rsidRDefault="0050798B"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B3E12" w14:textId="77777777" w:rsidR="0050798B" w:rsidRPr="00D776B5" w:rsidRDefault="0050798B"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8FD52" w14:textId="77777777" w:rsidR="0050798B" w:rsidRPr="00D776B5" w:rsidRDefault="0050798B"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5B2940" w14:textId="77777777" w:rsidR="0050798B" w:rsidRPr="00D776B5" w:rsidRDefault="0050798B"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4A5CC2" w14:textId="77777777" w:rsidR="0050798B" w:rsidRPr="00D776B5" w:rsidRDefault="0050798B"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D55684" w14:textId="77777777" w:rsidR="0050798B" w:rsidRPr="00D776B5" w:rsidRDefault="0050798B"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64F033" w14:textId="77777777" w:rsidR="0050798B" w:rsidRPr="00D776B5" w:rsidRDefault="0050798B"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FC440" w14:textId="77777777" w:rsidR="0050798B" w:rsidRPr="00D776B5" w:rsidRDefault="0050798B" w:rsidP="00BE1D47">
            <w:pPr>
              <w:pStyle w:val="TAH"/>
            </w:pPr>
            <w:r w:rsidRPr="00D776B5">
              <w:t>Bandwidth combination set</w:t>
            </w:r>
          </w:p>
        </w:tc>
      </w:tr>
      <w:tr w:rsidR="0050798B" w14:paraId="07FF3467"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B22A2C1" w14:textId="77777777" w:rsidR="0050798B" w:rsidRDefault="0050798B" w:rsidP="00BE1D47">
            <w:pPr>
              <w:pStyle w:val="TAC"/>
            </w:pPr>
            <w:r w:rsidRPr="00323D1A">
              <w:t>CA_n2A-n29A-n77A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ACA8EA5" w14:textId="77777777" w:rsidR="0050798B" w:rsidRPr="007A097D" w:rsidRDefault="0050798B" w:rsidP="00BE1D47">
            <w:pPr>
              <w:pStyle w:val="TAC"/>
              <w:rPr>
                <w:vertAlign w:val="superscript"/>
              </w:rPr>
            </w:pPr>
            <w:r>
              <w:t>CA_n2A-n77A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F2330" w14:textId="77777777" w:rsidR="0050798B" w:rsidRDefault="0050798B"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5BAB6" w14:textId="77777777" w:rsidR="0050798B" w:rsidRDefault="0050798B"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589C86" w14:textId="77777777" w:rsidR="0050798B" w:rsidRDefault="0050798B"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79BAAA" w14:textId="77777777" w:rsidR="0050798B" w:rsidRDefault="0050798B"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FADA82" w14:textId="77777777" w:rsidR="0050798B" w:rsidRDefault="0050798B"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9D8366"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68F2F"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6FE195"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DCCFF"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E317E"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5DAD54"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F4156"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0A6792" w14:textId="77777777" w:rsidR="0050798B" w:rsidRDefault="0050798B"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41219" w14:textId="77777777" w:rsidR="0050798B" w:rsidRDefault="0050798B"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AA71C8D" w14:textId="77777777" w:rsidR="0050798B" w:rsidRDefault="0050798B" w:rsidP="00BE1D47">
            <w:pPr>
              <w:pStyle w:val="TAC"/>
              <w:rPr>
                <w:lang w:val="en-US" w:eastAsia="zh-CN" w:bidi="ar"/>
              </w:rPr>
            </w:pPr>
            <w:r>
              <w:rPr>
                <w:lang w:val="en-US" w:eastAsia="zh-CN" w:bidi="ar"/>
              </w:rPr>
              <w:t>0</w:t>
            </w:r>
          </w:p>
        </w:tc>
      </w:tr>
      <w:tr w:rsidR="0050798B" w14:paraId="02F601C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48A0B76" w14:textId="77777777" w:rsidR="0050798B" w:rsidRDefault="0050798B"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EE6A8FA" w14:textId="77777777" w:rsidR="0050798B" w:rsidRDefault="0050798B"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ED4302" w14:textId="77777777" w:rsidR="0050798B" w:rsidRDefault="0050798B"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306271" w14:textId="77777777" w:rsidR="0050798B" w:rsidRDefault="0050798B"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3D642B" w14:textId="77777777" w:rsidR="0050798B" w:rsidRDefault="0050798B"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8744D"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28E09"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F9D80"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A141D"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92637E"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FFB323"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8821CD"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859861"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339217"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782F75" w14:textId="77777777" w:rsidR="0050798B" w:rsidRDefault="0050798B"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170B3" w14:textId="77777777" w:rsidR="0050798B" w:rsidRDefault="0050798B"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20D4AA8" w14:textId="77777777" w:rsidR="0050798B" w:rsidRDefault="0050798B" w:rsidP="00BE1D47">
            <w:pPr>
              <w:pStyle w:val="TAC"/>
              <w:rPr>
                <w:lang w:val="en-US" w:eastAsia="zh-CN" w:bidi="ar"/>
              </w:rPr>
            </w:pPr>
          </w:p>
        </w:tc>
      </w:tr>
      <w:tr w:rsidR="0050798B" w14:paraId="66F350D2"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2ADD9D3" w14:textId="77777777" w:rsidR="0050798B" w:rsidRDefault="0050798B"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A3A89" w14:textId="77777777" w:rsidR="0050798B" w:rsidRDefault="0050798B"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F4842C" w14:textId="77777777" w:rsidR="0050798B" w:rsidRDefault="0050798B"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7F3CC4"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AE832" w14:textId="77777777" w:rsidR="0050798B" w:rsidRDefault="0050798B"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A9A75" w14:textId="77777777" w:rsidR="0050798B" w:rsidRDefault="0050798B"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4619A" w14:textId="77777777" w:rsidR="0050798B" w:rsidRDefault="0050798B"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E14EBF" w14:textId="77777777" w:rsidR="0050798B" w:rsidRDefault="0050798B"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96F49E" w14:textId="77777777" w:rsidR="0050798B" w:rsidRDefault="0050798B"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3155C" w14:textId="77777777" w:rsidR="0050798B" w:rsidRDefault="0050798B"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C73A98" w14:textId="77777777" w:rsidR="0050798B" w:rsidRDefault="0050798B"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1FC0B2" w14:textId="77777777" w:rsidR="0050798B" w:rsidRDefault="0050798B"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04095" w14:textId="77777777" w:rsidR="0050798B" w:rsidRDefault="0050798B"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A7EC1" w14:textId="77777777" w:rsidR="0050798B" w:rsidRDefault="0050798B"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4D77CC" w14:textId="77777777" w:rsidR="0050798B" w:rsidRDefault="0050798B"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9A41A" w14:textId="77777777" w:rsidR="0050798B" w:rsidRDefault="0050798B"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194EDC" w14:textId="77777777" w:rsidR="0050798B" w:rsidRDefault="0050798B" w:rsidP="00BE1D47">
            <w:pPr>
              <w:pStyle w:val="TAC"/>
              <w:rPr>
                <w:lang w:val="en-US" w:eastAsia="zh-CN" w:bidi="ar"/>
              </w:rPr>
            </w:pPr>
          </w:p>
        </w:tc>
      </w:tr>
      <w:tr w:rsidR="0050798B" w14:paraId="1700F1D7"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F706EB8" w14:textId="77777777" w:rsidR="0050798B" w:rsidRDefault="0050798B" w:rsidP="00BE1D47">
            <w:pPr>
              <w:pStyle w:val="TAC"/>
            </w:pPr>
            <w:r>
              <w:t>CA_n2(2A)-n29A-n77A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75447EF" w14:textId="77777777" w:rsidR="0050798B" w:rsidRDefault="0050798B" w:rsidP="00BE1D47">
            <w:pPr>
              <w:pStyle w:val="TAC"/>
            </w:pPr>
            <w:r>
              <w:t>CA_n2A-n77A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58736B" w14:textId="77777777" w:rsidR="0050798B" w:rsidRDefault="0050798B" w:rsidP="00BE1D47">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50904F" w14:textId="77777777" w:rsidR="0050798B" w:rsidRDefault="0050798B" w:rsidP="00BE1D47">
            <w:pPr>
              <w:pStyle w:val="TAC"/>
            </w:pPr>
            <w:r w:rsidRPr="007A097D">
              <w:t>See CA_n2(2A) Bandwidth Combination Set 0 in Table 5.5A.2-1</w:t>
            </w: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8BD08A1" w14:textId="77777777" w:rsidR="0050798B" w:rsidRDefault="0050798B" w:rsidP="00BE1D47">
            <w:pPr>
              <w:pStyle w:val="TAC"/>
              <w:rPr>
                <w:lang w:val="en-US" w:eastAsia="zh-CN" w:bidi="ar"/>
              </w:rPr>
            </w:pPr>
            <w:r>
              <w:rPr>
                <w:lang w:val="en-US" w:eastAsia="zh-CN" w:bidi="ar"/>
              </w:rPr>
              <w:t>0</w:t>
            </w:r>
          </w:p>
        </w:tc>
      </w:tr>
      <w:tr w:rsidR="0050798B" w14:paraId="48BF5F77"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A4A876B" w14:textId="77777777" w:rsidR="0050798B" w:rsidRDefault="0050798B"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839E432" w14:textId="77777777" w:rsidR="0050798B" w:rsidRDefault="0050798B"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42137" w14:textId="77777777" w:rsidR="0050798B" w:rsidRDefault="0050798B"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B06A8" w14:textId="77777777" w:rsidR="0050798B" w:rsidRDefault="0050798B"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B4668" w14:textId="77777777" w:rsidR="0050798B" w:rsidRDefault="0050798B"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8C27F"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A5D40"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84C4C"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3D69A"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4CA75E"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BD7751"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976B25"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622B7"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9E89C3"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180263" w14:textId="77777777" w:rsidR="0050798B" w:rsidRDefault="0050798B"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20763E" w14:textId="77777777" w:rsidR="0050798B" w:rsidRDefault="0050798B"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0765000B" w14:textId="77777777" w:rsidR="0050798B" w:rsidRDefault="0050798B" w:rsidP="00BE1D47">
            <w:pPr>
              <w:pStyle w:val="TAC"/>
              <w:rPr>
                <w:lang w:val="en-US" w:eastAsia="zh-CN" w:bidi="ar"/>
              </w:rPr>
            </w:pPr>
          </w:p>
        </w:tc>
      </w:tr>
      <w:tr w:rsidR="0050798B" w14:paraId="12681C04"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0BE3E48" w14:textId="77777777" w:rsidR="0050798B" w:rsidRDefault="0050798B"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83921" w14:textId="77777777" w:rsidR="0050798B" w:rsidRDefault="0050798B"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649343" w14:textId="77777777" w:rsidR="0050798B" w:rsidRDefault="0050798B"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7236DF"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AFF86E" w14:textId="77777777" w:rsidR="0050798B" w:rsidRDefault="0050798B"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A71A0" w14:textId="77777777" w:rsidR="0050798B" w:rsidRDefault="0050798B"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45BC8C" w14:textId="77777777" w:rsidR="0050798B" w:rsidRDefault="0050798B"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5F3441" w14:textId="77777777" w:rsidR="0050798B" w:rsidRDefault="0050798B"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6482F1" w14:textId="77777777" w:rsidR="0050798B" w:rsidRDefault="0050798B"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0055E0" w14:textId="77777777" w:rsidR="0050798B" w:rsidRDefault="0050798B"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B7C05" w14:textId="77777777" w:rsidR="0050798B" w:rsidRDefault="0050798B"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019938" w14:textId="77777777" w:rsidR="0050798B" w:rsidRDefault="0050798B"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5FC52C" w14:textId="77777777" w:rsidR="0050798B" w:rsidRDefault="0050798B"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BFBEE" w14:textId="77777777" w:rsidR="0050798B" w:rsidRDefault="0050798B"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9CB639" w14:textId="77777777" w:rsidR="0050798B" w:rsidRDefault="0050798B"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077D9A" w14:textId="77777777" w:rsidR="0050798B" w:rsidRDefault="0050798B"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6A4F12" w14:textId="77777777" w:rsidR="0050798B" w:rsidRDefault="0050798B" w:rsidP="00BE1D47">
            <w:pPr>
              <w:pStyle w:val="TAC"/>
              <w:rPr>
                <w:lang w:val="en-US" w:eastAsia="zh-CN" w:bidi="ar"/>
              </w:rPr>
            </w:pPr>
          </w:p>
        </w:tc>
      </w:tr>
      <w:tr w:rsidR="0050798B" w14:paraId="32F551FB"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F077AF4" w14:textId="77777777" w:rsidR="0050798B" w:rsidRPr="00E31F8F" w:rsidRDefault="0050798B" w:rsidP="00BE1D47">
            <w:pPr>
              <w:pStyle w:val="TAC"/>
            </w:pPr>
            <w:r>
              <w:t>CA_n2A-n29A-n77(2A)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D04B0A5" w14:textId="77777777" w:rsidR="0050798B" w:rsidRDefault="0050798B" w:rsidP="00BE1D47">
            <w:pPr>
              <w:pStyle w:val="TAC"/>
              <w:rPr>
                <w:color w:val="000000"/>
                <w:lang w:val="en-US" w:eastAsia="zh-CN" w:bidi="ar"/>
              </w:rPr>
            </w:pPr>
            <w:r>
              <w:t>CA_n2A-n77A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960CA" w14:textId="77777777" w:rsidR="0050798B" w:rsidRDefault="0050798B" w:rsidP="00BE1D47">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2FDBA" w14:textId="77777777" w:rsidR="0050798B" w:rsidRDefault="0050798B"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C81F7" w14:textId="77777777" w:rsidR="0050798B" w:rsidRDefault="0050798B"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A2BFD0" w14:textId="77777777" w:rsidR="0050798B" w:rsidRDefault="0050798B"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A57BA8" w14:textId="77777777" w:rsidR="0050798B" w:rsidRDefault="0050798B"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85C7DA"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50DEA5"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7A41BA"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38319E"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D46B50"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5D1FF"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62019"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3A0751" w14:textId="77777777" w:rsidR="0050798B" w:rsidRDefault="0050798B"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79D05" w14:textId="77777777" w:rsidR="0050798B" w:rsidRDefault="0050798B"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8FA68D" w14:textId="77777777" w:rsidR="0050798B" w:rsidRDefault="0050798B" w:rsidP="00BE1D47">
            <w:pPr>
              <w:pStyle w:val="TAC"/>
            </w:pPr>
            <w:r>
              <w:rPr>
                <w:lang w:val="en-US" w:eastAsia="zh-CN" w:bidi="ar"/>
              </w:rPr>
              <w:t>0</w:t>
            </w:r>
          </w:p>
        </w:tc>
      </w:tr>
      <w:tr w:rsidR="0050798B" w14:paraId="19DA0BA9"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0856CD19" w14:textId="77777777" w:rsidR="0050798B" w:rsidRDefault="0050798B"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506F36E" w14:textId="77777777" w:rsidR="0050798B" w:rsidRDefault="0050798B"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5710A" w14:textId="77777777" w:rsidR="0050798B" w:rsidRDefault="0050798B"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BE81AC" w14:textId="77777777" w:rsidR="0050798B" w:rsidRDefault="0050798B"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172D6" w14:textId="77777777" w:rsidR="0050798B" w:rsidRDefault="0050798B"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F3CEE"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1515A"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AA9D6"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623CCC"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357F2"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19FE1"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2F40B9"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2C5B6"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79C0C"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A7CC2" w14:textId="77777777" w:rsidR="0050798B" w:rsidRDefault="0050798B"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00F6D1" w14:textId="77777777" w:rsidR="0050798B" w:rsidRDefault="0050798B"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098FAF" w14:textId="77777777" w:rsidR="0050798B" w:rsidRDefault="0050798B" w:rsidP="00BE1D47">
            <w:pPr>
              <w:jc w:val="center"/>
              <w:rPr>
                <w:rFonts w:ascii="Arial" w:hAnsi="Arial" w:cs="Arial"/>
                <w:color w:val="000000"/>
                <w:sz w:val="18"/>
                <w:szCs w:val="18"/>
              </w:rPr>
            </w:pPr>
          </w:p>
        </w:tc>
      </w:tr>
      <w:tr w:rsidR="0050798B" w14:paraId="4C125369"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CFE1920" w14:textId="77777777" w:rsidR="0050798B" w:rsidRDefault="0050798B"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6CC73" w14:textId="77777777" w:rsidR="0050798B" w:rsidRDefault="0050798B"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AE19DD" w14:textId="77777777" w:rsidR="0050798B" w:rsidRDefault="0050798B"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231511" w14:textId="77777777" w:rsidR="0050798B" w:rsidRDefault="0050798B"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C0896" w14:textId="77777777" w:rsidR="0050798B" w:rsidRDefault="0050798B" w:rsidP="00BE1D47">
            <w:pPr>
              <w:jc w:val="center"/>
              <w:rPr>
                <w:rFonts w:ascii="Arial" w:hAnsi="Arial" w:cs="Arial"/>
                <w:color w:val="000000"/>
                <w:sz w:val="18"/>
                <w:szCs w:val="18"/>
              </w:rPr>
            </w:pPr>
          </w:p>
        </w:tc>
      </w:tr>
      <w:tr w:rsidR="0050798B" w14:paraId="2DD0B9C1"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16B2CA" w14:textId="77777777" w:rsidR="0050798B" w:rsidRDefault="0050798B"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5FD5F2CE" w14:textId="77777777" w:rsidR="0050798B" w:rsidRDefault="0050798B"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3B72F0B0" w14:textId="77777777" w:rsidR="0050798B" w:rsidRDefault="0050798B" w:rsidP="0050798B">
      <w:pPr>
        <w:rPr>
          <w:sz w:val="16"/>
          <w:szCs w:val="16"/>
          <w:lang w:eastAsia="zh-CN"/>
        </w:rPr>
      </w:pPr>
    </w:p>
    <w:p w14:paraId="43886608" w14:textId="4BA6E5D7" w:rsidR="0050798B" w:rsidRPr="001043CD" w:rsidRDefault="0050798B" w:rsidP="0050798B">
      <w:pPr>
        <w:pStyle w:val="Heading3"/>
        <w:rPr>
          <w:lang w:val="en-US" w:eastAsia="zh-CN"/>
        </w:rPr>
      </w:pPr>
      <w:bookmarkStart w:id="237" w:name="_Toc97547031"/>
      <w:r>
        <w:rPr>
          <w:lang w:eastAsia="zh-CN"/>
        </w:rPr>
        <w:t>6.16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36"/>
      <w:bookmarkEnd w:id="237"/>
    </w:p>
    <w:p w14:paraId="62BF0F6E" w14:textId="3C97FE62" w:rsidR="0050798B" w:rsidRDefault="0050798B" w:rsidP="0050798B">
      <w:pPr>
        <w:pStyle w:val="TH"/>
        <w:rPr>
          <w:lang w:eastAsia="zh-CN"/>
        </w:rPr>
      </w:pPr>
      <w:bookmarkStart w:id="238" w:name="_Toc73351111"/>
      <w:r>
        <w:t>Table 6.16.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0798B" w:rsidRPr="00530DFD" w14:paraId="16357D94" w14:textId="77777777" w:rsidTr="00BE1D47">
        <w:trPr>
          <w:trHeight w:val="383"/>
          <w:jc w:val="center"/>
        </w:trPr>
        <w:tc>
          <w:tcPr>
            <w:tcW w:w="1679" w:type="dxa"/>
          </w:tcPr>
          <w:p w14:paraId="56BFD696" w14:textId="77777777" w:rsidR="0050798B" w:rsidRPr="00EC6D89" w:rsidRDefault="0050798B" w:rsidP="00BE1D47">
            <w:pPr>
              <w:pStyle w:val="TAH"/>
              <w:rPr>
                <w:lang w:val="en-US" w:eastAsia="zh-CN"/>
              </w:rPr>
            </w:pPr>
            <w:r w:rsidRPr="00B0188E">
              <w:rPr>
                <w:lang w:val="en-US" w:eastAsia="zh-CN"/>
              </w:rPr>
              <w:t>Uplink CA configuration</w:t>
            </w:r>
          </w:p>
        </w:tc>
        <w:tc>
          <w:tcPr>
            <w:tcW w:w="2045" w:type="dxa"/>
            <w:shd w:val="clear" w:color="auto" w:fill="auto"/>
          </w:tcPr>
          <w:p w14:paraId="18981A5A" w14:textId="77777777" w:rsidR="0050798B" w:rsidRPr="00530DFD" w:rsidRDefault="0050798B"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1E37AAB7" w14:textId="77777777" w:rsidR="0050798B" w:rsidRPr="00530DFD" w:rsidRDefault="0050798B"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89CF4E9" w14:textId="77777777" w:rsidR="0050798B" w:rsidRPr="00530DFD" w:rsidRDefault="0050798B" w:rsidP="00BE1D47">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186C84F6" w14:textId="77777777" w:rsidR="0050798B" w:rsidRPr="00530DFD" w:rsidRDefault="0050798B"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50798B" w:rsidRPr="00530DFD" w14:paraId="545D7219" w14:textId="77777777" w:rsidTr="00BE1D47">
        <w:trPr>
          <w:trHeight w:val="192"/>
          <w:jc w:val="center"/>
        </w:trPr>
        <w:tc>
          <w:tcPr>
            <w:tcW w:w="1679" w:type="dxa"/>
            <w:vMerge w:val="restart"/>
            <w:vAlign w:val="center"/>
          </w:tcPr>
          <w:p w14:paraId="1D1F50B0" w14:textId="77777777" w:rsidR="0050798B" w:rsidRPr="00AE608E" w:rsidRDefault="0050798B" w:rsidP="00BE1D47">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55673313" w14:textId="77777777" w:rsidR="0050798B" w:rsidRPr="002C7612" w:rsidRDefault="0050798B" w:rsidP="00BE1D47">
            <w:pPr>
              <w:pStyle w:val="TAL"/>
              <w:keepNext w:val="0"/>
              <w:widowControl w:val="0"/>
              <w:jc w:val="both"/>
              <w:rPr>
                <w:rFonts w:cs="Arial"/>
              </w:rPr>
            </w:pPr>
            <w:r w:rsidRPr="002C7612">
              <w:rPr>
                <w:rFonts w:cs="Arial"/>
              </w:rPr>
              <w:t>Case a</w:t>
            </w:r>
          </w:p>
        </w:tc>
        <w:tc>
          <w:tcPr>
            <w:tcW w:w="1641" w:type="dxa"/>
            <w:shd w:val="clear" w:color="auto" w:fill="auto"/>
          </w:tcPr>
          <w:p w14:paraId="731F3026" w14:textId="77777777" w:rsidR="0050798B" w:rsidRPr="002C7612" w:rsidRDefault="0050798B" w:rsidP="00BE1D47">
            <w:pPr>
              <w:pStyle w:val="TAL"/>
              <w:keepNext w:val="0"/>
              <w:widowControl w:val="0"/>
              <w:jc w:val="both"/>
              <w:rPr>
                <w:rFonts w:cs="Arial"/>
              </w:rPr>
            </w:pPr>
            <w:r w:rsidRPr="002C7612">
              <w:rPr>
                <w:rFonts w:cs="Arial"/>
              </w:rPr>
              <w:t>26dBm</w:t>
            </w:r>
          </w:p>
        </w:tc>
        <w:tc>
          <w:tcPr>
            <w:tcW w:w="1681" w:type="dxa"/>
            <w:shd w:val="clear" w:color="auto" w:fill="auto"/>
          </w:tcPr>
          <w:p w14:paraId="0E871041" w14:textId="77777777" w:rsidR="0050798B" w:rsidRPr="002C7612" w:rsidRDefault="0050798B" w:rsidP="00BE1D47">
            <w:pPr>
              <w:pStyle w:val="TAL"/>
              <w:keepNext w:val="0"/>
              <w:widowControl w:val="0"/>
              <w:jc w:val="both"/>
              <w:rPr>
                <w:rFonts w:cs="Arial"/>
              </w:rPr>
            </w:pPr>
            <w:r w:rsidRPr="002C7612">
              <w:rPr>
                <w:rFonts w:cs="Arial"/>
              </w:rPr>
              <w:t>23dBm</w:t>
            </w:r>
          </w:p>
        </w:tc>
        <w:tc>
          <w:tcPr>
            <w:tcW w:w="1660" w:type="dxa"/>
            <w:shd w:val="clear" w:color="auto" w:fill="auto"/>
          </w:tcPr>
          <w:p w14:paraId="6E873732" w14:textId="77777777" w:rsidR="0050798B" w:rsidRPr="002C7612" w:rsidRDefault="0050798B" w:rsidP="00BE1D47">
            <w:pPr>
              <w:pStyle w:val="TAL"/>
              <w:keepNext w:val="0"/>
              <w:widowControl w:val="0"/>
              <w:jc w:val="both"/>
              <w:rPr>
                <w:rFonts w:cs="Arial"/>
              </w:rPr>
            </w:pPr>
            <w:r w:rsidRPr="002C7612">
              <w:rPr>
                <w:rFonts w:cs="Arial"/>
              </w:rPr>
              <w:t>23dBm</w:t>
            </w:r>
          </w:p>
        </w:tc>
      </w:tr>
      <w:tr w:rsidR="0050798B" w:rsidRPr="00530DFD" w14:paraId="3F55F942" w14:textId="77777777" w:rsidTr="00BE1D47">
        <w:trPr>
          <w:trHeight w:val="192"/>
          <w:jc w:val="center"/>
        </w:trPr>
        <w:tc>
          <w:tcPr>
            <w:tcW w:w="1679" w:type="dxa"/>
            <w:vMerge/>
          </w:tcPr>
          <w:p w14:paraId="1FEF0984" w14:textId="77777777" w:rsidR="0050798B" w:rsidRPr="00AE608E" w:rsidRDefault="0050798B" w:rsidP="00BE1D47">
            <w:pPr>
              <w:pStyle w:val="TAL"/>
              <w:keepNext w:val="0"/>
              <w:widowControl w:val="0"/>
              <w:jc w:val="both"/>
              <w:rPr>
                <w:rFonts w:cs="Arial"/>
                <w:kern w:val="2"/>
                <w:szCs w:val="18"/>
                <w:lang w:val="en-US" w:eastAsia="zh-CN"/>
              </w:rPr>
            </w:pPr>
          </w:p>
        </w:tc>
        <w:tc>
          <w:tcPr>
            <w:tcW w:w="2045" w:type="dxa"/>
            <w:shd w:val="clear" w:color="auto" w:fill="auto"/>
          </w:tcPr>
          <w:p w14:paraId="304CDE07" w14:textId="77777777" w:rsidR="0050798B" w:rsidRPr="002C7612" w:rsidRDefault="0050798B" w:rsidP="00BE1D47">
            <w:pPr>
              <w:pStyle w:val="TAL"/>
              <w:keepNext w:val="0"/>
              <w:widowControl w:val="0"/>
              <w:jc w:val="both"/>
              <w:rPr>
                <w:rFonts w:cs="Arial"/>
              </w:rPr>
            </w:pPr>
            <w:r w:rsidRPr="002C7612">
              <w:rPr>
                <w:rFonts w:cs="Arial"/>
              </w:rPr>
              <w:t>Case b</w:t>
            </w:r>
          </w:p>
        </w:tc>
        <w:tc>
          <w:tcPr>
            <w:tcW w:w="1641" w:type="dxa"/>
            <w:shd w:val="clear" w:color="auto" w:fill="auto"/>
          </w:tcPr>
          <w:p w14:paraId="0FEE7A8D" w14:textId="77777777" w:rsidR="0050798B" w:rsidRPr="002C7612" w:rsidRDefault="0050798B" w:rsidP="00BE1D47">
            <w:pPr>
              <w:pStyle w:val="TAL"/>
              <w:keepNext w:val="0"/>
              <w:widowControl w:val="0"/>
              <w:jc w:val="both"/>
              <w:rPr>
                <w:rFonts w:cs="Arial"/>
              </w:rPr>
            </w:pPr>
            <w:r w:rsidRPr="002C7612">
              <w:rPr>
                <w:rFonts w:cs="Arial"/>
              </w:rPr>
              <w:t>26dBm</w:t>
            </w:r>
          </w:p>
        </w:tc>
        <w:tc>
          <w:tcPr>
            <w:tcW w:w="1681" w:type="dxa"/>
            <w:shd w:val="clear" w:color="auto" w:fill="auto"/>
          </w:tcPr>
          <w:p w14:paraId="4AE03C0D" w14:textId="77777777" w:rsidR="0050798B" w:rsidRPr="002C7612" w:rsidRDefault="0050798B" w:rsidP="00BE1D47">
            <w:pPr>
              <w:pStyle w:val="TAL"/>
              <w:keepNext w:val="0"/>
              <w:widowControl w:val="0"/>
              <w:jc w:val="both"/>
              <w:rPr>
                <w:rFonts w:cs="Arial"/>
              </w:rPr>
            </w:pPr>
            <w:r w:rsidRPr="002C7612">
              <w:rPr>
                <w:rFonts w:cs="Arial"/>
              </w:rPr>
              <w:t>23dBm</w:t>
            </w:r>
          </w:p>
        </w:tc>
        <w:tc>
          <w:tcPr>
            <w:tcW w:w="1660" w:type="dxa"/>
            <w:shd w:val="clear" w:color="auto" w:fill="auto"/>
          </w:tcPr>
          <w:p w14:paraId="176CADD8" w14:textId="77777777" w:rsidR="0050798B" w:rsidRPr="002C7612" w:rsidRDefault="0050798B" w:rsidP="00BE1D47">
            <w:pPr>
              <w:pStyle w:val="TAL"/>
              <w:keepNext w:val="0"/>
              <w:widowControl w:val="0"/>
              <w:jc w:val="both"/>
              <w:rPr>
                <w:rFonts w:cs="Arial"/>
              </w:rPr>
            </w:pPr>
            <w:r w:rsidRPr="002C7612">
              <w:rPr>
                <w:rFonts w:cs="Arial"/>
              </w:rPr>
              <w:t>26dBm</w:t>
            </w:r>
          </w:p>
        </w:tc>
      </w:tr>
    </w:tbl>
    <w:p w14:paraId="60481EE2" w14:textId="77777777" w:rsidR="0050798B" w:rsidRPr="00884AB9" w:rsidRDefault="0050798B" w:rsidP="0050798B">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49D5AFFF" w14:textId="6CDFC0F1" w:rsidR="0050798B" w:rsidRPr="00FD4F24" w:rsidRDefault="0050798B" w:rsidP="0050798B">
      <w:pPr>
        <w:pStyle w:val="Heading3"/>
        <w:rPr>
          <w:lang w:eastAsia="zh-CN"/>
        </w:rPr>
      </w:pPr>
      <w:bookmarkStart w:id="239" w:name="_Toc97547032"/>
      <w:r>
        <w:t>6.16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38"/>
      <w:bookmarkEnd w:id="239"/>
    </w:p>
    <w:p w14:paraId="25CDB90F" w14:textId="77777777" w:rsidR="0050798B" w:rsidRDefault="0050798B" w:rsidP="0050798B">
      <w:pPr>
        <w:rPr>
          <w:iCs/>
          <w:lang w:eastAsia="zh-CN"/>
        </w:rPr>
      </w:pPr>
      <w:r>
        <w:t>The PC2 dual-uplink carrier co-existence analysis for CA_n2-n29-n77 can be re-used from DC_</w:t>
      </w:r>
      <w:r w:rsidRPr="00361089">
        <w:t>2-29_n77</w:t>
      </w:r>
      <w:r>
        <w:t xml:space="preserve"> in TR 37.827. Based on this, no additional MSD is required.</w:t>
      </w:r>
    </w:p>
    <w:p w14:paraId="26275160" w14:textId="6163D498" w:rsidR="000C163F" w:rsidRPr="004D3578" w:rsidRDefault="000C163F" w:rsidP="000C163F">
      <w:pPr>
        <w:pStyle w:val="Heading2"/>
        <w:rPr>
          <w:lang w:eastAsia="zh-CN"/>
        </w:rPr>
      </w:pPr>
      <w:bookmarkStart w:id="240" w:name="_Toc97547033"/>
      <w:r>
        <w:t>6.17</w:t>
      </w:r>
      <w:r w:rsidRPr="004D3578">
        <w:tab/>
      </w:r>
      <w:r>
        <w:rPr>
          <w:lang w:eastAsia="zh-CN"/>
        </w:rPr>
        <w:t>CA_n2-n66-n77</w:t>
      </w:r>
      <w:bookmarkEnd w:id="240"/>
    </w:p>
    <w:p w14:paraId="4D6991E3" w14:textId="23D69BA6" w:rsidR="000C163F" w:rsidRPr="001043CD" w:rsidRDefault="000C163F" w:rsidP="000C163F">
      <w:pPr>
        <w:pStyle w:val="Heading3"/>
        <w:rPr>
          <w:rFonts w:cs="Arial"/>
          <w:szCs w:val="28"/>
          <w:lang w:eastAsia="zh-CN"/>
        </w:rPr>
      </w:pPr>
      <w:bookmarkStart w:id="241" w:name="_Toc97547034"/>
      <w:r>
        <w:rPr>
          <w:rFonts w:cs="Arial"/>
          <w:szCs w:val="28"/>
          <w:lang w:eastAsia="zh-CN"/>
        </w:rPr>
        <w:t>6.17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41"/>
    </w:p>
    <w:p w14:paraId="660E8C47" w14:textId="5B2BF26A" w:rsidR="000C163F" w:rsidRDefault="000C163F" w:rsidP="000C163F">
      <w:pPr>
        <w:pStyle w:val="TH"/>
        <w:rPr>
          <w:lang w:eastAsia="ja-JP"/>
        </w:rPr>
      </w:pPr>
      <w:r>
        <w:rPr>
          <w:lang w:val="en-US"/>
        </w:rPr>
        <w:t>Table 6.17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0C163F" w14:paraId="34ACD801"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7285F53" w14:textId="77777777" w:rsidR="000C163F" w:rsidRPr="00D776B5" w:rsidRDefault="000C163F"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DDE3B2" w14:textId="77777777" w:rsidR="000C163F" w:rsidRPr="00D776B5" w:rsidRDefault="000C163F"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4F6C2" w14:textId="77777777" w:rsidR="000C163F" w:rsidRPr="00D776B5" w:rsidRDefault="000C163F"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B5B2E" w14:textId="77777777" w:rsidR="000C163F" w:rsidRPr="00D776B5" w:rsidRDefault="000C163F"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559A00" w14:textId="77777777" w:rsidR="000C163F" w:rsidRPr="00D776B5" w:rsidRDefault="000C163F"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1C4E0" w14:textId="77777777" w:rsidR="000C163F" w:rsidRPr="00D776B5" w:rsidRDefault="000C163F"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A8BCF" w14:textId="77777777" w:rsidR="000C163F" w:rsidRPr="00D776B5" w:rsidRDefault="000C163F"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25427" w14:textId="77777777" w:rsidR="000C163F" w:rsidRPr="00D776B5" w:rsidRDefault="000C163F"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630861" w14:textId="77777777" w:rsidR="000C163F" w:rsidRPr="00D776B5" w:rsidRDefault="000C163F"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52B28" w14:textId="77777777" w:rsidR="000C163F" w:rsidRPr="00D776B5" w:rsidRDefault="000C163F"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959E07" w14:textId="77777777" w:rsidR="000C163F" w:rsidRPr="00D776B5" w:rsidRDefault="000C163F"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DC2A83" w14:textId="77777777" w:rsidR="000C163F" w:rsidRPr="00D776B5" w:rsidRDefault="000C163F"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7D7BB" w14:textId="77777777" w:rsidR="000C163F" w:rsidRPr="00D776B5" w:rsidRDefault="000C163F"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FBE93E" w14:textId="77777777" w:rsidR="000C163F" w:rsidRPr="00D776B5" w:rsidRDefault="000C163F"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FADDD" w14:textId="77777777" w:rsidR="000C163F" w:rsidRPr="00D776B5" w:rsidRDefault="000C163F"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D5EC" w14:textId="77777777" w:rsidR="000C163F" w:rsidRPr="00D776B5" w:rsidRDefault="000C163F"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748204" w14:textId="77777777" w:rsidR="000C163F" w:rsidRPr="00D776B5" w:rsidRDefault="000C163F" w:rsidP="00BE1D47">
            <w:pPr>
              <w:pStyle w:val="TAH"/>
            </w:pPr>
            <w:r w:rsidRPr="00D776B5">
              <w:t>Bandwidth combination set</w:t>
            </w:r>
          </w:p>
        </w:tc>
      </w:tr>
      <w:tr w:rsidR="000C163F" w14:paraId="7D9E865E"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5E75E46" w14:textId="77777777" w:rsidR="000C163F" w:rsidRDefault="000C163F" w:rsidP="00BE1D47">
            <w:pPr>
              <w:pStyle w:val="TAC"/>
            </w:pPr>
            <w:r w:rsidRPr="00323D1A">
              <w:t>CA_</w:t>
            </w:r>
            <w:r>
              <w:t>n2</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7818A14E" w14:textId="77777777" w:rsidR="000C163F" w:rsidRDefault="000C163F" w:rsidP="00BE1D47">
            <w:pPr>
              <w:pStyle w:val="TAC"/>
            </w:pPr>
            <w:r>
              <w:t>CA_n2A-n77A</w:t>
            </w:r>
            <w:r>
              <w:rPr>
                <w:vertAlign w:val="superscript"/>
              </w:rPr>
              <w:t>7</w:t>
            </w:r>
          </w:p>
          <w:p w14:paraId="63F13388" w14:textId="77777777" w:rsidR="000C163F" w:rsidRPr="007A097D" w:rsidRDefault="000C163F" w:rsidP="00BE1D47">
            <w:pPr>
              <w:pStyle w:val="TAC"/>
              <w:rPr>
                <w:vertAlign w:val="superscript"/>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52CE89" w14:textId="77777777" w:rsidR="000C163F" w:rsidRDefault="000C163F"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CA2758"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46969"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5CA029"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791585"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3B53E1"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D99EE"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D72C55"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CC8FCC"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B5538F"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3759B"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3A149"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DF4F86"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FAB7FF" w14:textId="77777777" w:rsidR="000C163F" w:rsidRDefault="000C163F"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1719645" w14:textId="77777777" w:rsidR="000C163F" w:rsidRDefault="000C163F" w:rsidP="00BE1D47">
            <w:pPr>
              <w:pStyle w:val="TAC"/>
              <w:rPr>
                <w:lang w:val="en-US" w:eastAsia="zh-CN" w:bidi="ar"/>
              </w:rPr>
            </w:pPr>
            <w:r>
              <w:rPr>
                <w:lang w:val="en-US" w:eastAsia="zh-CN" w:bidi="ar"/>
              </w:rPr>
              <w:t>0</w:t>
            </w:r>
          </w:p>
        </w:tc>
      </w:tr>
      <w:tr w:rsidR="000C163F" w14:paraId="12854D18"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4595B1EB"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AD76DCC"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9BF463" w14:textId="77777777" w:rsidR="000C163F" w:rsidRDefault="000C163F"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B6C87"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7F6CD4"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EEF8A"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B8319C"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41B84"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07BE2"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8D5A48"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CD331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2D659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9E940A"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A22318"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292151"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FF2DA" w14:textId="77777777" w:rsidR="000C163F" w:rsidRDefault="000C163F"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144412D" w14:textId="77777777" w:rsidR="000C163F" w:rsidRDefault="000C163F" w:rsidP="00BE1D47">
            <w:pPr>
              <w:pStyle w:val="TAC"/>
              <w:rPr>
                <w:lang w:val="en-US" w:eastAsia="zh-CN" w:bidi="ar"/>
              </w:rPr>
            </w:pPr>
          </w:p>
        </w:tc>
      </w:tr>
      <w:tr w:rsidR="000C163F" w14:paraId="354381B1"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EEB3ADB"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DB2AF"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FCB638"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E76998"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AD1BF"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DD6AF1" w14:textId="77777777" w:rsidR="000C163F" w:rsidRDefault="000C163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CA899" w14:textId="77777777" w:rsidR="000C163F" w:rsidRDefault="000C163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BCB19A"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62760"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518430"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8F803"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F4502"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E7473B"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A44C53"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0ADDF"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B13D0" w14:textId="77777777" w:rsidR="000C163F" w:rsidRDefault="000C163F"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63D732" w14:textId="77777777" w:rsidR="000C163F" w:rsidRDefault="000C163F" w:rsidP="00BE1D47">
            <w:pPr>
              <w:pStyle w:val="TAC"/>
              <w:rPr>
                <w:lang w:val="en-US" w:eastAsia="zh-CN" w:bidi="ar"/>
              </w:rPr>
            </w:pPr>
          </w:p>
        </w:tc>
      </w:tr>
      <w:tr w:rsidR="000C163F" w14:paraId="32CCBF4F"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9D325C2" w14:textId="77777777" w:rsidR="000C163F" w:rsidRDefault="000C163F" w:rsidP="00BE1D47">
            <w:pPr>
              <w:pStyle w:val="TAC"/>
            </w:pPr>
            <w:r w:rsidRPr="00323D1A">
              <w:t>CA_</w:t>
            </w:r>
            <w:r>
              <w:t>n2(2</w:t>
            </w:r>
            <w:r w:rsidRPr="00323D1A">
              <w:t>A</w:t>
            </w:r>
            <w:r>
              <w:t>)</w:t>
            </w:r>
            <w:r w:rsidRPr="00323D1A">
              <w:t>-</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45C881A" w14:textId="77777777" w:rsidR="000C163F" w:rsidRDefault="000C163F" w:rsidP="00BE1D47">
            <w:pPr>
              <w:pStyle w:val="TAC"/>
            </w:pPr>
            <w:r>
              <w:t>CA_n2A-n77A</w:t>
            </w:r>
            <w:r>
              <w:rPr>
                <w:vertAlign w:val="superscript"/>
              </w:rPr>
              <w:t>7</w:t>
            </w:r>
          </w:p>
          <w:p w14:paraId="5CDE1467" w14:textId="77777777" w:rsidR="000C163F" w:rsidRDefault="000C163F" w:rsidP="00BE1D47">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C18DC8" w14:textId="77777777" w:rsidR="000C163F" w:rsidRDefault="000C163F" w:rsidP="00BE1D47">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690DBE" w14:textId="77777777" w:rsidR="000C163F" w:rsidRDefault="000C163F" w:rsidP="00BE1D47">
            <w:pPr>
              <w:pStyle w:val="TAC"/>
            </w:pPr>
            <w:r w:rsidRPr="007A097D">
              <w:rPr>
                <w:color w:val="000000"/>
              </w:rPr>
              <w:t>See CA_n</w:t>
            </w:r>
            <w:r>
              <w:rPr>
                <w:color w:val="000000"/>
              </w:rPr>
              <w:t>2</w:t>
            </w:r>
            <w:r w:rsidRPr="007A097D">
              <w:rPr>
                <w:color w:val="000000"/>
              </w:rPr>
              <w:t xml:space="preserve">(2A) Bandwidth Combination Set </w:t>
            </w:r>
            <w:r>
              <w:rPr>
                <w:color w:val="000000"/>
              </w:rPr>
              <w:t>0</w:t>
            </w:r>
            <w:r w:rsidRPr="007A097D">
              <w:rPr>
                <w:color w:val="000000"/>
              </w:rPr>
              <w:t xml:space="preserve">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114EE" w14:textId="77777777" w:rsidR="000C163F" w:rsidRDefault="000C163F" w:rsidP="00BE1D47">
            <w:pPr>
              <w:pStyle w:val="TAC"/>
              <w:rPr>
                <w:lang w:val="en-US" w:eastAsia="zh-CN" w:bidi="ar"/>
              </w:rPr>
            </w:pPr>
          </w:p>
        </w:tc>
      </w:tr>
      <w:tr w:rsidR="000C163F" w14:paraId="7EF69A1A"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3D41329"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9F00774"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5AB4D8" w14:textId="77777777" w:rsidR="000C163F" w:rsidRDefault="000C163F"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D8BC27"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6FD68"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24656F" w14:textId="77777777" w:rsidR="000C163F" w:rsidRDefault="000C163F"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42779" w14:textId="77777777" w:rsidR="000C163F" w:rsidRDefault="000C163F"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AFFC1"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B2952A"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111E15"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C03D0"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EB29E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B2D5CF"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15911"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82A61D"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B5E35" w14:textId="77777777" w:rsidR="000C163F" w:rsidRDefault="000C163F"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9EF86" w14:textId="77777777" w:rsidR="000C163F" w:rsidRDefault="000C163F" w:rsidP="00BE1D47">
            <w:pPr>
              <w:pStyle w:val="TAC"/>
              <w:rPr>
                <w:lang w:val="en-US" w:eastAsia="zh-CN" w:bidi="ar"/>
              </w:rPr>
            </w:pPr>
          </w:p>
        </w:tc>
      </w:tr>
      <w:tr w:rsidR="000C163F" w14:paraId="22E67EA6"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582E103"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FF1CD0"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1208C"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4A4B30"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335059"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E2CFE" w14:textId="77777777" w:rsidR="000C163F" w:rsidRDefault="000C163F"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30CAC4" w14:textId="77777777" w:rsidR="000C163F" w:rsidRDefault="000C163F"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DF8769"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5AA88E"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010829"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A2C5B0"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6E500"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0C18C7"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F53B9"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BBA59"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88AF83" w14:textId="77777777" w:rsidR="000C163F" w:rsidRDefault="000C163F"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223DC" w14:textId="77777777" w:rsidR="000C163F" w:rsidRDefault="000C163F" w:rsidP="00BE1D47">
            <w:pPr>
              <w:pStyle w:val="TAC"/>
              <w:rPr>
                <w:lang w:val="en-US" w:eastAsia="zh-CN" w:bidi="ar"/>
              </w:rPr>
            </w:pPr>
          </w:p>
        </w:tc>
      </w:tr>
      <w:tr w:rsidR="000C163F" w14:paraId="7174BE1D"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F9563F8" w14:textId="77777777" w:rsidR="000C163F" w:rsidRDefault="000C163F" w:rsidP="00BE1D47">
            <w:pPr>
              <w:pStyle w:val="TAC"/>
            </w:pPr>
            <w:r w:rsidRPr="00374B79">
              <w:t>CA_</w:t>
            </w:r>
            <w:r>
              <w:t>n2</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1290DBE" w14:textId="77777777" w:rsidR="000C163F" w:rsidRDefault="000C163F" w:rsidP="00BE1D47">
            <w:pPr>
              <w:pStyle w:val="TAC"/>
            </w:pPr>
            <w:r>
              <w:t>CA_n2A-n77A</w:t>
            </w:r>
            <w:r>
              <w:rPr>
                <w:vertAlign w:val="superscript"/>
              </w:rPr>
              <w:t>7</w:t>
            </w:r>
          </w:p>
          <w:p w14:paraId="3F00F42F" w14:textId="77777777" w:rsidR="000C163F" w:rsidRDefault="000C163F" w:rsidP="00BE1D47">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497D3" w14:textId="77777777" w:rsidR="000C163F" w:rsidRDefault="000C163F"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150F2"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6B1ED7"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B1085" w14:textId="77777777" w:rsidR="000C163F" w:rsidRDefault="000C163F"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5A63E" w14:textId="77777777" w:rsidR="000C163F" w:rsidRDefault="000C163F"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C76FF8"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1F2F98"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71C465"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81900"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340BB0"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B12DFC"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3E0E96"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27C05"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C7207" w14:textId="77777777" w:rsidR="000C163F" w:rsidRDefault="000C163F"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4F68D0" w14:textId="77777777" w:rsidR="000C163F" w:rsidRDefault="000C163F" w:rsidP="00BE1D47">
            <w:pPr>
              <w:pStyle w:val="TAC"/>
              <w:rPr>
                <w:lang w:val="en-US" w:eastAsia="zh-CN" w:bidi="ar"/>
              </w:rPr>
            </w:pPr>
          </w:p>
        </w:tc>
      </w:tr>
      <w:tr w:rsidR="000C163F" w14:paraId="6A5A5688"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26AE5479"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8EB7C34"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088CFD" w14:textId="77777777" w:rsidR="000C163F" w:rsidRDefault="000C163F"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5A54B" w14:textId="77777777" w:rsidR="000C163F" w:rsidRDefault="000C163F" w:rsidP="00BE1D47">
            <w:pPr>
              <w:pStyle w:val="TAC"/>
            </w:pPr>
            <w:r w:rsidRPr="00374B79">
              <w:t>See CA_n66(2A)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7310DA" w14:textId="77777777" w:rsidR="000C163F" w:rsidRDefault="000C163F" w:rsidP="00BE1D47">
            <w:pPr>
              <w:pStyle w:val="TAC"/>
              <w:rPr>
                <w:lang w:val="en-US" w:eastAsia="zh-CN" w:bidi="ar"/>
              </w:rPr>
            </w:pPr>
          </w:p>
        </w:tc>
      </w:tr>
      <w:tr w:rsidR="000C163F" w14:paraId="3A9379FC"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6B6895B"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C03BC1"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130D5"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7B2D6D"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8A8477"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08A936" w14:textId="77777777" w:rsidR="000C163F" w:rsidRDefault="000C163F"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0709B" w14:textId="77777777" w:rsidR="000C163F" w:rsidRDefault="000C163F"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FCCB0B"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062B93"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2AAA7"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99312"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C018B"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43E978"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606E5F"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76FAD1"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8108A0" w14:textId="77777777" w:rsidR="000C163F" w:rsidRDefault="000C163F"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4E71F" w14:textId="77777777" w:rsidR="000C163F" w:rsidRDefault="000C163F" w:rsidP="00BE1D47">
            <w:pPr>
              <w:pStyle w:val="TAC"/>
              <w:rPr>
                <w:lang w:val="en-US" w:eastAsia="zh-CN" w:bidi="ar"/>
              </w:rPr>
            </w:pPr>
          </w:p>
        </w:tc>
      </w:tr>
      <w:tr w:rsidR="000C163F" w14:paraId="0005C153"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6BB9DB3" w14:textId="77777777" w:rsidR="000C163F" w:rsidRPr="00E31F8F" w:rsidRDefault="000C163F" w:rsidP="00BE1D47">
            <w:pPr>
              <w:pStyle w:val="TAC"/>
            </w:pPr>
            <w:r>
              <w:t>CA_n2A-n66A-n77(2A)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69DBE1C" w14:textId="77777777" w:rsidR="000C163F" w:rsidRDefault="000C163F" w:rsidP="00BE1D47">
            <w:pPr>
              <w:pStyle w:val="TAC"/>
            </w:pPr>
            <w:r>
              <w:t>CA_n2A-n77A</w:t>
            </w:r>
            <w:r>
              <w:rPr>
                <w:vertAlign w:val="superscript"/>
              </w:rPr>
              <w:t>7</w:t>
            </w:r>
          </w:p>
          <w:p w14:paraId="0C930919" w14:textId="77777777" w:rsidR="000C163F" w:rsidRDefault="000C163F" w:rsidP="00BE1D47">
            <w:pPr>
              <w:pStyle w:val="TAC"/>
              <w:rPr>
                <w:color w:val="000000"/>
                <w:lang w:val="en-US" w:eastAsia="zh-CN" w:bidi="ar"/>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0BE26" w14:textId="77777777" w:rsidR="000C163F" w:rsidRDefault="000C163F" w:rsidP="00BE1D47">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1BAF3F" w14:textId="77777777" w:rsidR="000C163F" w:rsidRDefault="000C163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1EA5AD" w14:textId="77777777" w:rsidR="000C163F" w:rsidRDefault="000C163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C6DAFB"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CB8FD9"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5A484D"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94B552"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FCF4A9"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42EA7B"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A70E3"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98636"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DEA5F9"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9231ED" w14:textId="77777777" w:rsidR="000C163F" w:rsidRDefault="000C163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21D3A" w14:textId="77777777" w:rsidR="000C163F" w:rsidRDefault="000C163F"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80286" w14:textId="77777777" w:rsidR="000C163F" w:rsidRDefault="000C163F" w:rsidP="00BE1D47">
            <w:pPr>
              <w:pStyle w:val="TAC"/>
            </w:pPr>
            <w:r>
              <w:rPr>
                <w:lang w:val="en-US" w:eastAsia="zh-CN" w:bidi="ar"/>
              </w:rPr>
              <w:t>0</w:t>
            </w:r>
          </w:p>
        </w:tc>
      </w:tr>
      <w:tr w:rsidR="000C163F" w14:paraId="57B2CF49"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7D63D54" w14:textId="77777777" w:rsidR="000C163F" w:rsidRDefault="000C163F"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0FBB7D9" w14:textId="77777777" w:rsidR="000C163F" w:rsidRDefault="000C163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90309" w14:textId="77777777" w:rsidR="000C163F" w:rsidRDefault="000C163F"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625D8" w14:textId="77777777" w:rsidR="000C163F" w:rsidRDefault="000C163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6A471" w14:textId="77777777" w:rsidR="000C163F" w:rsidRDefault="000C163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F35C7"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7EEC03"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0E4F7" w14:textId="77777777" w:rsidR="000C163F" w:rsidRDefault="000C163F"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CCA237" w14:textId="77777777" w:rsidR="000C163F" w:rsidRDefault="000C163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77C5B9" w14:textId="77777777" w:rsidR="000C163F" w:rsidRDefault="000C163F"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93312"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590811"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973571"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E9EB8B"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FE15E1" w14:textId="77777777" w:rsidR="000C163F" w:rsidRDefault="000C163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9A1F40" w14:textId="77777777" w:rsidR="000C163F" w:rsidRDefault="000C163F"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D8ACD" w14:textId="77777777" w:rsidR="000C163F" w:rsidRDefault="000C163F" w:rsidP="00BE1D47">
            <w:pPr>
              <w:jc w:val="center"/>
              <w:rPr>
                <w:rFonts w:ascii="Arial" w:hAnsi="Arial" w:cs="Arial"/>
                <w:color w:val="000000"/>
                <w:sz w:val="18"/>
                <w:szCs w:val="18"/>
              </w:rPr>
            </w:pPr>
          </w:p>
        </w:tc>
      </w:tr>
      <w:tr w:rsidR="000C163F" w14:paraId="785D1B00"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1C70442" w14:textId="77777777" w:rsidR="000C163F" w:rsidRDefault="000C163F"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AF832" w14:textId="77777777" w:rsidR="000C163F" w:rsidRDefault="000C163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10740E" w14:textId="77777777" w:rsidR="000C163F" w:rsidRDefault="000C163F"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40F80E" w14:textId="77777777" w:rsidR="000C163F" w:rsidRDefault="000C163F"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9090E" w14:textId="77777777" w:rsidR="000C163F" w:rsidRDefault="000C163F" w:rsidP="00BE1D47">
            <w:pPr>
              <w:jc w:val="center"/>
              <w:rPr>
                <w:rFonts w:ascii="Arial" w:hAnsi="Arial" w:cs="Arial"/>
                <w:color w:val="000000"/>
                <w:sz w:val="18"/>
                <w:szCs w:val="18"/>
              </w:rPr>
            </w:pPr>
          </w:p>
        </w:tc>
      </w:tr>
      <w:tr w:rsidR="000C163F" w14:paraId="426BE521"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E1C2B2" w14:textId="77777777" w:rsidR="000C163F" w:rsidRDefault="000C163F"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3DF6DC3D" w14:textId="77777777" w:rsidR="000C163F" w:rsidRDefault="000C163F"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4041FC14" w14:textId="77777777" w:rsidR="000C163F" w:rsidRDefault="000C163F" w:rsidP="000C163F">
      <w:pPr>
        <w:rPr>
          <w:sz w:val="16"/>
          <w:szCs w:val="16"/>
          <w:lang w:eastAsia="zh-CN"/>
        </w:rPr>
      </w:pPr>
    </w:p>
    <w:p w14:paraId="3E7063FB" w14:textId="33375FAC" w:rsidR="000C163F" w:rsidRPr="001043CD" w:rsidRDefault="000C163F" w:rsidP="000C163F">
      <w:pPr>
        <w:pStyle w:val="Heading3"/>
        <w:rPr>
          <w:lang w:val="en-US" w:eastAsia="zh-CN"/>
        </w:rPr>
      </w:pPr>
      <w:bookmarkStart w:id="242" w:name="_Toc97547035"/>
      <w:r>
        <w:rPr>
          <w:lang w:eastAsia="zh-CN"/>
        </w:rPr>
        <w:t>6.17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42"/>
    </w:p>
    <w:p w14:paraId="78B8706B" w14:textId="565DBA15" w:rsidR="000C163F" w:rsidRDefault="000C163F" w:rsidP="000C163F">
      <w:pPr>
        <w:pStyle w:val="TH"/>
        <w:rPr>
          <w:lang w:eastAsia="zh-CN"/>
        </w:rPr>
      </w:pPr>
      <w:r>
        <w:t>Table 6.17.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163F" w:rsidRPr="00530DFD" w14:paraId="30325A83" w14:textId="77777777" w:rsidTr="00BE1D47">
        <w:trPr>
          <w:trHeight w:val="383"/>
          <w:jc w:val="center"/>
        </w:trPr>
        <w:tc>
          <w:tcPr>
            <w:tcW w:w="1679" w:type="dxa"/>
          </w:tcPr>
          <w:p w14:paraId="56BDA9B6" w14:textId="77777777" w:rsidR="000C163F" w:rsidRPr="00EC6D89" w:rsidRDefault="000C163F" w:rsidP="00BE1D47">
            <w:pPr>
              <w:pStyle w:val="TAH"/>
              <w:rPr>
                <w:lang w:val="en-US" w:eastAsia="zh-CN"/>
              </w:rPr>
            </w:pPr>
            <w:r w:rsidRPr="00B0188E">
              <w:rPr>
                <w:lang w:val="en-US" w:eastAsia="zh-CN"/>
              </w:rPr>
              <w:t>Uplink CA configuration</w:t>
            </w:r>
          </w:p>
        </w:tc>
        <w:tc>
          <w:tcPr>
            <w:tcW w:w="2045" w:type="dxa"/>
            <w:shd w:val="clear" w:color="auto" w:fill="auto"/>
          </w:tcPr>
          <w:p w14:paraId="45249A3C" w14:textId="77777777" w:rsidR="000C163F" w:rsidRPr="00530DFD" w:rsidRDefault="000C163F"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283DD7F3" w14:textId="77777777" w:rsidR="000C163F" w:rsidRPr="00530DFD" w:rsidRDefault="000C163F"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7924B2F" w14:textId="77777777" w:rsidR="000C163F" w:rsidRPr="00530DFD" w:rsidRDefault="000C163F" w:rsidP="00BE1D47">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725B35F8" w14:textId="77777777" w:rsidR="000C163F" w:rsidRPr="00530DFD" w:rsidRDefault="000C163F"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0C163F" w:rsidRPr="00530DFD" w14:paraId="2AEDCCDE" w14:textId="77777777" w:rsidTr="00BE1D47">
        <w:trPr>
          <w:trHeight w:val="192"/>
          <w:jc w:val="center"/>
        </w:trPr>
        <w:tc>
          <w:tcPr>
            <w:tcW w:w="1679" w:type="dxa"/>
            <w:vMerge w:val="restart"/>
            <w:vAlign w:val="center"/>
          </w:tcPr>
          <w:p w14:paraId="16C73154" w14:textId="77777777" w:rsidR="000C163F" w:rsidRPr="00AE608E" w:rsidRDefault="000C163F" w:rsidP="00BE1D47">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72BC1FE8" w14:textId="77777777" w:rsidR="000C163F" w:rsidRPr="002C7612" w:rsidRDefault="000C163F" w:rsidP="00BE1D47">
            <w:pPr>
              <w:pStyle w:val="TAL"/>
              <w:keepNext w:val="0"/>
              <w:widowControl w:val="0"/>
              <w:jc w:val="both"/>
              <w:rPr>
                <w:rFonts w:cs="Arial"/>
              </w:rPr>
            </w:pPr>
            <w:r w:rsidRPr="002C7612">
              <w:rPr>
                <w:rFonts w:cs="Arial"/>
              </w:rPr>
              <w:t>Case a</w:t>
            </w:r>
          </w:p>
        </w:tc>
        <w:tc>
          <w:tcPr>
            <w:tcW w:w="1641" w:type="dxa"/>
            <w:shd w:val="clear" w:color="auto" w:fill="auto"/>
          </w:tcPr>
          <w:p w14:paraId="3620F08E" w14:textId="77777777" w:rsidR="000C163F" w:rsidRPr="002C7612" w:rsidRDefault="000C163F" w:rsidP="00BE1D47">
            <w:pPr>
              <w:pStyle w:val="TAL"/>
              <w:keepNext w:val="0"/>
              <w:widowControl w:val="0"/>
              <w:jc w:val="both"/>
              <w:rPr>
                <w:rFonts w:cs="Arial"/>
              </w:rPr>
            </w:pPr>
            <w:r w:rsidRPr="002C7612">
              <w:rPr>
                <w:rFonts w:cs="Arial"/>
              </w:rPr>
              <w:t>26dBm</w:t>
            </w:r>
          </w:p>
        </w:tc>
        <w:tc>
          <w:tcPr>
            <w:tcW w:w="1681" w:type="dxa"/>
            <w:shd w:val="clear" w:color="auto" w:fill="auto"/>
          </w:tcPr>
          <w:p w14:paraId="28B9595E" w14:textId="77777777" w:rsidR="000C163F" w:rsidRPr="002C7612" w:rsidRDefault="000C163F" w:rsidP="00BE1D47">
            <w:pPr>
              <w:pStyle w:val="TAL"/>
              <w:keepNext w:val="0"/>
              <w:widowControl w:val="0"/>
              <w:jc w:val="both"/>
              <w:rPr>
                <w:rFonts w:cs="Arial"/>
              </w:rPr>
            </w:pPr>
            <w:r w:rsidRPr="002C7612">
              <w:rPr>
                <w:rFonts w:cs="Arial"/>
              </w:rPr>
              <w:t>23dBm</w:t>
            </w:r>
          </w:p>
        </w:tc>
        <w:tc>
          <w:tcPr>
            <w:tcW w:w="1660" w:type="dxa"/>
            <w:shd w:val="clear" w:color="auto" w:fill="auto"/>
          </w:tcPr>
          <w:p w14:paraId="69A6468F" w14:textId="77777777" w:rsidR="000C163F" w:rsidRPr="002C7612" w:rsidRDefault="000C163F" w:rsidP="00BE1D47">
            <w:pPr>
              <w:pStyle w:val="TAL"/>
              <w:keepNext w:val="0"/>
              <w:widowControl w:val="0"/>
              <w:jc w:val="both"/>
              <w:rPr>
                <w:rFonts w:cs="Arial"/>
              </w:rPr>
            </w:pPr>
            <w:r w:rsidRPr="002C7612">
              <w:rPr>
                <w:rFonts w:cs="Arial"/>
              </w:rPr>
              <w:t>23dBm</w:t>
            </w:r>
          </w:p>
        </w:tc>
      </w:tr>
      <w:tr w:rsidR="000C163F" w:rsidRPr="00530DFD" w14:paraId="02F368C0" w14:textId="77777777" w:rsidTr="00BE1D47">
        <w:trPr>
          <w:trHeight w:val="192"/>
          <w:jc w:val="center"/>
        </w:trPr>
        <w:tc>
          <w:tcPr>
            <w:tcW w:w="1679" w:type="dxa"/>
            <w:vMerge/>
          </w:tcPr>
          <w:p w14:paraId="7FD93038" w14:textId="77777777" w:rsidR="000C163F" w:rsidRPr="00AE608E" w:rsidRDefault="000C163F" w:rsidP="00BE1D47">
            <w:pPr>
              <w:pStyle w:val="TAL"/>
              <w:keepNext w:val="0"/>
              <w:widowControl w:val="0"/>
              <w:jc w:val="both"/>
              <w:rPr>
                <w:rFonts w:cs="Arial"/>
                <w:kern w:val="2"/>
                <w:szCs w:val="18"/>
                <w:lang w:val="en-US" w:eastAsia="zh-CN"/>
              </w:rPr>
            </w:pPr>
          </w:p>
        </w:tc>
        <w:tc>
          <w:tcPr>
            <w:tcW w:w="2045" w:type="dxa"/>
            <w:shd w:val="clear" w:color="auto" w:fill="auto"/>
          </w:tcPr>
          <w:p w14:paraId="4A1BD0CD" w14:textId="77777777" w:rsidR="000C163F" w:rsidRPr="002C7612" w:rsidRDefault="000C163F" w:rsidP="00BE1D47">
            <w:pPr>
              <w:pStyle w:val="TAL"/>
              <w:keepNext w:val="0"/>
              <w:widowControl w:val="0"/>
              <w:jc w:val="both"/>
              <w:rPr>
                <w:rFonts w:cs="Arial"/>
              </w:rPr>
            </w:pPr>
            <w:r w:rsidRPr="002C7612">
              <w:rPr>
                <w:rFonts w:cs="Arial"/>
              </w:rPr>
              <w:t>Case b</w:t>
            </w:r>
          </w:p>
        </w:tc>
        <w:tc>
          <w:tcPr>
            <w:tcW w:w="1641" w:type="dxa"/>
            <w:shd w:val="clear" w:color="auto" w:fill="auto"/>
          </w:tcPr>
          <w:p w14:paraId="28261713" w14:textId="77777777" w:rsidR="000C163F" w:rsidRPr="002C7612" w:rsidRDefault="000C163F" w:rsidP="00BE1D47">
            <w:pPr>
              <w:pStyle w:val="TAL"/>
              <w:keepNext w:val="0"/>
              <w:widowControl w:val="0"/>
              <w:jc w:val="both"/>
              <w:rPr>
                <w:rFonts w:cs="Arial"/>
              </w:rPr>
            </w:pPr>
            <w:r w:rsidRPr="002C7612">
              <w:rPr>
                <w:rFonts w:cs="Arial"/>
              </w:rPr>
              <w:t>26dBm</w:t>
            </w:r>
          </w:p>
        </w:tc>
        <w:tc>
          <w:tcPr>
            <w:tcW w:w="1681" w:type="dxa"/>
            <w:shd w:val="clear" w:color="auto" w:fill="auto"/>
          </w:tcPr>
          <w:p w14:paraId="584FFC22" w14:textId="77777777" w:rsidR="000C163F" w:rsidRPr="002C7612" w:rsidRDefault="000C163F" w:rsidP="00BE1D47">
            <w:pPr>
              <w:pStyle w:val="TAL"/>
              <w:keepNext w:val="0"/>
              <w:widowControl w:val="0"/>
              <w:jc w:val="both"/>
              <w:rPr>
                <w:rFonts w:cs="Arial"/>
              </w:rPr>
            </w:pPr>
            <w:r w:rsidRPr="002C7612">
              <w:rPr>
                <w:rFonts w:cs="Arial"/>
              </w:rPr>
              <w:t>23dBm</w:t>
            </w:r>
          </w:p>
        </w:tc>
        <w:tc>
          <w:tcPr>
            <w:tcW w:w="1660" w:type="dxa"/>
            <w:shd w:val="clear" w:color="auto" w:fill="auto"/>
          </w:tcPr>
          <w:p w14:paraId="0F888217" w14:textId="77777777" w:rsidR="000C163F" w:rsidRPr="002C7612" w:rsidRDefault="000C163F" w:rsidP="00BE1D47">
            <w:pPr>
              <w:pStyle w:val="TAL"/>
              <w:keepNext w:val="0"/>
              <w:widowControl w:val="0"/>
              <w:jc w:val="both"/>
              <w:rPr>
                <w:rFonts w:cs="Arial"/>
              </w:rPr>
            </w:pPr>
            <w:r w:rsidRPr="002C7612">
              <w:rPr>
                <w:rFonts w:cs="Arial"/>
              </w:rPr>
              <w:t>26dBm</w:t>
            </w:r>
          </w:p>
        </w:tc>
      </w:tr>
    </w:tbl>
    <w:p w14:paraId="4F0650A9" w14:textId="77777777" w:rsidR="000C163F" w:rsidRPr="00884AB9" w:rsidRDefault="000C163F" w:rsidP="000C163F">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4051451B" w14:textId="2BED4E88" w:rsidR="000C163F" w:rsidRDefault="000C163F" w:rsidP="000C163F">
      <w:pPr>
        <w:pStyle w:val="TH"/>
        <w:rPr>
          <w:lang w:eastAsia="zh-CN"/>
        </w:rPr>
      </w:pPr>
      <w:r>
        <w:t>Table 6.17.</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163F" w:rsidRPr="00530DFD" w14:paraId="63D6AF78" w14:textId="77777777" w:rsidTr="00BE1D47">
        <w:trPr>
          <w:trHeight w:val="383"/>
          <w:jc w:val="center"/>
        </w:trPr>
        <w:tc>
          <w:tcPr>
            <w:tcW w:w="1679" w:type="dxa"/>
          </w:tcPr>
          <w:p w14:paraId="08D4E1E5" w14:textId="77777777" w:rsidR="000C163F" w:rsidRPr="00EC6D89" w:rsidRDefault="000C163F" w:rsidP="00BE1D47">
            <w:pPr>
              <w:pStyle w:val="TAH"/>
              <w:rPr>
                <w:lang w:val="en-US" w:eastAsia="zh-CN"/>
              </w:rPr>
            </w:pPr>
            <w:r w:rsidRPr="00B0188E">
              <w:rPr>
                <w:lang w:val="en-US" w:eastAsia="zh-CN"/>
              </w:rPr>
              <w:t>Uplink CA configuration</w:t>
            </w:r>
          </w:p>
        </w:tc>
        <w:tc>
          <w:tcPr>
            <w:tcW w:w="2045" w:type="dxa"/>
            <w:shd w:val="clear" w:color="auto" w:fill="auto"/>
          </w:tcPr>
          <w:p w14:paraId="69EAD3CC" w14:textId="77777777" w:rsidR="000C163F" w:rsidRPr="00530DFD" w:rsidRDefault="000C163F"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70CC2F7E" w14:textId="77777777" w:rsidR="000C163F" w:rsidRPr="00530DFD" w:rsidRDefault="000C163F"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446F4AD" w14:textId="77777777" w:rsidR="000C163F" w:rsidRPr="00530DFD" w:rsidRDefault="000C163F" w:rsidP="00BE1D47">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11256D16" w14:textId="77777777" w:rsidR="000C163F" w:rsidRPr="00530DFD" w:rsidRDefault="000C163F" w:rsidP="00BE1D47">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0C163F" w:rsidRPr="00530DFD" w14:paraId="262A456D" w14:textId="77777777" w:rsidTr="00BE1D47">
        <w:trPr>
          <w:trHeight w:val="192"/>
          <w:jc w:val="center"/>
        </w:trPr>
        <w:tc>
          <w:tcPr>
            <w:tcW w:w="1679" w:type="dxa"/>
            <w:vMerge w:val="restart"/>
            <w:vAlign w:val="center"/>
          </w:tcPr>
          <w:p w14:paraId="3E167D90" w14:textId="77777777" w:rsidR="000C163F" w:rsidRPr="00E95425" w:rsidRDefault="000C163F" w:rsidP="00BE1D47">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7FDBD786" w14:textId="77777777" w:rsidR="000C163F" w:rsidRPr="002C7612" w:rsidRDefault="000C163F" w:rsidP="00BE1D47">
            <w:pPr>
              <w:pStyle w:val="TAL"/>
              <w:keepNext w:val="0"/>
              <w:widowControl w:val="0"/>
              <w:jc w:val="both"/>
              <w:rPr>
                <w:rFonts w:cs="Arial"/>
              </w:rPr>
            </w:pPr>
            <w:r w:rsidRPr="002C7612">
              <w:rPr>
                <w:rFonts w:cs="Arial"/>
              </w:rPr>
              <w:t>Case a</w:t>
            </w:r>
          </w:p>
        </w:tc>
        <w:tc>
          <w:tcPr>
            <w:tcW w:w="1641" w:type="dxa"/>
            <w:shd w:val="clear" w:color="auto" w:fill="auto"/>
          </w:tcPr>
          <w:p w14:paraId="2FE82432" w14:textId="77777777" w:rsidR="000C163F" w:rsidRPr="002C7612" w:rsidRDefault="000C163F" w:rsidP="00BE1D47">
            <w:pPr>
              <w:pStyle w:val="TAL"/>
              <w:keepNext w:val="0"/>
              <w:widowControl w:val="0"/>
              <w:jc w:val="both"/>
              <w:rPr>
                <w:rFonts w:cs="Arial"/>
              </w:rPr>
            </w:pPr>
            <w:r w:rsidRPr="002C7612">
              <w:rPr>
                <w:rFonts w:cs="Arial"/>
              </w:rPr>
              <w:t>26dBm</w:t>
            </w:r>
          </w:p>
        </w:tc>
        <w:tc>
          <w:tcPr>
            <w:tcW w:w="1681" w:type="dxa"/>
            <w:shd w:val="clear" w:color="auto" w:fill="auto"/>
          </w:tcPr>
          <w:p w14:paraId="77C15705" w14:textId="77777777" w:rsidR="000C163F" w:rsidRPr="002C7612" w:rsidRDefault="000C163F" w:rsidP="00BE1D47">
            <w:pPr>
              <w:pStyle w:val="TAL"/>
              <w:keepNext w:val="0"/>
              <w:widowControl w:val="0"/>
              <w:jc w:val="both"/>
              <w:rPr>
                <w:rFonts w:cs="Arial"/>
              </w:rPr>
            </w:pPr>
            <w:r w:rsidRPr="002C7612">
              <w:rPr>
                <w:rFonts w:cs="Arial"/>
              </w:rPr>
              <w:t>23dBm</w:t>
            </w:r>
          </w:p>
        </w:tc>
        <w:tc>
          <w:tcPr>
            <w:tcW w:w="1660" w:type="dxa"/>
            <w:shd w:val="clear" w:color="auto" w:fill="auto"/>
          </w:tcPr>
          <w:p w14:paraId="4F34583F" w14:textId="77777777" w:rsidR="000C163F" w:rsidRPr="002C7612" w:rsidRDefault="000C163F" w:rsidP="00BE1D47">
            <w:pPr>
              <w:pStyle w:val="TAL"/>
              <w:keepNext w:val="0"/>
              <w:widowControl w:val="0"/>
              <w:jc w:val="both"/>
              <w:rPr>
                <w:rFonts w:cs="Arial"/>
              </w:rPr>
            </w:pPr>
            <w:r w:rsidRPr="002C7612">
              <w:rPr>
                <w:rFonts w:cs="Arial"/>
              </w:rPr>
              <w:t>23dBm</w:t>
            </w:r>
          </w:p>
        </w:tc>
      </w:tr>
      <w:tr w:rsidR="000C163F" w:rsidRPr="00530DFD" w14:paraId="6DB7B1F8" w14:textId="77777777" w:rsidTr="00BE1D47">
        <w:trPr>
          <w:trHeight w:val="192"/>
          <w:jc w:val="center"/>
        </w:trPr>
        <w:tc>
          <w:tcPr>
            <w:tcW w:w="1679" w:type="dxa"/>
            <w:vMerge/>
          </w:tcPr>
          <w:p w14:paraId="3EB62696" w14:textId="77777777" w:rsidR="000C163F" w:rsidRPr="00AE608E" w:rsidRDefault="000C163F" w:rsidP="00BE1D47">
            <w:pPr>
              <w:pStyle w:val="TAL"/>
              <w:keepNext w:val="0"/>
              <w:widowControl w:val="0"/>
              <w:jc w:val="both"/>
              <w:rPr>
                <w:rFonts w:cs="Arial"/>
                <w:kern w:val="2"/>
                <w:szCs w:val="18"/>
                <w:lang w:val="en-US" w:eastAsia="zh-CN"/>
              </w:rPr>
            </w:pPr>
          </w:p>
        </w:tc>
        <w:tc>
          <w:tcPr>
            <w:tcW w:w="2045" w:type="dxa"/>
            <w:shd w:val="clear" w:color="auto" w:fill="auto"/>
          </w:tcPr>
          <w:p w14:paraId="6CF326F9" w14:textId="77777777" w:rsidR="000C163F" w:rsidRPr="002C7612" w:rsidRDefault="000C163F" w:rsidP="00BE1D47">
            <w:pPr>
              <w:pStyle w:val="TAL"/>
              <w:keepNext w:val="0"/>
              <w:widowControl w:val="0"/>
              <w:jc w:val="both"/>
              <w:rPr>
                <w:rFonts w:cs="Arial"/>
              </w:rPr>
            </w:pPr>
            <w:r w:rsidRPr="002C7612">
              <w:rPr>
                <w:rFonts w:cs="Arial"/>
              </w:rPr>
              <w:t>Case b</w:t>
            </w:r>
          </w:p>
        </w:tc>
        <w:tc>
          <w:tcPr>
            <w:tcW w:w="1641" w:type="dxa"/>
            <w:shd w:val="clear" w:color="auto" w:fill="auto"/>
          </w:tcPr>
          <w:p w14:paraId="472B2088" w14:textId="77777777" w:rsidR="000C163F" w:rsidRPr="002C7612" w:rsidRDefault="000C163F" w:rsidP="00BE1D47">
            <w:pPr>
              <w:pStyle w:val="TAL"/>
              <w:keepNext w:val="0"/>
              <w:widowControl w:val="0"/>
              <w:jc w:val="both"/>
              <w:rPr>
                <w:rFonts w:cs="Arial"/>
              </w:rPr>
            </w:pPr>
            <w:r w:rsidRPr="002C7612">
              <w:rPr>
                <w:rFonts w:cs="Arial"/>
              </w:rPr>
              <w:t>26dBm</w:t>
            </w:r>
          </w:p>
        </w:tc>
        <w:tc>
          <w:tcPr>
            <w:tcW w:w="1681" w:type="dxa"/>
            <w:shd w:val="clear" w:color="auto" w:fill="auto"/>
          </w:tcPr>
          <w:p w14:paraId="5C8BE7D5" w14:textId="77777777" w:rsidR="000C163F" w:rsidRPr="002C7612" w:rsidRDefault="000C163F" w:rsidP="00BE1D47">
            <w:pPr>
              <w:pStyle w:val="TAL"/>
              <w:keepNext w:val="0"/>
              <w:widowControl w:val="0"/>
              <w:jc w:val="both"/>
              <w:rPr>
                <w:rFonts w:cs="Arial"/>
              </w:rPr>
            </w:pPr>
            <w:r w:rsidRPr="002C7612">
              <w:rPr>
                <w:rFonts w:cs="Arial"/>
              </w:rPr>
              <w:t>23dBm</w:t>
            </w:r>
          </w:p>
        </w:tc>
        <w:tc>
          <w:tcPr>
            <w:tcW w:w="1660" w:type="dxa"/>
            <w:shd w:val="clear" w:color="auto" w:fill="auto"/>
          </w:tcPr>
          <w:p w14:paraId="7E49BBD4" w14:textId="77777777" w:rsidR="000C163F" w:rsidRPr="002C7612" w:rsidRDefault="000C163F" w:rsidP="00BE1D47">
            <w:pPr>
              <w:pStyle w:val="TAL"/>
              <w:keepNext w:val="0"/>
              <w:widowControl w:val="0"/>
              <w:jc w:val="both"/>
              <w:rPr>
                <w:rFonts w:cs="Arial"/>
              </w:rPr>
            </w:pPr>
            <w:r w:rsidRPr="002C7612">
              <w:rPr>
                <w:rFonts w:cs="Arial"/>
              </w:rPr>
              <w:t>26dBm</w:t>
            </w:r>
          </w:p>
        </w:tc>
      </w:tr>
    </w:tbl>
    <w:p w14:paraId="3B335DF9" w14:textId="77777777" w:rsidR="000C163F" w:rsidRPr="00AB556B" w:rsidRDefault="000C163F" w:rsidP="000C163F">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CA8DC12" w14:textId="449305D8" w:rsidR="000C163F" w:rsidRPr="00FD4F24" w:rsidRDefault="000C163F" w:rsidP="000C163F">
      <w:pPr>
        <w:pStyle w:val="Heading3"/>
        <w:rPr>
          <w:lang w:eastAsia="zh-CN"/>
        </w:rPr>
      </w:pPr>
      <w:bookmarkStart w:id="243" w:name="_Toc97547036"/>
      <w:r>
        <w:t>6.17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43"/>
    </w:p>
    <w:p w14:paraId="350F6460" w14:textId="77777777" w:rsidR="000C163F" w:rsidRDefault="000C163F" w:rsidP="000C163F">
      <w:r w:rsidRPr="00315EFF">
        <w:t>The PC2 dual-uplink carrier co-existence analysis for CA_</w:t>
      </w:r>
      <w:r>
        <w:t>n2</w:t>
      </w:r>
      <w:r w:rsidRPr="00315EFF">
        <w:t>-</w:t>
      </w:r>
      <w:r>
        <w:t>n66</w:t>
      </w:r>
      <w:r w:rsidRPr="00315EFF">
        <w:t xml:space="preserve">-n77 can be re-used from </w:t>
      </w:r>
      <w:bookmarkStart w:id="244" w:name="_Hlk95564878"/>
      <w:r w:rsidRPr="00315EFF">
        <w:t>DC_</w:t>
      </w:r>
      <w:r>
        <w:t>2</w:t>
      </w:r>
      <w:r w:rsidRPr="00315EFF">
        <w:t>-</w:t>
      </w:r>
      <w:r>
        <w:t>66</w:t>
      </w:r>
      <w:r w:rsidRPr="00315EFF">
        <w:t>_n77 in TR 37.827</w:t>
      </w:r>
      <w:bookmarkEnd w:id="244"/>
      <w:r w:rsidRPr="00315EFF">
        <w:t>. Based on this,</w:t>
      </w:r>
      <w:r>
        <w:t xml:space="preserve"> it can be seen that:</w:t>
      </w:r>
    </w:p>
    <w:p w14:paraId="2A8A7571" w14:textId="77777777" w:rsidR="000C163F" w:rsidRDefault="000C163F" w:rsidP="000C163F">
      <w:pPr>
        <w:pStyle w:val="B1"/>
      </w:pPr>
      <w:r>
        <w:t>-</w:t>
      </w:r>
      <w:r>
        <w:tab/>
        <w:t>IMD2, IMD4, and IMD5 products are produced by Band n2 and n77 that might fall in Rx of band n66.</w:t>
      </w:r>
    </w:p>
    <w:p w14:paraId="1CC83D3B" w14:textId="77777777" w:rsidR="000C163F" w:rsidRDefault="000C163F" w:rsidP="000C163F">
      <w:pPr>
        <w:pStyle w:val="B1"/>
      </w:pPr>
      <w:r>
        <w:t>-</w:t>
      </w:r>
      <w:r>
        <w:tab/>
        <w:t>IMD2, IMD4, and IMD5 products are produced by Band n66 and n77 that might fall in Rx of band n2</w:t>
      </w:r>
    </w:p>
    <w:p w14:paraId="48E1B75B" w14:textId="77777777" w:rsidR="000C163F" w:rsidRDefault="000C163F" w:rsidP="000C163F">
      <w:r w:rsidRPr="0067186D">
        <w:t>For the IMD products produced by Band n</w:t>
      </w:r>
      <w:r>
        <w:t>2</w:t>
      </w:r>
      <w:r w:rsidRPr="0067186D">
        <w:t xml:space="preserve"> and n</w:t>
      </w:r>
      <w:r>
        <w:t>66</w:t>
      </w:r>
      <w:r w:rsidRPr="0067186D">
        <w:t xml:space="preserve"> UL, the MSD values of the corresponding PC3 CA case can be applied since this uplink configuration does not support PC2</w:t>
      </w:r>
      <w:r>
        <w:t>.</w:t>
      </w:r>
    </w:p>
    <w:p w14:paraId="1643FD5F" w14:textId="1D817AC7" w:rsidR="000C163F" w:rsidRDefault="000C163F" w:rsidP="000C163F">
      <w:pPr>
        <w:pStyle w:val="Heading4"/>
        <w:tabs>
          <w:tab w:val="left" w:pos="0"/>
        </w:tabs>
        <w:ind w:left="0" w:firstLine="0"/>
        <w:rPr>
          <w:rFonts w:cs="Arial"/>
          <w:szCs w:val="28"/>
          <w:lang w:val="en-US" w:eastAsia="zh-CN"/>
        </w:rPr>
      </w:pPr>
      <w:bookmarkStart w:id="245" w:name="_Toc97547037"/>
      <w:r>
        <w:rPr>
          <w:rFonts w:cs="Arial"/>
        </w:rPr>
        <w:t>6.17.3</w:t>
      </w:r>
      <w:r>
        <w:rPr>
          <w:rFonts w:cs="Arial"/>
          <w:lang w:eastAsia="zh-CN"/>
        </w:rPr>
        <w:t>.1</w:t>
      </w:r>
      <w:r>
        <w:rPr>
          <w:rFonts w:cs="Arial"/>
          <w:lang w:eastAsia="zh-CN"/>
        </w:rPr>
        <w:tab/>
        <w:t>Power class 2 Case</w:t>
      </w:r>
      <w:r>
        <w:rPr>
          <w:rFonts w:cs="Arial"/>
          <w:lang w:val="en-US" w:eastAsia="zh-CN"/>
        </w:rPr>
        <w:t xml:space="preserve"> A</w:t>
      </w:r>
      <w:bookmarkEnd w:id="245"/>
    </w:p>
    <w:p w14:paraId="495BDAC9" w14:textId="17A01AA9" w:rsidR="000C163F" w:rsidRDefault="000C163F" w:rsidP="000C163F">
      <w:pPr>
        <w:rPr>
          <w:iCs/>
          <w:lang w:eastAsia="zh-CN"/>
        </w:rPr>
      </w:pPr>
      <w:r>
        <w:rPr>
          <w:iCs/>
          <w:lang w:eastAsia="zh-CN"/>
        </w:rPr>
        <w:t xml:space="preserve">The additional MSD due to intermodulation for PC2 </w:t>
      </w:r>
      <w:r w:rsidRPr="00E76B8F">
        <w:rPr>
          <w:lang w:eastAsia="ja-JP"/>
        </w:rPr>
        <w:t>CA_</w:t>
      </w:r>
      <w:r>
        <w:rPr>
          <w:lang w:eastAsia="ja-JP"/>
        </w:rPr>
        <w:t>n2</w:t>
      </w:r>
      <w:r w:rsidRPr="00E76B8F">
        <w:rPr>
          <w:lang w:eastAsia="ja-JP"/>
        </w:rPr>
        <w:t>-</w:t>
      </w:r>
      <w:r>
        <w:rPr>
          <w:lang w:eastAsia="ja-JP"/>
        </w:rPr>
        <w:t>n66</w:t>
      </w:r>
      <w:r w:rsidRPr="00E76B8F">
        <w:rPr>
          <w:lang w:eastAsia="ja-JP"/>
        </w:rPr>
        <w:t xml:space="preserve">-n77 can be re-used from </w:t>
      </w:r>
      <w:r>
        <w:rPr>
          <w:lang w:eastAsia="ja-JP"/>
        </w:rPr>
        <w:t xml:space="preserve">PC2 </w:t>
      </w:r>
      <w:r w:rsidRPr="00315EFF">
        <w:rPr>
          <w:iCs/>
          <w:lang w:eastAsia="zh-CN"/>
        </w:rPr>
        <w:t>DC_29-</w:t>
      </w:r>
      <w:r>
        <w:rPr>
          <w:iCs/>
          <w:lang w:eastAsia="zh-CN"/>
        </w:rPr>
        <w:t>66</w:t>
      </w:r>
      <w:r w:rsidRPr="00315EFF">
        <w:rPr>
          <w:iCs/>
          <w:lang w:eastAsia="zh-CN"/>
        </w:rPr>
        <w:t>_n77 in TR 37.827</w:t>
      </w:r>
      <w:r>
        <w:rPr>
          <w:iCs/>
          <w:lang w:eastAsia="zh-CN"/>
        </w:rPr>
        <w:t xml:space="preserve"> and are defined in Table 6.17.3.1-1.</w:t>
      </w:r>
    </w:p>
    <w:p w14:paraId="63E5307A" w14:textId="1FD8C95A" w:rsidR="000C163F" w:rsidRDefault="000C163F" w:rsidP="000C163F">
      <w:pPr>
        <w:pStyle w:val="TH"/>
      </w:pPr>
      <w:r w:rsidRPr="00577923">
        <w:t>Ta</w:t>
      </w:r>
      <w:r w:rsidRPr="00577923">
        <w:rPr>
          <w:szCs w:val="22"/>
        </w:rPr>
        <w:t xml:space="preserve">ble </w:t>
      </w:r>
      <w:r>
        <w:rPr>
          <w:szCs w:val="22"/>
          <w:lang w:val="en-US" w:eastAsia="zh-CN"/>
        </w:rPr>
        <w:t>6.17</w:t>
      </w:r>
      <w:r w:rsidRPr="00B81972">
        <w:rPr>
          <w:szCs w:val="22"/>
          <w:lang w:val="en-US" w:eastAsia="zh-CN"/>
        </w:rPr>
        <w:t>.3.1</w:t>
      </w:r>
      <w:r w:rsidRPr="00577923">
        <w:rPr>
          <w:szCs w:val="22"/>
        </w:rPr>
        <w:t xml:space="preserve">-1: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0C163F" w:rsidRPr="00DA6F28" w14:paraId="3F25AC41" w14:textId="77777777" w:rsidTr="00BE1D47">
        <w:trPr>
          <w:trHeight w:val="231"/>
          <w:tblHeader/>
          <w:jc w:val="center"/>
        </w:trPr>
        <w:tc>
          <w:tcPr>
            <w:tcW w:w="1738" w:type="dxa"/>
            <w:tcBorders>
              <w:bottom w:val="single" w:sz="4" w:space="0" w:color="auto"/>
            </w:tcBorders>
            <w:vAlign w:val="center"/>
          </w:tcPr>
          <w:p w14:paraId="6A81A1E4" w14:textId="77777777" w:rsidR="000C163F" w:rsidRPr="00DA6F28" w:rsidRDefault="000C163F" w:rsidP="00BE1D47">
            <w:pPr>
              <w:pStyle w:val="TAH"/>
            </w:pPr>
            <w:r w:rsidRPr="00555E1F">
              <w:t>NR CA band combination</w:t>
            </w:r>
          </w:p>
        </w:tc>
        <w:tc>
          <w:tcPr>
            <w:tcW w:w="1146" w:type="dxa"/>
            <w:tcBorders>
              <w:bottom w:val="single" w:sz="4" w:space="0" w:color="auto"/>
            </w:tcBorders>
            <w:vAlign w:val="center"/>
          </w:tcPr>
          <w:p w14:paraId="0A2CA569" w14:textId="77777777" w:rsidR="000C163F" w:rsidRPr="00DA6F28" w:rsidRDefault="000C163F" w:rsidP="00BE1D47">
            <w:pPr>
              <w:pStyle w:val="TAH"/>
            </w:pPr>
            <w:r w:rsidRPr="00DA6F28">
              <w:t>NR band</w:t>
            </w:r>
          </w:p>
        </w:tc>
        <w:tc>
          <w:tcPr>
            <w:tcW w:w="1160" w:type="dxa"/>
            <w:tcBorders>
              <w:bottom w:val="single" w:sz="4" w:space="0" w:color="auto"/>
            </w:tcBorders>
            <w:vAlign w:val="center"/>
          </w:tcPr>
          <w:p w14:paraId="6DD2711A" w14:textId="77777777" w:rsidR="000C163F" w:rsidRPr="00DA6F28" w:rsidRDefault="000C163F" w:rsidP="00BE1D47">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3D49E8FB" w14:textId="77777777" w:rsidR="000C163F" w:rsidRPr="00DA6F28" w:rsidRDefault="000C163F" w:rsidP="00BE1D47">
            <w:pPr>
              <w:pStyle w:val="TAH"/>
            </w:pPr>
            <w:r w:rsidRPr="00DA6F28">
              <w:t xml:space="preserve">UL/DL BW </w:t>
            </w:r>
            <w:r w:rsidRPr="00DA6F28">
              <w:br/>
              <w:t>(MHz)</w:t>
            </w:r>
          </w:p>
        </w:tc>
        <w:tc>
          <w:tcPr>
            <w:tcW w:w="877" w:type="dxa"/>
            <w:tcBorders>
              <w:bottom w:val="single" w:sz="4" w:space="0" w:color="auto"/>
            </w:tcBorders>
            <w:vAlign w:val="center"/>
          </w:tcPr>
          <w:p w14:paraId="577BCCCF" w14:textId="77777777" w:rsidR="000C163F" w:rsidRPr="00DA6F28" w:rsidRDefault="000C163F" w:rsidP="00BE1D47">
            <w:pPr>
              <w:pStyle w:val="TAH"/>
            </w:pPr>
            <w:r w:rsidRPr="00DA6F28">
              <w:t>UL</w:t>
            </w:r>
          </w:p>
          <w:p w14:paraId="436D030E" w14:textId="77777777" w:rsidR="000C163F" w:rsidRPr="00DA6F28" w:rsidRDefault="000C163F" w:rsidP="00BE1D47">
            <w:pPr>
              <w:pStyle w:val="TAH"/>
            </w:pPr>
            <w:r w:rsidRPr="00DA6F28">
              <w:t>L</w:t>
            </w:r>
            <w:r w:rsidRPr="00DA6F28">
              <w:rPr>
                <w:vertAlign w:val="subscript"/>
              </w:rPr>
              <w:t>CRB</w:t>
            </w:r>
          </w:p>
        </w:tc>
        <w:tc>
          <w:tcPr>
            <w:tcW w:w="1299" w:type="dxa"/>
            <w:tcBorders>
              <w:bottom w:val="single" w:sz="4" w:space="0" w:color="auto"/>
            </w:tcBorders>
            <w:vAlign w:val="center"/>
          </w:tcPr>
          <w:p w14:paraId="481B1277" w14:textId="77777777" w:rsidR="000C163F" w:rsidRPr="00DA6F28" w:rsidRDefault="000C163F" w:rsidP="00BE1D47">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51A04C07" w14:textId="77777777" w:rsidR="000C163F" w:rsidRPr="00DA6F28" w:rsidRDefault="000C163F" w:rsidP="00BE1D47">
            <w:pPr>
              <w:pStyle w:val="TAH"/>
            </w:pPr>
            <w:r w:rsidRPr="00DA6F28">
              <w:t xml:space="preserve">MSD </w:t>
            </w:r>
            <w:r w:rsidRPr="00DA6F28">
              <w:br/>
              <w:t>(dB)</w:t>
            </w:r>
          </w:p>
        </w:tc>
        <w:tc>
          <w:tcPr>
            <w:tcW w:w="947" w:type="dxa"/>
            <w:tcBorders>
              <w:bottom w:val="single" w:sz="4" w:space="0" w:color="auto"/>
            </w:tcBorders>
            <w:vAlign w:val="center"/>
          </w:tcPr>
          <w:p w14:paraId="0D91787F" w14:textId="77777777" w:rsidR="000C163F" w:rsidRPr="00DA6F28" w:rsidRDefault="000C163F" w:rsidP="00BE1D47">
            <w:pPr>
              <w:pStyle w:val="TAH"/>
            </w:pPr>
            <w:r w:rsidRPr="00DA6F28">
              <w:t>Duplex mode</w:t>
            </w:r>
          </w:p>
        </w:tc>
        <w:tc>
          <w:tcPr>
            <w:tcW w:w="947" w:type="dxa"/>
            <w:tcBorders>
              <w:bottom w:val="single" w:sz="4" w:space="0" w:color="auto"/>
            </w:tcBorders>
          </w:tcPr>
          <w:p w14:paraId="20C84C59" w14:textId="77777777" w:rsidR="000C163F" w:rsidRPr="00DA6F28" w:rsidRDefault="000C163F" w:rsidP="00BE1D47">
            <w:pPr>
              <w:pStyle w:val="TAH"/>
            </w:pPr>
            <w:r w:rsidRPr="00DA6F28">
              <w:t>IMD order</w:t>
            </w:r>
          </w:p>
        </w:tc>
      </w:tr>
      <w:tr w:rsidR="000C163F" w14:paraId="6941EC8B" w14:textId="77777777" w:rsidTr="00BE1D47">
        <w:trPr>
          <w:trHeight w:val="231"/>
          <w:tblHeader/>
          <w:jc w:val="center"/>
        </w:trPr>
        <w:tc>
          <w:tcPr>
            <w:tcW w:w="1738" w:type="dxa"/>
            <w:vMerge w:val="restart"/>
            <w:tcBorders>
              <w:top w:val="single" w:sz="4" w:space="0" w:color="auto"/>
              <w:left w:val="single" w:sz="4" w:space="0" w:color="auto"/>
              <w:right w:val="single" w:sz="4" w:space="0" w:color="auto"/>
            </w:tcBorders>
            <w:vAlign w:val="center"/>
          </w:tcPr>
          <w:p w14:paraId="234DFCC0" w14:textId="77777777" w:rsidR="000C163F" w:rsidRPr="00554A0C" w:rsidRDefault="000C163F" w:rsidP="00BE1D47">
            <w:pPr>
              <w:pStyle w:val="TAC"/>
            </w:pPr>
            <w:r w:rsidRPr="00554A0C">
              <w:t>CA_n2-n66-n77</w:t>
            </w:r>
          </w:p>
        </w:tc>
        <w:tc>
          <w:tcPr>
            <w:tcW w:w="1146" w:type="dxa"/>
            <w:tcBorders>
              <w:top w:val="single" w:sz="4" w:space="0" w:color="auto"/>
              <w:left w:val="single" w:sz="4" w:space="0" w:color="auto"/>
              <w:bottom w:val="single" w:sz="4" w:space="0" w:color="auto"/>
              <w:right w:val="single" w:sz="4" w:space="0" w:color="auto"/>
            </w:tcBorders>
          </w:tcPr>
          <w:p w14:paraId="01E62201" w14:textId="77777777" w:rsidR="000C163F" w:rsidRPr="00554A0C" w:rsidRDefault="000C163F" w:rsidP="00BE1D47">
            <w:pPr>
              <w:pStyle w:val="TAC"/>
            </w:pPr>
            <w:r>
              <w:rPr>
                <w:lang w:eastAsia="zh-CN"/>
              </w:rPr>
              <w:t>n</w:t>
            </w:r>
            <w:r>
              <w:rPr>
                <w:lang w:eastAsia="en-GB"/>
              </w:rPr>
              <w:t>2</w:t>
            </w:r>
          </w:p>
        </w:tc>
        <w:tc>
          <w:tcPr>
            <w:tcW w:w="1160" w:type="dxa"/>
            <w:tcBorders>
              <w:top w:val="single" w:sz="4" w:space="0" w:color="auto"/>
              <w:left w:val="single" w:sz="4" w:space="0" w:color="auto"/>
              <w:bottom w:val="single" w:sz="4" w:space="0" w:color="auto"/>
              <w:right w:val="single" w:sz="4" w:space="0" w:color="auto"/>
            </w:tcBorders>
          </w:tcPr>
          <w:p w14:paraId="74B32214" w14:textId="77777777" w:rsidR="000C163F" w:rsidRPr="00554A0C" w:rsidRDefault="000C163F" w:rsidP="00BE1D47">
            <w:pPr>
              <w:pStyle w:val="TAC"/>
            </w:pPr>
            <w:r>
              <w:rPr>
                <w:lang w:eastAsia="en-GB"/>
              </w:rPr>
              <w:t>1855</w:t>
            </w:r>
          </w:p>
        </w:tc>
        <w:tc>
          <w:tcPr>
            <w:tcW w:w="746" w:type="dxa"/>
            <w:tcBorders>
              <w:top w:val="single" w:sz="4" w:space="0" w:color="auto"/>
              <w:left w:val="single" w:sz="4" w:space="0" w:color="auto"/>
              <w:bottom w:val="single" w:sz="4" w:space="0" w:color="auto"/>
              <w:right w:val="single" w:sz="4" w:space="0" w:color="auto"/>
            </w:tcBorders>
          </w:tcPr>
          <w:p w14:paraId="172F4F6F" w14:textId="77777777" w:rsidR="000C163F" w:rsidRPr="00554A0C" w:rsidRDefault="000C163F"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0D070A9A" w14:textId="77777777" w:rsidR="000C163F" w:rsidRPr="00554A0C" w:rsidRDefault="000C163F"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622E6F0A" w14:textId="77777777" w:rsidR="000C163F" w:rsidRPr="00554A0C" w:rsidRDefault="000C163F" w:rsidP="00BE1D47">
            <w:pPr>
              <w:pStyle w:val="TAC"/>
            </w:pPr>
            <w:r>
              <w:rPr>
                <w:lang w:eastAsia="en-GB"/>
              </w:rPr>
              <w:t>1935</w:t>
            </w:r>
          </w:p>
        </w:tc>
        <w:tc>
          <w:tcPr>
            <w:tcW w:w="634" w:type="dxa"/>
            <w:tcBorders>
              <w:top w:val="single" w:sz="4" w:space="0" w:color="auto"/>
              <w:left w:val="single" w:sz="4" w:space="0" w:color="auto"/>
              <w:bottom w:val="single" w:sz="4" w:space="0" w:color="auto"/>
              <w:right w:val="single" w:sz="4" w:space="0" w:color="auto"/>
            </w:tcBorders>
            <w:vAlign w:val="center"/>
          </w:tcPr>
          <w:p w14:paraId="2A66BC35" w14:textId="77777777" w:rsidR="000C163F" w:rsidRPr="00554A0C" w:rsidRDefault="000C163F" w:rsidP="00BE1D47">
            <w:pPr>
              <w:pStyle w:val="TAC"/>
            </w:pPr>
            <w:r>
              <w:t>N/A</w:t>
            </w:r>
          </w:p>
        </w:tc>
        <w:tc>
          <w:tcPr>
            <w:tcW w:w="947" w:type="dxa"/>
            <w:tcBorders>
              <w:top w:val="single" w:sz="4" w:space="0" w:color="auto"/>
              <w:left w:val="single" w:sz="4" w:space="0" w:color="auto"/>
              <w:bottom w:val="single" w:sz="4" w:space="0" w:color="auto"/>
              <w:right w:val="single" w:sz="4" w:space="0" w:color="auto"/>
            </w:tcBorders>
            <w:vAlign w:val="center"/>
          </w:tcPr>
          <w:p w14:paraId="424F1478" w14:textId="77777777" w:rsidR="000C163F" w:rsidRPr="00554A0C"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6ED129EA" w14:textId="77777777" w:rsidR="000C163F" w:rsidRPr="00554A0C" w:rsidRDefault="000C163F" w:rsidP="00BE1D47">
            <w:pPr>
              <w:pStyle w:val="TAC"/>
            </w:pPr>
            <w:r>
              <w:t>N/A</w:t>
            </w:r>
          </w:p>
        </w:tc>
      </w:tr>
      <w:tr w:rsidR="000C163F" w14:paraId="764E4824" w14:textId="77777777" w:rsidTr="00BE1D47">
        <w:trPr>
          <w:trHeight w:val="231"/>
          <w:tblHeader/>
          <w:jc w:val="center"/>
        </w:trPr>
        <w:tc>
          <w:tcPr>
            <w:tcW w:w="1738" w:type="dxa"/>
            <w:vMerge/>
            <w:tcBorders>
              <w:left w:val="single" w:sz="4" w:space="0" w:color="auto"/>
              <w:right w:val="single" w:sz="4" w:space="0" w:color="auto"/>
            </w:tcBorders>
            <w:vAlign w:val="center"/>
          </w:tcPr>
          <w:p w14:paraId="211C7820"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5C391F1E" w14:textId="77777777" w:rsidR="000C163F" w:rsidRPr="00554A0C" w:rsidRDefault="000C163F" w:rsidP="00BE1D47">
            <w:pPr>
              <w:pStyle w:val="TAC"/>
            </w:pPr>
            <w:r>
              <w:rPr>
                <w:lang w:val="sv-SE" w:eastAsia="en-GB"/>
              </w:rPr>
              <w:t>n</w:t>
            </w:r>
            <w:r>
              <w:rPr>
                <w:lang w:eastAsia="en-GB"/>
              </w:rPr>
              <w:t>66</w:t>
            </w:r>
          </w:p>
        </w:tc>
        <w:tc>
          <w:tcPr>
            <w:tcW w:w="1160" w:type="dxa"/>
            <w:tcBorders>
              <w:top w:val="single" w:sz="4" w:space="0" w:color="auto"/>
              <w:left w:val="single" w:sz="4" w:space="0" w:color="auto"/>
              <w:bottom w:val="single" w:sz="4" w:space="0" w:color="auto"/>
              <w:right w:val="single" w:sz="4" w:space="0" w:color="auto"/>
            </w:tcBorders>
          </w:tcPr>
          <w:p w14:paraId="166BA448" w14:textId="77777777" w:rsidR="000C163F" w:rsidRPr="00554A0C" w:rsidRDefault="000C163F" w:rsidP="00BE1D47">
            <w:pPr>
              <w:pStyle w:val="TAC"/>
            </w:pPr>
            <w:r>
              <w:rPr>
                <w:lang w:eastAsia="en-GB"/>
              </w:rPr>
              <w:t>1715</w:t>
            </w:r>
          </w:p>
        </w:tc>
        <w:tc>
          <w:tcPr>
            <w:tcW w:w="746" w:type="dxa"/>
            <w:tcBorders>
              <w:top w:val="single" w:sz="4" w:space="0" w:color="auto"/>
              <w:left w:val="single" w:sz="4" w:space="0" w:color="auto"/>
              <w:bottom w:val="single" w:sz="4" w:space="0" w:color="auto"/>
              <w:right w:val="single" w:sz="4" w:space="0" w:color="auto"/>
            </w:tcBorders>
          </w:tcPr>
          <w:p w14:paraId="3A8A2497" w14:textId="77777777" w:rsidR="000C163F" w:rsidRPr="00554A0C" w:rsidRDefault="000C163F"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60AA84CD" w14:textId="77777777" w:rsidR="000C163F" w:rsidRPr="00554A0C" w:rsidRDefault="000C163F"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08B5A569" w14:textId="77777777" w:rsidR="000C163F" w:rsidRPr="00554A0C" w:rsidRDefault="000C163F" w:rsidP="00BE1D47">
            <w:pPr>
              <w:pStyle w:val="TAC"/>
            </w:pPr>
            <w:r>
              <w:rPr>
                <w:lang w:eastAsia="en-GB"/>
              </w:rPr>
              <w:t>2115</w:t>
            </w:r>
          </w:p>
        </w:tc>
        <w:tc>
          <w:tcPr>
            <w:tcW w:w="634" w:type="dxa"/>
            <w:tcBorders>
              <w:top w:val="single" w:sz="4" w:space="0" w:color="auto"/>
              <w:left w:val="single" w:sz="4" w:space="0" w:color="auto"/>
              <w:bottom w:val="single" w:sz="4" w:space="0" w:color="auto"/>
              <w:right w:val="single" w:sz="4" w:space="0" w:color="auto"/>
            </w:tcBorders>
            <w:vAlign w:val="center"/>
          </w:tcPr>
          <w:p w14:paraId="3B976711" w14:textId="77777777" w:rsidR="000C163F" w:rsidRPr="00554A0C" w:rsidRDefault="000C163F" w:rsidP="00BE1D47">
            <w:pPr>
              <w:pStyle w:val="TAC"/>
            </w:pPr>
            <w:r>
              <w:t>34.7</w:t>
            </w:r>
          </w:p>
        </w:tc>
        <w:tc>
          <w:tcPr>
            <w:tcW w:w="947" w:type="dxa"/>
            <w:tcBorders>
              <w:top w:val="single" w:sz="4" w:space="0" w:color="auto"/>
              <w:left w:val="single" w:sz="4" w:space="0" w:color="auto"/>
              <w:bottom w:val="single" w:sz="4" w:space="0" w:color="auto"/>
              <w:right w:val="single" w:sz="4" w:space="0" w:color="auto"/>
            </w:tcBorders>
            <w:vAlign w:val="center"/>
          </w:tcPr>
          <w:p w14:paraId="3A59BA50" w14:textId="77777777" w:rsidR="000C163F" w:rsidRPr="00554A0C"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1F4D5F50" w14:textId="77777777" w:rsidR="000C163F" w:rsidRPr="00554A0C" w:rsidRDefault="000C163F" w:rsidP="00BE1D47">
            <w:pPr>
              <w:pStyle w:val="TAC"/>
            </w:pPr>
            <w:r>
              <w:t>IMD2</w:t>
            </w:r>
          </w:p>
        </w:tc>
      </w:tr>
      <w:tr w:rsidR="000C163F" w14:paraId="121ACECC" w14:textId="77777777" w:rsidTr="00BE1D47">
        <w:trPr>
          <w:trHeight w:val="231"/>
          <w:tblHeader/>
          <w:jc w:val="center"/>
        </w:trPr>
        <w:tc>
          <w:tcPr>
            <w:tcW w:w="1738" w:type="dxa"/>
            <w:vMerge/>
            <w:tcBorders>
              <w:left w:val="single" w:sz="4" w:space="0" w:color="auto"/>
              <w:right w:val="single" w:sz="4" w:space="0" w:color="auto"/>
            </w:tcBorders>
            <w:vAlign w:val="center"/>
          </w:tcPr>
          <w:p w14:paraId="3432833E"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10E1A63C" w14:textId="77777777" w:rsidR="000C163F" w:rsidRPr="00554A0C" w:rsidRDefault="000C163F" w:rsidP="00BE1D47">
            <w:pPr>
              <w:pStyle w:val="TAC"/>
            </w:pPr>
            <w:r>
              <w:rPr>
                <w:lang w:eastAsia="en-GB"/>
              </w:rPr>
              <w:t>n77</w:t>
            </w:r>
          </w:p>
        </w:tc>
        <w:tc>
          <w:tcPr>
            <w:tcW w:w="1160" w:type="dxa"/>
            <w:tcBorders>
              <w:top w:val="single" w:sz="4" w:space="0" w:color="auto"/>
              <w:left w:val="single" w:sz="4" w:space="0" w:color="auto"/>
              <w:bottom w:val="single" w:sz="4" w:space="0" w:color="auto"/>
              <w:right w:val="single" w:sz="4" w:space="0" w:color="auto"/>
            </w:tcBorders>
          </w:tcPr>
          <w:p w14:paraId="3BB314ED" w14:textId="77777777" w:rsidR="000C163F" w:rsidRPr="00554A0C" w:rsidRDefault="000C163F" w:rsidP="00BE1D47">
            <w:pPr>
              <w:pStyle w:val="TAC"/>
            </w:pPr>
            <w:r>
              <w:rPr>
                <w:lang w:eastAsia="en-GB"/>
              </w:rPr>
              <w:t>3970</w:t>
            </w:r>
          </w:p>
        </w:tc>
        <w:tc>
          <w:tcPr>
            <w:tcW w:w="746" w:type="dxa"/>
            <w:tcBorders>
              <w:top w:val="single" w:sz="4" w:space="0" w:color="auto"/>
              <w:left w:val="single" w:sz="4" w:space="0" w:color="auto"/>
              <w:bottom w:val="single" w:sz="4" w:space="0" w:color="auto"/>
              <w:right w:val="single" w:sz="4" w:space="0" w:color="auto"/>
            </w:tcBorders>
          </w:tcPr>
          <w:p w14:paraId="6036ACBA" w14:textId="77777777" w:rsidR="000C163F" w:rsidRPr="00554A0C" w:rsidRDefault="000C163F" w:rsidP="00BE1D47">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2C8D333D" w14:textId="77777777" w:rsidR="000C163F" w:rsidRPr="00554A0C" w:rsidRDefault="000C163F" w:rsidP="00BE1D47">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tcPr>
          <w:p w14:paraId="3FF37291" w14:textId="77777777" w:rsidR="000C163F" w:rsidRPr="00554A0C" w:rsidRDefault="000C163F" w:rsidP="00BE1D47">
            <w:pPr>
              <w:pStyle w:val="TAC"/>
            </w:pPr>
            <w:r>
              <w:rPr>
                <w:lang w:eastAsia="en-GB"/>
              </w:rPr>
              <w:t>3970</w:t>
            </w:r>
          </w:p>
        </w:tc>
        <w:tc>
          <w:tcPr>
            <w:tcW w:w="634" w:type="dxa"/>
            <w:tcBorders>
              <w:top w:val="single" w:sz="4" w:space="0" w:color="auto"/>
              <w:left w:val="single" w:sz="4" w:space="0" w:color="auto"/>
              <w:bottom w:val="single" w:sz="4" w:space="0" w:color="auto"/>
              <w:right w:val="single" w:sz="4" w:space="0" w:color="auto"/>
            </w:tcBorders>
            <w:vAlign w:val="center"/>
          </w:tcPr>
          <w:p w14:paraId="797F027C" w14:textId="77777777" w:rsidR="000C163F" w:rsidRPr="00554A0C" w:rsidRDefault="000C163F" w:rsidP="00BE1D47">
            <w:pPr>
              <w:pStyle w:val="TAC"/>
            </w:pPr>
            <w:r>
              <w:t>N/A</w:t>
            </w:r>
          </w:p>
        </w:tc>
        <w:tc>
          <w:tcPr>
            <w:tcW w:w="947" w:type="dxa"/>
            <w:tcBorders>
              <w:top w:val="single" w:sz="4" w:space="0" w:color="auto"/>
              <w:left w:val="single" w:sz="4" w:space="0" w:color="auto"/>
              <w:bottom w:val="single" w:sz="4" w:space="0" w:color="auto"/>
              <w:right w:val="single" w:sz="4" w:space="0" w:color="auto"/>
            </w:tcBorders>
            <w:vAlign w:val="center"/>
          </w:tcPr>
          <w:p w14:paraId="188F38C6" w14:textId="77777777" w:rsidR="000C163F" w:rsidRPr="00554A0C" w:rsidRDefault="000C163F" w:rsidP="00BE1D47">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4981C2CB" w14:textId="77777777" w:rsidR="000C163F" w:rsidRPr="00554A0C" w:rsidRDefault="000C163F" w:rsidP="00BE1D47">
            <w:pPr>
              <w:pStyle w:val="TAC"/>
            </w:pPr>
            <w:r>
              <w:t>N/A</w:t>
            </w:r>
          </w:p>
        </w:tc>
      </w:tr>
      <w:tr w:rsidR="000C163F" w14:paraId="3E44956C" w14:textId="77777777" w:rsidTr="00BE1D47">
        <w:trPr>
          <w:trHeight w:val="231"/>
          <w:tblHeader/>
          <w:jc w:val="center"/>
        </w:trPr>
        <w:tc>
          <w:tcPr>
            <w:tcW w:w="1738" w:type="dxa"/>
            <w:vMerge/>
            <w:tcBorders>
              <w:left w:val="single" w:sz="4" w:space="0" w:color="auto"/>
              <w:right w:val="single" w:sz="4" w:space="0" w:color="auto"/>
            </w:tcBorders>
            <w:vAlign w:val="center"/>
          </w:tcPr>
          <w:p w14:paraId="297C34EA"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1D06AF74" w14:textId="77777777" w:rsidR="000C163F" w:rsidRDefault="000C163F" w:rsidP="00BE1D47">
            <w:pPr>
              <w:pStyle w:val="TAC"/>
            </w:pPr>
            <w:r>
              <w:rPr>
                <w:lang w:eastAsia="zh-CN"/>
              </w:rPr>
              <w:t>n</w:t>
            </w:r>
            <w:r>
              <w:rPr>
                <w:lang w:eastAsia="en-GB"/>
              </w:rPr>
              <w:t>2</w:t>
            </w:r>
          </w:p>
        </w:tc>
        <w:tc>
          <w:tcPr>
            <w:tcW w:w="1160" w:type="dxa"/>
            <w:tcBorders>
              <w:top w:val="single" w:sz="4" w:space="0" w:color="auto"/>
              <w:left w:val="single" w:sz="4" w:space="0" w:color="auto"/>
              <w:bottom w:val="single" w:sz="4" w:space="0" w:color="auto"/>
              <w:right w:val="single" w:sz="4" w:space="0" w:color="auto"/>
            </w:tcBorders>
          </w:tcPr>
          <w:p w14:paraId="2485C2B2" w14:textId="77777777" w:rsidR="000C163F" w:rsidRDefault="000C163F" w:rsidP="00BE1D47">
            <w:pPr>
              <w:pStyle w:val="TAC"/>
            </w:pPr>
            <w:r>
              <w:rPr>
                <w:lang w:eastAsia="en-GB"/>
              </w:rPr>
              <w:t>1880</w:t>
            </w:r>
          </w:p>
        </w:tc>
        <w:tc>
          <w:tcPr>
            <w:tcW w:w="746" w:type="dxa"/>
            <w:tcBorders>
              <w:top w:val="single" w:sz="4" w:space="0" w:color="auto"/>
              <w:left w:val="single" w:sz="4" w:space="0" w:color="auto"/>
              <w:bottom w:val="single" w:sz="4" w:space="0" w:color="auto"/>
              <w:right w:val="single" w:sz="4" w:space="0" w:color="auto"/>
            </w:tcBorders>
          </w:tcPr>
          <w:p w14:paraId="3A8ADA11" w14:textId="77777777" w:rsidR="000C163F" w:rsidRDefault="000C163F"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7BDC88E0" w14:textId="77777777" w:rsidR="000C163F" w:rsidRDefault="000C163F"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567BFD3F" w14:textId="77777777" w:rsidR="000C163F" w:rsidRDefault="000C163F" w:rsidP="00BE1D47">
            <w:pPr>
              <w:pStyle w:val="TAC"/>
            </w:pPr>
            <w:r>
              <w:rPr>
                <w:lang w:eastAsia="en-GB"/>
              </w:rPr>
              <w:t>1960</w:t>
            </w:r>
          </w:p>
        </w:tc>
        <w:tc>
          <w:tcPr>
            <w:tcW w:w="634" w:type="dxa"/>
            <w:tcBorders>
              <w:top w:val="single" w:sz="4" w:space="0" w:color="auto"/>
              <w:left w:val="single" w:sz="4" w:space="0" w:color="auto"/>
              <w:bottom w:val="single" w:sz="4" w:space="0" w:color="auto"/>
              <w:right w:val="single" w:sz="4" w:space="0" w:color="auto"/>
            </w:tcBorders>
            <w:vAlign w:val="center"/>
          </w:tcPr>
          <w:p w14:paraId="6DAF4E19" w14:textId="77777777" w:rsidR="000C163F" w:rsidRDefault="000C163F"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79540AB7" w14:textId="77777777" w:rsidR="000C163F"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282C1594" w14:textId="77777777" w:rsidR="000C163F" w:rsidRDefault="000C163F" w:rsidP="00BE1D47">
            <w:pPr>
              <w:pStyle w:val="TAC"/>
            </w:pPr>
            <w:r>
              <w:t>N/A</w:t>
            </w:r>
          </w:p>
        </w:tc>
      </w:tr>
      <w:tr w:rsidR="000C163F" w14:paraId="4BD2E20A" w14:textId="77777777" w:rsidTr="00BE1D47">
        <w:trPr>
          <w:trHeight w:val="231"/>
          <w:tblHeader/>
          <w:jc w:val="center"/>
        </w:trPr>
        <w:tc>
          <w:tcPr>
            <w:tcW w:w="1738" w:type="dxa"/>
            <w:vMerge/>
            <w:tcBorders>
              <w:left w:val="single" w:sz="4" w:space="0" w:color="auto"/>
              <w:right w:val="single" w:sz="4" w:space="0" w:color="auto"/>
            </w:tcBorders>
            <w:vAlign w:val="center"/>
          </w:tcPr>
          <w:p w14:paraId="68253516"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7672798F" w14:textId="77777777" w:rsidR="000C163F" w:rsidRDefault="000C163F" w:rsidP="00BE1D47">
            <w:pPr>
              <w:pStyle w:val="TAC"/>
            </w:pPr>
            <w:r>
              <w:rPr>
                <w:lang w:val="sv-SE" w:eastAsia="en-GB"/>
              </w:rPr>
              <w:t>n</w:t>
            </w:r>
            <w:r>
              <w:rPr>
                <w:lang w:eastAsia="en-GB"/>
              </w:rPr>
              <w:t>66</w:t>
            </w:r>
          </w:p>
        </w:tc>
        <w:tc>
          <w:tcPr>
            <w:tcW w:w="1160" w:type="dxa"/>
            <w:tcBorders>
              <w:top w:val="single" w:sz="4" w:space="0" w:color="auto"/>
              <w:left w:val="single" w:sz="4" w:space="0" w:color="auto"/>
              <w:bottom w:val="single" w:sz="4" w:space="0" w:color="auto"/>
              <w:right w:val="single" w:sz="4" w:space="0" w:color="auto"/>
            </w:tcBorders>
          </w:tcPr>
          <w:p w14:paraId="20AE6AB9" w14:textId="77777777" w:rsidR="000C163F" w:rsidRDefault="000C163F" w:rsidP="00BE1D47">
            <w:pPr>
              <w:pStyle w:val="TAC"/>
            </w:pPr>
            <w:r>
              <w:rPr>
                <w:lang w:eastAsia="en-GB"/>
              </w:rPr>
              <w:t>1740</w:t>
            </w:r>
          </w:p>
        </w:tc>
        <w:tc>
          <w:tcPr>
            <w:tcW w:w="746" w:type="dxa"/>
            <w:tcBorders>
              <w:top w:val="single" w:sz="4" w:space="0" w:color="auto"/>
              <w:left w:val="single" w:sz="4" w:space="0" w:color="auto"/>
              <w:bottom w:val="single" w:sz="4" w:space="0" w:color="auto"/>
              <w:right w:val="single" w:sz="4" w:space="0" w:color="auto"/>
            </w:tcBorders>
          </w:tcPr>
          <w:p w14:paraId="5E40F3C7" w14:textId="77777777" w:rsidR="000C163F" w:rsidRDefault="000C163F"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7CD4F873" w14:textId="77777777" w:rsidR="000C163F" w:rsidRDefault="000C163F"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114C47D8" w14:textId="77777777" w:rsidR="000C163F" w:rsidRDefault="000C163F" w:rsidP="00BE1D47">
            <w:pPr>
              <w:pStyle w:val="TAC"/>
            </w:pPr>
            <w:r>
              <w:rPr>
                <w:lang w:eastAsia="en-GB"/>
              </w:rPr>
              <w:t>2140</w:t>
            </w:r>
          </w:p>
        </w:tc>
        <w:tc>
          <w:tcPr>
            <w:tcW w:w="634" w:type="dxa"/>
            <w:tcBorders>
              <w:top w:val="single" w:sz="4" w:space="0" w:color="auto"/>
              <w:left w:val="single" w:sz="4" w:space="0" w:color="auto"/>
              <w:bottom w:val="single" w:sz="4" w:space="0" w:color="auto"/>
              <w:right w:val="single" w:sz="4" w:space="0" w:color="auto"/>
            </w:tcBorders>
            <w:vAlign w:val="center"/>
          </w:tcPr>
          <w:p w14:paraId="366CEAE2" w14:textId="77777777" w:rsidR="000C163F" w:rsidRDefault="000C163F" w:rsidP="00BE1D47">
            <w:pPr>
              <w:pStyle w:val="TAC"/>
            </w:pPr>
            <w:r>
              <w:rPr>
                <w:rFonts w:cs="Arial"/>
                <w:szCs w:val="18"/>
                <w:lang w:val="fi-FI" w:eastAsia="fi-FI"/>
              </w:rPr>
              <w:t>21.1</w:t>
            </w:r>
          </w:p>
        </w:tc>
        <w:tc>
          <w:tcPr>
            <w:tcW w:w="947" w:type="dxa"/>
            <w:tcBorders>
              <w:top w:val="single" w:sz="4" w:space="0" w:color="auto"/>
              <w:left w:val="single" w:sz="4" w:space="0" w:color="auto"/>
              <w:bottom w:val="single" w:sz="4" w:space="0" w:color="auto"/>
              <w:right w:val="single" w:sz="4" w:space="0" w:color="auto"/>
            </w:tcBorders>
            <w:vAlign w:val="center"/>
          </w:tcPr>
          <w:p w14:paraId="0B7BA989" w14:textId="77777777" w:rsidR="000C163F"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2223A08C" w14:textId="77777777" w:rsidR="000C163F" w:rsidRDefault="000C163F" w:rsidP="00BE1D47">
            <w:pPr>
              <w:pStyle w:val="TAC"/>
            </w:pPr>
            <w:r>
              <w:t>IMD4</w:t>
            </w:r>
            <w:r w:rsidRPr="00D24743">
              <w:rPr>
                <w:vertAlign w:val="superscript"/>
              </w:rPr>
              <w:t>1</w:t>
            </w:r>
          </w:p>
        </w:tc>
      </w:tr>
      <w:tr w:rsidR="000C163F" w14:paraId="04876BAE" w14:textId="77777777" w:rsidTr="00BE1D47">
        <w:trPr>
          <w:trHeight w:val="231"/>
          <w:tblHeader/>
          <w:jc w:val="center"/>
        </w:trPr>
        <w:tc>
          <w:tcPr>
            <w:tcW w:w="1738" w:type="dxa"/>
            <w:vMerge/>
            <w:tcBorders>
              <w:left w:val="single" w:sz="4" w:space="0" w:color="auto"/>
              <w:right w:val="single" w:sz="4" w:space="0" w:color="auto"/>
            </w:tcBorders>
            <w:vAlign w:val="center"/>
          </w:tcPr>
          <w:p w14:paraId="743688E6"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6B2ED5A4" w14:textId="77777777" w:rsidR="000C163F" w:rsidRDefault="000C163F" w:rsidP="00BE1D47">
            <w:pPr>
              <w:pStyle w:val="TAC"/>
            </w:pPr>
            <w:r>
              <w:rPr>
                <w:lang w:eastAsia="en-GB"/>
              </w:rPr>
              <w:t>n77</w:t>
            </w:r>
          </w:p>
        </w:tc>
        <w:tc>
          <w:tcPr>
            <w:tcW w:w="1160" w:type="dxa"/>
            <w:tcBorders>
              <w:top w:val="single" w:sz="4" w:space="0" w:color="auto"/>
              <w:left w:val="single" w:sz="4" w:space="0" w:color="auto"/>
              <w:bottom w:val="single" w:sz="4" w:space="0" w:color="auto"/>
              <w:right w:val="single" w:sz="4" w:space="0" w:color="auto"/>
            </w:tcBorders>
          </w:tcPr>
          <w:p w14:paraId="7EC6D89B" w14:textId="77777777" w:rsidR="000C163F" w:rsidRDefault="000C163F" w:rsidP="00BE1D47">
            <w:pPr>
              <w:pStyle w:val="TAC"/>
            </w:pPr>
            <w:r>
              <w:rPr>
                <w:lang w:eastAsia="en-GB"/>
              </w:rPr>
              <w:t>3500</w:t>
            </w:r>
          </w:p>
        </w:tc>
        <w:tc>
          <w:tcPr>
            <w:tcW w:w="746" w:type="dxa"/>
            <w:tcBorders>
              <w:top w:val="single" w:sz="4" w:space="0" w:color="auto"/>
              <w:left w:val="single" w:sz="4" w:space="0" w:color="auto"/>
              <w:bottom w:val="single" w:sz="4" w:space="0" w:color="auto"/>
              <w:right w:val="single" w:sz="4" w:space="0" w:color="auto"/>
            </w:tcBorders>
          </w:tcPr>
          <w:p w14:paraId="2D709F08" w14:textId="77777777" w:rsidR="000C163F" w:rsidRDefault="000C163F" w:rsidP="00BE1D47">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5491BEF6" w14:textId="77777777" w:rsidR="000C163F" w:rsidRDefault="000C163F" w:rsidP="00BE1D47">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tcPr>
          <w:p w14:paraId="7657C106" w14:textId="77777777" w:rsidR="000C163F" w:rsidRDefault="000C163F" w:rsidP="00BE1D47">
            <w:pPr>
              <w:pStyle w:val="TAC"/>
            </w:pPr>
            <w:r>
              <w:rPr>
                <w:lang w:eastAsia="en-GB"/>
              </w:rPr>
              <w:t>3500</w:t>
            </w:r>
          </w:p>
        </w:tc>
        <w:tc>
          <w:tcPr>
            <w:tcW w:w="634" w:type="dxa"/>
            <w:tcBorders>
              <w:top w:val="single" w:sz="4" w:space="0" w:color="auto"/>
              <w:left w:val="single" w:sz="4" w:space="0" w:color="auto"/>
              <w:bottom w:val="single" w:sz="4" w:space="0" w:color="auto"/>
              <w:right w:val="single" w:sz="4" w:space="0" w:color="auto"/>
            </w:tcBorders>
            <w:vAlign w:val="center"/>
          </w:tcPr>
          <w:p w14:paraId="1F950555" w14:textId="77777777" w:rsidR="000C163F" w:rsidRDefault="000C163F"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32FA54FD" w14:textId="77777777" w:rsidR="000C163F" w:rsidRDefault="000C163F" w:rsidP="00BE1D47">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489B2FD9" w14:textId="77777777" w:rsidR="000C163F" w:rsidRDefault="000C163F" w:rsidP="00BE1D47">
            <w:pPr>
              <w:pStyle w:val="TAC"/>
            </w:pPr>
            <w:r>
              <w:t>N/A</w:t>
            </w:r>
          </w:p>
        </w:tc>
      </w:tr>
      <w:tr w:rsidR="000C163F" w14:paraId="4A32782B" w14:textId="77777777" w:rsidTr="00BE1D47">
        <w:trPr>
          <w:trHeight w:val="231"/>
          <w:tblHeader/>
          <w:jc w:val="center"/>
        </w:trPr>
        <w:tc>
          <w:tcPr>
            <w:tcW w:w="1738" w:type="dxa"/>
            <w:vMerge/>
            <w:tcBorders>
              <w:left w:val="single" w:sz="4" w:space="0" w:color="auto"/>
              <w:right w:val="single" w:sz="4" w:space="0" w:color="auto"/>
            </w:tcBorders>
            <w:vAlign w:val="center"/>
          </w:tcPr>
          <w:p w14:paraId="5A3AAF80"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BB1AC" w14:textId="77777777" w:rsidR="000C163F" w:rsidRPr="00554A0C" w:rsidRDefault="000C163F" w:rsidP="00BE1D47">
            <w:pPr>
              <w:pStyle w:val="TAC"/>
            </w:pPr>
            <w:r>
              <w:t>n2</w:t>
            </w:r>
          </w:p>
        </w:tc>
        <w:tc>
          <w:tcPr>
            <w:tcW w:w="1160" w:type="dxa"/>
            <w:tcBorders>
              <w:top w:val="single" w:sz="4" w:space="0" w:color="auto"/>
              <w:left w:val="single" w:sz="4" w:space="0" w:color="auto"/>
              <w:bottom w:val="single" w:sz="4" w:space="0" w:color="auto"/>
              <w:right w:val="single" w:sz="4" w:space="0" w:color="auto"/>
            </w:tcBorders>
            <w:vAlign w:val="center"/>
          </w:tcPr>
          <w:p w14:paraId="768BC3BC" w14:textId="77777777" w:rsidR="000C163F" w:rsidRPr="00554A0C" w:rsidRDefault="000C163F" w:rsidP="00BE1D47">
            <w:pPr>
              <w:pStyle w:val="TAC"/>
            </w:pPr>
            <w:r>
              <w:t>1880</w:t>
            </w:r>
          </w:p>
        </w:tc>
        <w:tc>
          <w:tcPr>
            <w:tcW w:w="746" w:type="dxa"/>
            <w:tcBorders>
              <w:top w:val="single" w:sz="4" w:space="0" w:color="auto"/>
              <w:left w:val="single" w:sz="4" w:space="0" w:color="auto"/>
              <w:bottom w:val="single" w:sz="4" w:space="0" w:color="auto"/>
              <w:right w:val="single" w:sz="4" w:space="0" w:color="auto"/>
            </w:tcBorders>
            <w:vAlign w:val="center"/>
          </w:tcPr>
          <w:p w14:paraId="6AE10299" w14:textId="77777777" w:rsidR="000C163F" w:rsidRPr="00554A0C" w:rsidRDefault="000C163F" w:rsidP="00BE1D47">
            <w:pPr>
              <w:pStyle w:val="TAC"/>
            </w:pPr>
            <w:r>
              <w:t>5</w:t>
            </w:r>
          </w:p>
        </w:tc>
        <w:tc>
          <w:tcPr>
            <w:tcW w:w="877" w:type="dxa"/>
            <w:tcBorders>
              <w:top w:val="single" w:sz="4" w:space="0" w:color="auto"/>
              <w:left w:val="single" w:sz="4" w:space="0" w:color="auto"/>
              <w:bottom w:val="single" w:sz="4" w:space="0" w:color="auto"/>
              <w:right w:val="single" w:sz="4" w:space="0" w:color="auto"/>
            </w:tcBorders>
            <w:vAlign w:val="center"/>
          </w:tcPr>
          <w:p w14:paraId="552D98CC" w14:textId="77777777" w:rsidR="000C163F" w:rsidRPr="00554A0C" w:rsidRDefault="000C163F" w:rsidP="00BE1D47">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514BB5A1" w14:textId="77777777" w:rsidR="000C163F" w:rsidRPr="00554A0C" w:rsidRDefault="000C163F" w:rsidP="00BE1D47">
            <w:pPr>
              <w:pStyle w:val="TAC"/>
            </w:pPr>
            <w:r>
              <w:t>1960</w:t>
            </w:r>
          </w:p>
        </w:tc>
        <w:tc>
          <w:tcPr>
            <w:tcW w:w="634" w:type="dxa"/>
            <w:tcBorders>
              <w:top w:val="single" w:sz="4" w:space="0" w:color="auto"/>
              <w:left w:val="single" w:sz="4" w:space="0" w:color="auto"/>
              <w:bottom w:val="single" w:sz="4" w:space="0" w:color="auto"/>
              <w:right w:val="single" w:sz="4" w:space="0" w:color="auto"/>
            </w:tcBorders>
            <w:vAlign w:val="center"/>
          </w:tcPr>
          <w:p w14:paraId="6083D46D" w14:textId="77777777" w:rsidR="000C163F" w:rsidRPr="00554A0C" w:rsidRDefault="000C163F" w:rsidP="00BE1D47">
            <w:pPr>
              <w:pStyle w:val="TAC"/>
            </w:pPr>
            <w:r>
              <w:rPr>
                <w:rFonts w:cs="Arial"/>
                <w:szCs w:val="18"/>
                <w:lang w:val="fi-FI" w:eastAsia="fi-FI"/>
              </w:rPr>
              <w:t>37.6</w:t>
            </w:r>
          </w:p>
        </w:tc>
        <w:tc>
          <w:tcPr>
            <w:tcW w:w="947" w:type="dxa"/>
            <w:tcBorders>
              <w:top w:val="single" w:sz="4" w:space="0" w:color="auto"/>
              <w:left w:val="single" w:sz="4" w:space="0" w:color="auto"/>
              <w:bottom w:val="single" w:sz="4" w:space="0" w:color="auto"/>
              <w:right w:val="single" w:sz="4" w:space="0" w:color="auto"/>
            </w:tcBorders>
            <w:vAlign w:val="center"/>
          </w:tcPr>
          <w:p w14:paraId="3C794BDD" w14:textId="77777777" w:rsidR="000C163F" w:rsidRPr="00554A0C"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14603734" w14:textId="77777777" w:rsidR="000C163F" w:rsidRPr="00554A0C" w:rsidRDefault="000C163F" w:rsidP="00BE1D47">
            <w:pPr>
              <w:pStyle w:val="TAC"/>
            </w:pPr>
            <w:r>
              <w:t>IMD2</w:t>
            </w:r>
            <w:r w:rsidRPr="00D24743">
              <w:rPr>
                <w:vertAlign w:val="superscript"/>
              </w:rPr>
              <w:t>1,2</w:t>
            </w:r>
          </w:p>
        </w:tc>
      </w:tr>
      <w:tr w:rsidR="000C163F" w14:paraId="522A5F58" w14:textId="77777777" w:rsidTr="00BE1D47">
        <w:trPr>
          <w:trHeight w:val="231"/>
          <w:tblHeader/>
          <w:jc w:val="center"/>
        </w:trPr>
        <w:tc>
          <w:tcPr>
            <w:tcW w:w="1738" w:type="dxa"/>
            <w:vMerge/>
            <w:tcBorders>
              <w:left w:val="single" w:sz="4" w:space="0" w:color="auto"/>
              <w:right w:val="single" w:sz="4" w:space="0" w:color="auto"/>
            </w:tcBorders>
            <w:vAlign w:val="center"/>
          </w:tcPr>
          <w:p w14:paraId="0D38DEE5"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B9F6D" w14:textId="77777777" w:rsidR="000C163F" w:rsidRPr="00554A0C" w:rsidRDefault="000C163F" w:rsidP="00BE1D47">
            <w:pPr>
              <w:pStyle w:val="TAC"/>
            </w:pPr>
            <w:r w:rsidRPr="00554A0C">
              <w:t>n</w:t>
            </w:r>
            <w:r>
              <w:t>66</w:t>
            </w:r>
          </w:p>
        </w:tc>
        <w:tc>
          <w:tcPr>
            <w:tcW w:w="1160" w:type="dxa"/>
            <w:tcBorders>
              <w:top w:val="single" w:sz="4" w:space="0" w:color="auto"/>
              <w:left w:val="single" w:sz="4" w:space="0" w:color="auto"/>
              <w:bottom w:val="single" w:sz="4" w:space="0" w:color="auto"/>
              <w:right w:val="single" w:sz="4" w:space="0" w:color="auto"/>
            </w:tcBorders>
            <w:vAlign w:val="center"/>
          </w:tcPr>
          <w:p w14:paraId="73B00730" w14:textId="77777777" w:rsidR="000C163F" w:rsidRPr="00554A0C" w:rsidRDefault="000C163F" w:rsidP="00BE1D47">
            <w:pPr>
              <w:pStyle w:val="TAC"/>
            </w:pPr>
            <w:r>
              <w:t>1760</w:t>
            </w:r>
          </w:p>
        </w:tc>
        <w:tc>
          <w:tcPr>
            <w:tcW w:w="746" w:type="dxa"/>
            <w:tcBorders>
              <w:top w:val="single" w:sz="4" w:space="0" w:color="auto"/>
              <w:left w:val="single" w:sz="4" w:space="0" w:color="auto"/>
              <w:bottom w:val="single" w:sz="4" w:space="0" w:color="auto"/>
              <w:right w:val="single" w:sz="4" w:space="0" w:color="auto"/>
            </w:tcBorders>
            <w:vAlign w:val="center"/>
          </w:tcPr>
          <w:p w14:paraId="4310C089" w14:textId="77777777" w:rsidR="000C163F" w:rsidRPr="00554A0C" w:rsidRDefault="000C163F" w:rsidP="00BE1D47">
            <w:pPr>
              <w:pStyle w:val="TAC"/>
            </w:pPr>
            <w:r>
              <w:t>5</w:t>
            </w:r>
          </w:p>
        </w:tc>
        <w:tc>
          <w:tcPr>
            <w:tcW w:w="877" w:type="dxa"/>
            <w:tcBorders>
              <w:top w:val="single" w:sz="4" w:space="0" w:color="auto"/>
              <w:left w:val="single" w:sz="4" w:space="0" w:color="auto"/>
              <w:bottom w:val="single" w:sz="4" w:space="0" w:color="auto"/>
              <w:right w:val="single" w:sz="4" w:space="0" w:color="auto"/>
            </w:tcBorders>
            <w:vAlign w:val="center"/>
          </w:tcPr>
          <w:p w14:paraId="74B72A99" w14:textId="77777777" w:rsidR="000C163F" w:rsidRPr="00554A0C" w:rsidRDefault="000C163F" w:rsidP="00BE1D47">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31EA1FD3" w14:textId="77777777" w:rsidR="000C163F" w:rsidRPr="00554A0C" w:rsidRDefault="000C163F" w:rsidP="00BE1D47">
            <w:pPr>
              <w:pStyle w:val="TAC"/>
            </w:pPr>
            <w:r>
              <w:t>2160</w:t>
            </w:r>
          </w:p>
        </w:tc>
        <w:tc>
          <w:tcPr>
            <w:tcW w:w="634" w:type="dxa"/>
            <w:tcBorders>
              <w:top w:val="single" w:sz="4" w:space="0" w:color="auto"/>
              <w:left w:val="single" w:sz="4" w:space="0" w:color="auto"/>
              <w:bottom w:val="single" w:sz="4" w:space="0" w:color="auto"/>
              <w:right w:val="single" w:sz="4" w:space="0" w:color="auto"/>
            </w:tcBorders>
            <w:vAlign w:val="center"/>
          </w:tcPr>
          <w:p w14:paraId="7DD3BF62" w14:textId="77777777" w:rsidR="000C163F" w:rsidRPr="00554A0C" w:rsidRDefault="000C163F"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3F621BB9" w14:textId="77777777" w:rsidR="000C163F" w:rsidRPr="00554A0C"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31CE4B45" w14:textId="77777777" w:rsidR="000C163F" w:rsidRPr="00554A0C" w:rsidRDefault="000C163F" w:rsidP="00BE1D47">
            <w:pPr>
              <w:pStyle w:val="TAC"/>
            </w:pPr>
            <w:r>
              <w:t>N/A</w:t>
            </w:r>
          </w:p>
        </w:tc>
      </w:tr>
      <w:tr w:rsidR="000C163F" w14:paraId="0FCE8F53" w14:textId="77777777" w:rsidTr="00BE1D47">
        <w:trPr>
          <w:trHeight w:val="231"/>
          <w:tblHeader/>
          <w:jc w:val="center"/>
        </w:trPr>
        <w:tc>
          <w:tcPr>
            <w:tcW w:w="1738" w:type="dxa"/>
            <w:vMerge/>
            <w:tcBorders>
              <w:left w:val="single" w:sz="4" w:space="0" w:color="auto"/>
              <w:bottom w:val="single" w:sz="4" w:space="0" w:color="auto"/>
              <w:right w:val="single" w:sz="4" w:space="0" w:color="auto"/>
            </w:tcBorders>
            <w:vAlign w:val="center"/>
          </w:tcPr>
          <w:p w14:paraId="3E98A589"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134833" w14:textId="77777777" w:rsidR="000C163F" w:rsidRPr="00554A0C" w:rsidRDefault="000C163F" w:rsidP="00BE1D47">
            <w:pPr>
              <w:pStyle w:val="TAC"/>
            </w:pPr>
            <w:r>
              <w:t>n77</w:t>
            </w:r>
          </w:p>
        </w:tc>
        <w:tc>
          <w:tcPr>
            <w:tcW w:w="1160" w:type="dxa"/>
            <w:tcBorders>
              <w:top w:val="single" w:sz="4" w:space="0" w:color="auto"/>
              <w:left w:val="single" w:sz="4" w:space="0" w:color="auto"/>
              <w:bottom w:val="single" w:sz="4" w:space="0" w:color="auto"/>
              <w:right w:val="single" w:sz="4" w:space="0" w:color="auto"/>
            </w:tcBorders>
            <w:vAlign w:val="center"/>
          </w:tcPr>
          <w:p w14:paraId="5BC56E52" w14:textId="77777777" w:rsidR="000C163F" w:rsidRPr="00554A0C" w:rsidRDefault="000C163F" w:rsidP="00BE1D47">
            <w:pPr>
              <w:pStyle w:val="TAC"/>
            </w:pPr>
            <w:r>
              <w:t>3720</w:t>
            </w:r>
          </w:p>
        </w:tc>
        <w:tc>
          <w:tcPr>
            <w:tcW w:w="746" w:type="dxa"/>
            <w:tcBorders>
              <w:top w:val="single" w:sz="4" w:space="0" w:color="auto"/>
              <w:left w:val="single" w:sz="4" w:space="0" w:color="auto"/>
              <w:bottom w:val="single" w:sz="4" w:space="0" w:color="auto"/>
              <w:right w:val="single" w:sz="4" w:space="0" w:color="auto"/>
            </w:tcBorders>
            <w:vAlign w:val="center"/>
          </w:tcPr>
          <w:p w14:paraId="4026168F" w14:textId="77777777" w:rsidR="000C163F" w:rsidRPr="00554A0C" w:rsidRDefault="000C163F" w:rsidP="00BE1D47">
            <w:pPr>
              <w:pStyle w:val="TAC"/>
            </w:pPr>
            <w:r>
              <w:t>10</w:t>
            </w:r>
          </w:p>
        </w:tc>
        <w:tc>
          <w:tcPr>
            <w:tcW w:w="877" w:type="dxa"/>
            <w:tcBorders>
              <w:top w:val="single" w:sz="4" w:space="0" w:color="auto"/>
              <w:left w:val="single" w:sz="4" w:space="0" w:color="auto"/>
              <w:bottom w:val="single" w:sz="4" w:space="0" w:color="auto"/>
              <w:right w:val="single" w:sz="4" w:space="0" w:color="auto"/>
            </w:tcBorders>
            <w:vAlign w:val="center"/>
          </w:tcPr>
          <w:p w14:paraId="103C37EE" w14:textId="77777777" w:rsidR="000C163F" w:rsidRPr="00554A0C" w:rsidRDefault="000C163F" w:rsidP="00BE1D47">
            <w:pPr>
              <w:pStyle w:val="TAC"/>
            </w:pPr>
            <w:r>
              <w:t>50</w:t>
            </w:r>
          </w:p>
        </w:tc>
        <w:tc>
          <w:tcPr>
            <w:tcW w:w="1299" w:type="dxa"/>
            <w:tcBorders>
              <w:top w:val="single" w:sz="4" w:space="0" w:color="auto"/>
              <w:left w:val="single" w:sz="4" w:space="0" w:color="auto"/>
              <w:bottom w:val="single" w:sz="4" w:space="0" w:color="auto"/>
              <w:right w:val="single" w:sz="4" w:space="0" w:color="auto"/>
            </w:tcBorders>
            <w:vAlign w:val="center"/>
          </w:tcPr>
          <w:p w14:paraId="713A5FFA" w14:textId="77777777" w:rsidR="000C163F" w:rsidRPr="00554A0C" w:rsidRDefault="000C163F" w:rsidP="00BE1D47">
            <w:pPr>
              <w:pStyle w:val="TAC"/>
            </w:pPr>
            <w:r>
              <w:t>3720</w:t>
            </w:r>
          </w:p>
        </w:tc>
        <w:tc>
          <w:tcPr>
            <w:tcW w:w="634" w:type="dxa"/>
            <w:tcBorders>
              <w:top w:val="single" w:sz="4" w:space="0" w:color="auto"/>
              <w:left w:val="single" w:sz="4" w:space="0" w:color="auto"/>
              <w:bottom w:val="single" w:sz="4" w:space="0" w:color="auto"/>
              <w:right w:val="single" w:sz="4" w:space="0" w:color="auto"/>
            </w:tcBorders>
            <w:vAlign w:val="center"/>
          </w:tcPr>
          <w:p w14:paraId="6780F4B3" w14:textId="77777777" w:rsidR="000C163F" w:rsidRPr="00554A0C" w:rsidRDefault="000C163F"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59387308" w14:textId="77777777" w:rsidR="000C163F" w:rsidRPr="00554A0C" w:rsidRDefault="000C163F" w:rsidP="00BE1D47">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65A1EB59" w14:textId="77777777" w:rsidR="000C163F" w:rsidRPr="00554A0C" w:rsidRDefault="000C163F" w:rsidP="00BE1D47">
            <w:pPr>
              <w:pStyle w:val="TAC"/>
            </w:pPr>
            <w:r>
              <w:t>N/A</w:t>
            </w:r>
          </w:p>
        </w:tc>
      </w:tr>
      <w:tr w:rsidR="000C163F" w14:paraId="1CED07DF" w14:textId="77777777" w:rsidTr="00BE1D47">
        <w:trPr>
          <w:trHeight w:val="22"/>
          <w:jc w:val="center"/>
        </w:trPr>
        <w:tc>
          <w:tcPr>
            <w:tcW w:w="9494" w:type="dxa"/>
            <w:gridSpan w:val="9"/>
          </w:tcPr>
          <w:p w14:paraId="025D1C67" w14:textId="77777777" w:rsidR="000C163F" w:rsidRDefault="000C163F" w:rsidP="00BE1D47">
            <w:pPr>
              <w:pStyle w:val="TAN"/>
            </w:pPr>
            <w:r>
              <w:t>NOTE 1:</w:t>
            </w:r>
            <w:r>
              <w:tab/>
              <w:t>This band is subject to IMD5 also which MSD is not specified.</w:t>
            </w:r>
          </w:p>
          <w:p w14:paraId="49174634" w14:textId="77777777" w:rsidR="000C163F" w:rsidRPr="00371B0F" w:rsidRDefault="000C163F" w:rsidP="00BE1D47">
            <w:pPr>
              <w:pStyle w:val="TAN"/>
            </w:pPr>
            <w:r>
              <w:t>NOTE 2:</w:t>
            </w:r>
            <w:r>
              <w:tab/>
              <w:t>This band is subject to IMD4 also which MSD is not specified.</w:t>
            </w:r>
          </w:p>
        </w:tc>
      </w:tr>
    </w:tbl>
    <w:p w14:paraId="4C53AB5C" w14:textId="77777777" w:rsidR="000C163F" w:rsidRDefault="000C163F" w:rsidP="000C163F"/>
    <w:p w14:paraId="40E1CED9" w14:textId="05544D00" w:rsidR="000C163F" w:rsidRDefault="000C163F" w:rsidP="000C163F">
      <w:pPr>
        <w:pStyle w:val="Heading4"/>
        <w:tabs>
          <w:tab w:val="left" w:pos="0"/>
        </w:tabs>
        <w:ind w:left="0" w:firstLine="0"/>
        <w:rPr>
          <w:rFonts w:cs="Arial"/>
          <w:lang w:val="en-US" w:eastAsia="zh-CN"/>
        </w:rPr>
      </w:pPr>
      <w:bookmarkStart w:id="246" w:name="_Toc97547038"/>
      <w:r>
        <w:rPr>
          <w:rFonts w:cs="Arial"/>
        </w:rPr>
        <w:t>6.17.3</w:t>
      </w:r>
      <w:r>
        <w:rPr>
          <w:rFonts w:cs="Arial"/>
          <w:lang w:eastAsia="zh-CN"/>
        </w:rPr>
        <w:t>.2</w:t>
      </w:r>
      <w:r>
        <w:rPr>
          <w:rFonts w:cs="Arial"/>
          <w:lang w:eastAsia="zh-CN"/>
        </w:rPr>
        <w:tab/>
        <w:t>Power class 2 Case</w:t>
      </w:r>
      <w:r>
        <w:rPr>
          <w:rFonts w:cs="Arial"/>
          <w:lang w:val="en-US" w:eastAsia="zh-CN"/>
        </w:rPr>
        <w:t xml:space="preserve"> B</w:t>
      </w:r>
      <w:bookmarkEnd w:id="246"/>
    </w:p>
    <w:p w14:paraId="31C94049" w14:textId="79C3466D" w:rsidR="000C163F" w:rsidRDefault="000C163F" w:rsidP="000C163F">
      <w:pPr>
        <w:rPr>
          <w:iCs/>
          <w:lang w:eastAsia="zh-CN"/>
        </w:rPr>
      </w:pPr>
      <w:r>
        <w:rPr>
          <w:iCs/>
          <w:lang w:eastAsia="zh-CN"/>
        </w:rPr>
        <w:t xml:space="preserve">The additional MSD due to intermodulation for PC2 Case B CA_n2-n66-n77 are same as the Case A defined in Table 6.17.3.1-1. </w:t>
      </w:r>
    </w:p>
    <w:p w14:paraId="57459567" w14:textId="4ADEAE62" w:rsidR="00406DF1" w:rsidRPr="004D3578" w:rsidRDefault="00406DF1" w:rsidP="00406DF1">
      <w:pPr>
        <w:pStyle w:val="Heading2"/>
        <w:rPr>
          <w:lang w:eastAsia="zh-CN"/>
        </w:rPr>
      </w:pPr>
      <w:bookmarkStart w:id="247" w:name="_Toc97547039"/>
      <w:r>
        <w:t>6.18</w:t>
      </w:r>
      <w:r w:rsidRPr="004D3578">
        <w:tab/>
      </w:r>
      <w:r>
        <w:rPr>
          <w:lang w:eastAsia="zh-CN"/>
        </w:rPr>
        <w:t>CA_n5-n29-n77</w:t>
      </w:r>
      <w:bookmarkEnd w:id="247"/>
    </w:p>
    <w:p w14:paraId="23817BDE" w14:textId="2CD71AC1" w:rsidR="00406DF1" w:rsidRPr="001043CD" w:rsidRDefault="00406DF1" w:rsidP="00406DF1">
      <w:pPr>
        <w:pStyle w:val="Heading3"/>
        <w:rPr>
          <w:rFonts w:cs="Arial"/>
          <w:szCs w:val="28"/>
          <w:lang w:eastAsia="zh-CN"/>
        </w:rPr>
      </w:pPr>
      <w:bookmarkStart w:id="248" w:name="_Toc97547040"/>
      <w:r>
        <w:rPr>
          <w:rFonts w:cs="Arial"/>
          <w:szCs w:val="28"/>
          <w:lang w:eastAsia="zh-CN"/>
        </w:rPr>
        <w:t>6.18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48"/>
    </w:p>
    <w:p w14:paraId="3979B942" w14:textId="139C0A92" w:rsidR="00406DF1" w:rsidRDefault="00406DF1" w:rsidP="00406DF1">
      <w:pPr>
        <w:pStyle w:val="TH"/>
        <w:rPr>
          <w:lang w:eastAsia="ja-JP"/>
        </w:rPr>
      </w:pPr>
      <w:r>
        <w:rPr>
          <w:lang w:val="en-US"/>
        </w:rPr>
        <w:t>Table 6.18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06DF1" w14:paraId="6DC49B7F"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DC4E901" w14:textId="77777777" w:rsidR="00406DF1" w:rsidRPr="00D776B5" w:rsidRDefault="00406DF1"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2B7E8A" w14:textId="77777777" w:rsidR="00406DF1" w:rsidRPr="00D776B5" w:rsidRDefault="00406DF1"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A2504B" w14:textId="77777777" w:rsidR="00406DF1" w:rsidRPr="00D776B5" w:rsidRDefault="00406DF1"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EF371F" w14:textId="77777777" w:rsidR="00406DF1" w:rsidRPr="00D776B5" w:rsidRDefault="00406DF1"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26CFE" w14:textId="77777777" w:rsidR="00406DF1" w:rsidRPr="00D776B5" w:rsidRDefault="00406DF1"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BBFFC0" w14:textId="77777777" w:rsidR="00406DF1" w:rsidRPr="00D776B5" w:rsidRDefault="00406DF1"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4F3A6C" w14:textId="77777777" w:rsidR="00406DF1" w:rsidRPr="00D776B5" w:rsidRDefault="00406DF1"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811AA0" w14:textId="77777777" w:rsidR="00406DF1" w:rsidRPr="00D776B5" w:rsidRDefault="00406DF1"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73A5B" w14:textId="77777777" w:rsidR="00406DF1" w:rsidRPr="00D776B5" w:rsidRDefault="00406DF1"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B65A73" w14:textId="77777777" w:rsidR="00406DF1" w:rsidRPr="00D776B5" w:rsidRDefault="00406DF1"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B8B9C0" w14:textId="77777777" w:rsidR="00406DF1" w:rsidRPr="00D776B5" w:rsidRDefault="00406DF1"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BB01FE" w14:textId="77777777" w:rsidR="00406DF1" w:rsidRPr="00D776B5" w:rsidRDefault="00406DF1"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48683B" w14:textId="77777777" w:rsidR="00406DF1" w:rsidRPr="00D776B5" w:rsidRDefault="00406DF1"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D37C0C" w14:textId="77777777" w:rsidR="00406DF1" w:rsidRPr="00D776B5" w:rsidRDefault="00406DF1"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4A9F51" w14:textId="77777777" w:rsidR="00406DF1" w:rsidRPr="00D776B5" w:rsidRDefault="00406DF1"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CEC0CA" w14:textId="77777777" w:rsidR="00406DF1" w:rsidRPr="00D776B5" w:rsidRDefault="00406DF1"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C6E178" w14:textId="77777777" w:rsidR="00406DF1" w:rsidRPr="00D776B5" w:rsidRDefault="00406DF1" w:rsidP="00BE1D47">
            <w:pPr>
              <w:pStyle w:val="TAH"/>
            </w:pPr>
            <w:r w:rsidRPr="00D776B5">
              <w:t>Bandwidth combination set</w:t>
            </w:r>
          </w:p>
        </w:tc>
      </w:tr>
      <w:tr w:rsidR="00406DF1" w14:paraId="3B6C1C08"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A8E4E59" w14:textId="77777777" w:rsidR="00406DF1" w:rsidRDefault="00406DF1" w:rsidP="00BE1D47">
            <w:pPr>
              <w:pStyle w:val="TAC"/>
            </w:pPr>
            <w:r w:rsidRPr="00323D1A">
              <w:t>CA_</w:t>
            </w:r>
            <w:r>
              <w:t>n5</w:t>
            </w:r>
            <w:r w:rsidRPr="00323D1A">
              <w:t>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06085DF" w14:textId="77777777" w:rsidR="00406DF1" w:rsidRPr="007A097D" w:rsidRDefault="00406DF1" w:rsidP="00BE1D47">
            <w:pPr>
              <w:pStyle w:val="TAC"/>
              <w:rPr>
                <w:vertAlign w:val="superscript"/>
              </w:rPr>
            </w:pPr>
            <w:r>
              <w:t>CA_n5A-n77A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C982D" w14:textId="77777777" w:rsidR="00406DF1" w:rsidRDefault="00406DF1"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66B9DB" w14:textId="77777777" w:rsidR="00406DF1" w:rsidRDefault="00406DF1"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F4F9A7"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A4625" w14:textId="77777777" w:rsidR="00406DF1" w:rsidRDefault="00406DF1"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01E869" w14:textId="77777777" w:rsidR="00406DF1" w:rsidRDefault="00406DF1"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DDE5B"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83D93"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AEF52F"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1028A"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B2246"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ED5D6"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8E36B4"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56790" w14:textId="77777777" w:rsidR="00406DF1" w:rsidRDefault="00406DF1"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2FDCA" w14:textId="77777777" w:rsidR="00406DF1" w:rsidRDefault="00406DF1"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9FF1F9A" w14:textId="77777777" w:rsidR="00406DF1" w:rsidRDefault="00406DF1" w:rsidP="00BE1D47">
            <w:pPr>
              <w:pStyle w:val="TAC"/>
              <w:rPr>
                <w:lang w:val="en-US" w:eastAsia="zh-CN" w:bidi="ar"/>
              </w:rPr>
            </w:pPr>
            <w:r>
              <w:rPr>
                <w:lang w:val="en-US" w:eastAsia="zh-CN" w:bidi="ar"/>
              </w:rPr>
              <w:t>0</w:t>
            </w:r>
          </w:p>
        </w:tc>
      </w:tr>
      <w:tr w:rsidR="00406DF1" w14:paraId="27EE7DE6"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3D7C2484" w14:textId="77777777" w:rsidR="00406DF1" w:rsidRDefault="00406DF1"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E91ABFA" w14:textId="77777777" w:rsidR="00406DF1" w:rsidRDefault="00406DF1"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F6F5D" w14:textId="77777777" w:rsidR="00406DF1" w:rsidRDefault="00406DF1"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FF895" w14:textId="77777777" w:rsidR="00406DF1" w:rsidRDefault="00406DF1"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05601"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003117"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81931"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9B64D7"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83F49"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08952"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0D24D"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D0A0B2"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1CCDE"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0D3266"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32D0E" w14:textId="77777777" w:rsidR="00406DF1" w:rsidRDefault="00406DF1"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F415D3" w14:textId="77777777" w:rsidR="00406DF1" w:rsidRDefault="00406DF1"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48F63224" w14:textId="77777777" w:rsidR="00406DF1" w:rsidRDefault="00406DF1" w:rsidP="00BE1D47">
            <w:pPr>
              <w:pStyle w:val="TAC"/>
              <w:rPr>
                <w:lang w:val="en-US" w:eastAsia="zh-CN" w:bidi="ar"/>
              </w:rPr>
            </w:pPr>
          </w:p>
        </w:tc>
      </w:tr>
      <w:tr w:rsidR="00406DF1" w14:paraId="48C5F950"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360ACD6" w14:textId="77777777" w:rsidR="00406DF1" w:rsidRDefault="00406DF1"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33DC6" w14:textId="77777777" w:rsidR="00406DF1" w:rsidRDefault="00406DF1"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F598F6" w14:textId="77777777" w:rsidR="00406DF1" w:rsidRDefault="00406DF1"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A12E0"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B2D872"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64251" w14:textId="77777777" w:rsidR="00406DF1" w:rsidRDefault="00406DF1"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CAE58B" w14:textId="77777777" w:rsidR="00406DF1" w:rsidRDefault="00406DF1"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4EBF6" w14:textId="77777777" w:rsidR="00406DF1" w:rsidRDefault="00406DF1"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D1216" w14:textId="77777777" w:rsidR="00406DF1" w:rsidRDefault="00406DF1"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5BA80A" w14:textId="77777777" w:rsidR="00406DF1" w:rsidRDefault="00406DF1"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4A5D7F" w14:textId="77777777" w:rsidR="00406DF1" w:rsidRDefault="00406DF1"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F1D77C" w14:textId="77777777" w:rsidR="00406DF1" w:rsidRDefault="00406DF1"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E47DC0" w14:textId="77777777" w:rsidR="00406DF1" w:rsidRDefault="00406DF1"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B8F017" w14:textId="77777777" w:rsidR="00406DF1" w:rsidRDefault="00406DF1"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DF64D2" w14:textId="77777777" w:rsidR="00406DF1" w:rsidRDefault="00406DF1"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B8430" w14:textId="77777777" w:rsidR="00406DF1" w:rsidRDefault="00406DF1"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AEC3F" w14:textId="77777777" w:rsidR="00406DF1" w:rsidRDefault="00406DF1" w:rsidP="00BE1D47">
            <w:pPr>
              <w:pStyle w:val="TAC"/>
              <w:rPr>
                <w:lang w:val="en-US" w:eastAsia="zh-CN" w:bidi="ar"/>
              </w:rPr>
            </w:pPr>
          </w:p>
        </w:tc>
      </w:tr>
      <w:tr w:rsidR="00406DF1" w14:paraId="337A6295"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DFA5664" w14:textId="77777777" w:rsidR="00406DF1" w:rsidRPr="00E31F8F" w:rsidRDefault="00406DF1" w:rsidP="00BE1D47">
            <w:pPr>
              <w:pStyle w:val="TAC"/>
            </w:pPr>
            <w:r>
              <w:t>CA_n5A-n29A-n77(2A)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7D11C7C" w14:textId="77777777" w:rsidR="00406DF1" w:rsidRDefault="00406DF1" w:rsidP="00BE1D47">
            <w:pPr>
              <w:pStyle w:val="TAC"/>
              <w:rPr>
                <w:color w:val="000000"/>
                <w:lang w:val="en-US" w:eastAsia="zh-CN" w:bidi="ar"/>
              </w:rPr>
            </w:pPr>
            <w:r>
              <w:t>CA_n5A-n77A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E9916" w14:textId="77777777" w:rsidR="00406DF1" w:rsidRDefault="00406DF1"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83CB3E" w14:textId="77777777" w:rsidR="00406DF1" w:rsidRDefault="00406DF1"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18D2E1" w14:textId="77777777" w:rsidR="00406DF1" w:rsidRDefault="00406DF1"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5ED4E8" w14:textId="77777777" w:rsidR="00406DF1" w:rsidRDefault="00406DF1"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1AB9F4" w14:textId="77777777" w:rsidR="00406DF1" w:rsidRDefault="00406DF1"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5C67C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074372"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B355B0"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B22B8"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FC843"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25688"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E6EFC"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46947" w14:textId="77777777" w:rsidR="00406DF1" w:rsidRDefault="00406DF1"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79751" w14:textId="77777777" w:rsidR="00406DF1" w:rsidRDefault="00406DF1"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84E60E" w14:textId="77777777" w:rsidR="00406DF1" w:rsidRDefault="00406DF1" w:rsidP="00BE1D47">
            <w:pPr>
              <w:pStyle w:val="TAC"/>
            </w:pPr>
            <w:r>
              <w:rPr>
                <w:lang w:val="en-US" w:eastAsia="zh-CN" w:bidi="ar"/>
              </w:rPr>
              <w:t>0</w:t>
            </w:r>
          </w:p>
        </w:tc>
      </w:tr>
      <w:tr w:rsidR="00406DF1" w14:paraId="442F902B"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924AA25" w14:textId="77777777" w:rsidR="00406DF1" w:rsidRDefault="00406DF1"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EA03A3E" w14:textId="77777777" w:rsidR="00406DF1" w:rsidRDefault="00406DF1"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E7061C" w14:textId="77777777" w:rsidR="00406DF1" w:rsidRDefault="00406DF1"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232BE" w14:textId="77777777" w:rsidR="00406DF1" w:rsidRDefault="00406DF1"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1834E" w14:textId="77777777" w:rsidR="00406DF1" w:rsidRDefault="00406DF1"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D730D5"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951F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4B455B"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B083DB"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F538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5571D"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BB5EB"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1EF607"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D13578"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FD2F02" w14:textId="77777777" w:rsidR="00406DF1" w:rsidRDefault="00406DF1"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0147A7" w14:textId="77777777" w:rsidR="00406DF1" w:rsidRDefault="00406DF1"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26A908" w14:textId="77777777" w:rsidR="00406DF1" w:rsidRDefault="00406DF1" w:rsidP="00BE1D47">
            <w:pPr>
              <w:jc w:val="center"/>
              <w:rPr>
                <w:rFonts w:ascii="Arial" w:hAnsi="Arial" w:cs="Arial"/>
                <w:color w:val="000000"/>
                <w:sz w:val="18"/>
                <w:szCs w:val="18"/>
              </w:rPr>
            </w:pPr>
          </w:p>
        </w:tc>
      </w:tr>
      <w:tr w:rsidR="00406DF1" w14:paraId="286A5584"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FBA89A0" w14:textId="77777777" w:rsidR="00406DF1" w:rsidRDefault="00406DF1"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3EAE51" w14:textId="77777777" w:rsidR="00406DF1" w:rsidRDefault="00406DF1"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B2488C" w14:textId="77777777" w:rsidR="00406DF1" w:rsidRDefault="00406DF1"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5E4A5" w14:textId="77777777" w:rsidR="00406DF1" w:rsidRDefault="00406DF1"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17A36" w14:textId="77777777" w:rsidR="00406DF1" w:rsidRDefault="00406DF1" w:rsidP="00BE1D47">
            <w:pPr>
              <w:jc w:val="center"/>
              <w:rPr>
                <w:rFonts w:ascii="Arial" w:hAnsi="Arial" w:cs="Arial"/>
                <w:color w:val="000000"/>
                <w:sz w:val="18"/>
                <w:szCs w:val="18"/>
              </w:rPr>
            </w:pPr>
          </w:p>
        </w:tc>
      </w:tr>
      <w:tr w:rsidR="00406DF1" w14:paraId="553A75C0"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5F7203" w14:textId="77777777" w:rsidR="00406DF1" w:rsidRDefault="00406DF1"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72A59462" w14:textId="77777777" w:rsidR="00406DF1" w:rsidRDefault="00406DF1"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3EC43438" w14:textId="77777777" w:rsidR="00406DF1" w:rsidRDefault="00406DF1" w:rsidP="00406DF1">
      <w:pPr>
        <w:rPr>
          <w:sz w:val="16"/>
          <w:szCs w:val="16"/>
          <w:lang w:eastAsia="zh-CN"/>
        </w:rPr>
      </w:pPr>
    </w:p>
    <w:p w14:paraId="081430A6" w14:textId="7D7A6A7B" w:rsidR="00406DF1" w:rsidRPr="001043CD" w:rsidRDefault="00406DF1" w:rsidP="00406DF1">
      <w:pPr>
        <w:pStyle w:val="Heading3"/>
        <w:rPr>
          <w:lang w:val="en-US" w:eastAsia="zh-CN"/>
        </w:rPr>
      </w:pPr>
      <w:bookmarkStart w:id="249" w:name="_Toc97547041"/>
      <w:r>
        <w:rPr>
          <w:lang w:eastAsia="zh-CN"/>
        </w:rPr>
        <w:t>6.18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49"/>
    </w:p>
    <w:p w14:paraId="099AFDCA" w14:textId="1113434C" w:rsidR="00406DF1" w:rsidRDefault="00406DF1" w:rsidP="00406DF1">
      <w:pPr>
        <w:pStyle w:val="TH"/>
        <w:rPr>
          <w:lang w:eastAsia="zh-CN"/>
        </w:rPr>
      </w:pPr>
      <w:r>
        <w:t>Table 6.18.</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06DF1" w:rsidRPr="00530DFD" w14:paraId="6F74DA6B" w14:textId="77777777" w:rsidTr="00BE1D47">
        <w:trPr>
          <w:trHeight w:val="383"/>
          <w:jc w:val="center"/>
        </w:trPr>
        <w:tc>
          <w:tcPr>
            <w:tcW w:w="1679" w:type="dxa"/>
          </w:tcPr>
          <w:p w14:paraId="1A06EBAD" w14:textId="77777777" w:rsidR="00406DF1" w:rsidRPr="00EC6D89" w:rsidRDefault="00406DF1" w:rsidP="00BE1D47">
            <w:pPr>
              <w:pStyle w:val="TAH"/>
              <w:rPr>
                <w:lang w:val="en-US" w:eastAsia="zh-CN"/>
              </w:rPr>
            </w:pPr>
            <w:r w:rsidRPr="00B0188E">
              <w:rPr>
                <w:lang w:val="en-US" w:eastAsia="zh-CN"/>
              </w:rPr>
              <w:t>Uplink CA configuration</w:t>
            </w:r>
          </w:p>
        </w:tc>
        <w:tc>
          <w:tcPr>
            <w:tcW w:w="2045" w:type="dxa"/>
            <w:shd w:val="clear" w:color="auto" w:fill="auto"/>
          </w:tcPr>
          <w:p w14:paraId="168C15A8" w14:textId="77777777" w:rsidR="00406DF1" w:rsidRPr="00530DFD" w:rsidRDefault="00406DF1" w:rsidP="00BE1D47">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n5</w:t>
            </w:r>
            <w:r w:rsidRPr="00EC6D89">
              <w:rPr>
                <w:lang w:val="en-US" w:eastAsia="zh-CN"/>
              </w:rPr>
              <w:t>-n</w:t>
            </w:r>
            <w:r>
              <w:rPr>
                <w:lang w:val="en-US" w:eastAsia="zh-CN"/>
              </w:rPr>
              <w:t>77</w:t>
            </w:r>
          </w:p>
        </w:tc>
        <w:tc>
          <w:tcPr>
            <w:tcW w:w="1641" w:type="dxa"/>
            <w:shd w:val="clear" w:color="auto" w:fill="auto"/>
          </w:tcPr>
          <w:p w14:paraId="17277E4A" w14:textId="77777777" w:rsidR="00406DF1" w:rsidRPr="00530DFD" w:rsidRDefault="00406DF1"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1248F75" w14:textId="77777777" w:rsidR="00406DF1" w:rsidRPr="00530DFD" w:rsidRDefault="00406DF1" w:rsidP="00BE1D47">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52A06CA5" w14:textId="77777777" w:rsidR="00406DF1" w:rsidRPr="00530DFD" w:rsidRDefault="00406DF1"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406DF1" w:rsidRPr="00530DFD" w14:paraId="12C4B8EA" w14:textId="77777777" w:rsidTr="00BE1D47">
        <w:trPr>
          <w:trHeight w:val="192"/>
          <w:jc w:val="center"/>
        </w:trPr>
        <w:tc>
          <w:tcPr>
            <w:tcW w:w="1679" w:type="dxa"/>
            <w:vMerge w:val="restart"/>
            <w:vAlign w:val="center"/>
          </w:tcPr>
          <w:p w14:paraId="70EC2AF6" w14:textId="77777777" w:rsidR="00406DF1" w:rsidRPr="00AE608E" w:rsidRDefault="00406DF1" w:rsidP="00BE1D47">
            <w:pPr>
              <w:pStyle w:val="TAL"/>
              <w:keepNext w:val="0"/>
              <w:widowControl w:val="0"/>
              <w:jc w:val="both"/>
              <w:rPr>
                <w:lang w:eastAsia="zh-CN"/>
              </w:rPr>
            </w:pPr>
            <w:r w:rsidRPr="002C7612">
              <w:rPr>
                <w:rFonts w:cs="Arial"/>
              </w:rPr>
              <w:t>CA_</w:t>
            </w:r>
            <w:r>
              <w:rPr>
                <w:rFonts w:cs="Arial"/>
              </w:rPr>
              <w:t>n5A</w:t>
            </w:r>
            <w:r w:rsidRPr="002C7612">
              <w:rPr>
                <w:rFonts w:cs="Arial"/>
              </w:rPr>
              <w:t>-n</w:t>
            </w:r>
            <w:r>
              <w:rPr>
                <w:rFonts w:cs="Arial"/>
              </w:rPr>
              <w:t>77A</w:t>
            </w:r>
          </w:p>
        </w:tc>
        <w:tc>
          <w:tcPr>
            <w:tcW w:w="2045" w:type="dxa"/>
            <w:shd w:val="clear" w:color="auto" w:fill="auto"/>
          </w:tcPr>
          <w:p w14:paraId="2F391561" w14:textId="77777777" w:rsidR="00406DF1" w:rsidRPr="002C7612" w:rsidRDefault="00406DF1" w:rsidP="00BE1D47">
            <w:pPr>
              <w:pStyle w:val="TAL"/>
              <w:keepNext w:val="0"/>
              <w:widowControl w:val="0"/>
              <w:jc w:val="both"/>
              <w:rPr>
                <w:rFonts w:cs="Arial"/>
              </w:rPr>
            </w:pPr>
            <w:r w:rsidRPr="002C7612">
              <w:rPr>
                <w:rFonts w:cs="Arial"/>
              </w:rPr>
              <w:t>Case a</w:t>
            </w:r>
          </w:p>
        </w:tc>
        <w:tc>
          <w:tcPr>
            <w:tcW w:w="1641" w:type="dxa"/>
            <w:shd w:val="clear" w:color="auto" w:fill="auto"/>
          </w:tcPr>
          <w:p w14:paraId="3BF60760" w14:textId="77777777" w:rsidR="00406DF1" w:rsidRPr="002C7612" w:rsidRDefault="00406DF1" w:rsidP="00BE1D47">
            <w:pPr>
              <w:pStyle w:val="TAL"/>
              <w:keepNext w:val="0"/>
              <w:widowControl w:val="0"/>
              <w:jc w:val="both"/>
              <w:rPr>
                <w:rFonts w:cs="Arial"/>
              </w:rPr>
            </w:pPr>
            <w:r w:rsidRPr="002C7612">
              <w:rPr>
                <w:rFonts w:cs="Arial"/>
              </w:rPr>
              <w:t>26dBm</w:t>
            </w:r>
          </w:p>
        </w:tc>
        <w:tc>
          <w:tcPr>
            <w:tcW w:w="1681" w:type="dxa"/>
            <w:shd w:val="clear" w:color="auto" w:fill="auto"/>
          </w:tcPr>
          <w:p w14:paraId="6885BF3F" w14:textId="77777777" w:rsidR="00406DF1" w:rsidRPr="002C7612" w:rsidRDefault="00406DF1" w:rsidP="00BE1D47">
            <w:pPr>
              <w:pStyle w:val="TAL"/>
              <w:keepNext w:val="0"/>
              <w:widowControl w:val="0"/>
              <w:jc w:val="both"/>
              <w:rPr>
                <w:rFonts w:cs="Arial"/>
              </w:rPr>
            </w:pPr>
            <w:r w:rsidRPr="002C7612">
              <w:rPr>
                <w:rFonts w:cs="Arial"/>
              </w:rPr>
              <w:t>23dBm</w:t>
            </w:r>
          </w:p>
        </w:tc>
        <w:tc>
          <w:tcPr>
            <w:tcW w:w="1660" w:type="dxa"/>
            <w:shd w:val="clear" w:color="auto" w:fill="auto"/>
          </w:tcPr>
          <w:p w14:paraId="6E06B7C3" w14:textId="77777777" w:rsidR="00406DF1" w:rsidRPr="002C7612" w:rsidRDefault="00406DF1" w:rsidP="00BE1D47">
            <w:pPr>
              <w:pStyle w:val="TAL"/>
              <w:keepNext w:val="0"/>
              <w:widowControl w:val="0"/>
              <w:jc w:val="both"/>
              <w:rPr>
                <w:rFonts w:cs="Arial"/>
              </w:rPr>
            </w:pPr>
            <w:r w:rsidRPr="002C7612">
              <w:rPr>
                <w:rFonts w:cs="Arial"/>
              </w:rPr>
              <w:t>23dBm</w:t>
            </w:r>
          </w:p>
        </w:tc>
      </w:tr>
      <w:tr w:rsidR="00406DF1" w:rsidRPr="00530DFD" w14:paraId="614D575C" w14:textId="77777777" w:rsidTr="00BE1D47">
        <w:trPr>
          <w:trHeight w:val="192"/>
          <w:jc w:val="center"/>
        </w:trPr>
        <w:tc>
          <w:tcPr>
            <w:tcW w:w="1679" w:type="dxa"/>
            <w:vMerge/>
          </w:tcPr>
          <w:p w14:paraId="1FF6B344" w14:textId="77777777" w:rsidR="00406DF1" w:rsidRPr="00AE608E" w:rsidRDefault="00406DF1" w:rsidP="00BE1D47">
            <w:pPr>
              <w:pStyle w:val="TAL"/>
              <w:keepNext w:val="0"/>
              <w:widowControl w:val="0"/>
              <w:jc w:val="both"/>
              <w:rPr>
                <w:rFonts w:cs="Arial"/>
                <w:kern w:val="2"/>
                <w:szCs w:val="18"/>
                <w:lang w:val="en-US" w:eastAsia="zh-CN"/>
              </w:rPr>
            </w:pPr>
          </w:p>
        </w:tc>
        <w:tc>
          <w:tcPr>
            <w:tcW w:w="2045" w:type="dxa"/>
            <w:shd w:val="clear" w:color="auto" w:fill="auto"/>
          </w:tcPr>
          <w:p w14:paraId="5647EB67" w14:textId="77777777" w:rsidR="00406DF1" w:rsidRPr="002C7612" w:rsidRDefault="00406DF1" w:rsidP="00BE1D47">
            <w:pPr>
              <w:pStyle w:val="TAL"/>
              <w:keepNext w:val="0"/>
              <w:widowControl w:val="0"/>
              <w:jc w:val="both"/>
              <w:rPr>
                <w:rFonts w:cs="Arial"/>
              </w:rPr>
            </w:pPr>
            <w:r w:rsidRPr="002C7612">
              <w:rPr>
                <w:rFonts w:cs="Arial"/>
              </w:rPr>
              <w:t>Case b</w:t>
            </w:r>
          </w:p>
        </w:tc>
        <w:tc>
          <w:tcPr>
            <w:tcW w:w="1641" w:type="dxa"/>
            <w:shd w:val="clear" w:color="auto" w:fill="auto"/>
          </w:tcPr>
          <w:p w14:paraId="201EB4FF" w14:textId="77777777" w:rsidR="00406DF1" w:rsidRPr="002C7612" w:rsidRDefault="00406DF1" w:rsidP="00BE1D47">
            <w:pPr>
              <w:pStyle w:val="TAL"/>
              <w:keepNext w:val="0"/>
              <w:widowControl w:val="0"/>
              <w:jc w:val="both"/>
              <w:rPr>
                <w:rFonts w:cs="Arial"/>
              </w:rPr>
            </w:pPr>
            <w:r w:rsidRPr="002C7612">
              <w:rPr>
                <w:rFonts w:cs="Arial"/>
              </w:rPr>
              <w:t>26dBm</w:t>
            </w:r>
          </w:p>
        </w:tc>
        <w:tc>
          <w:tcPr>
            <w:tcW w:w="1681" w:type="dxa"/>
            <w:shd w:val="clear" w:color="auto" w:fill="auto"/>
          </w:tcPr>
          <w:p w14:paraId="551267A9" w14:textId="77777777" w:rsidR="00406DF1" w:rsidRPr="002C7612" w:rsidRDefault="00406DF1" w:rsidP="00BE1D47">
            <w:pPr>
              <w:pStyle w:val="TAL"/>
              <w:keepNext w:val="0"/>
              <w:widowControl w:val="0"/>
              <w:jc w:val="both"/>
              <w:rPr>
                <w:rFonts w:cs="Arial"/>
              </w:rPr>
            </w:pPr>
            <w:r w:rsidRPr="002C7612">
              <w:rPr>
                <w:rFonts w:cs="Arial"/>
              </w:rPr>
              <w:t>23dBm</w:t>
            </w:r>
          </w:p>
        </w:tc>
        <w:tc>
          <w:tcPr>
            <w:tcW w:w="1660" w:type="dxa"/>
            <w:shd w:val="clear" w:color="auto" w:fill="auto"/>
          </w:tcPr>
          <w:p w14:paraId="3E1FB41B" w14:textId="77777777" w:rsidR="00406DF1" w:rsidRPr="002C7612" w:rsidRDefault="00406DF1" w:rsidP="00BE1D47">
            <w:pPr>
              <w:pStyle w:val="TAL"/>
              <w:keepNext w:val="0"/>
              <w:widowControl w:val="0"/>
              <w:jc w:val="both"/>
              <w:rPr>
                <w:rFonts w:cs="Arial"/>
              </w:rPr>
            </w:pPr>
            <w:r w:rsidRPr="002C7612">
              <w:rPr>
                <w:rFonts w:cs="Arial"/>
              </w:rPr>
              <w:t>26dBm</w:t>
            </w:r>
          </w:p>
        </w:tc>
      </w:tr>
    </w:tbl>
    <w:p w14:paraId="6F1D3F4F" w14:textId="77777777" w:rsidR="00406DF1" w:rsidRPr="00884AB9" w:rsidRDefault="00406DF1" w:rsidP="00406DF1">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5012A033" w14:textId="248C6E63" w:rsidR="00406DF1" w:rsidRPr="00FD4F24" w:rsidRDefault="00406DF1" w:rsidP="00406DF1">
      <w:pPr>
        <w:pStyle w:val="Heading3"/>
        <w:rPr>
          <w:lang w:eastAsia="zh-CN"/>
        </w:rPr>
      </w:pPr>
      <w:bookmarkStart w:id="250" w:name="_Toc97547042"/>
      <w:r>
        <w:t>6.18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50"/>
    </w:p>
    <w:p w14:paraId="7598B0F2" w14:textId="77777777" w:rsidR="00406DF1" w:rsidRDefault="00406DF1" w:rsidP="00406DF1">
      <w:r>
        <w:t xml:space="preserve">According to the PC3 CA_n5-n77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16</w:t>
      </w:r>
      <w:r w:rsidRPr="00712725">
        <w:rPr>
          <w:lang w:val="en-US" w:eastAsia="zh-CN"/>
        </w:rPr>
        <w:t>-</w:t>
      </w:r>
      <w:r>
        <w:rPr>
          <w:lang w:val="en-US" w:eastAsia="zh-CN"/>
        </w:rPr>
        <w:t>02</w:t>
      </w:r>
      <w:r w:rsidRPr="00712725">
        <w:rPr>
          <w:lang w:val="en-US" w:eastAsia="zh-CN"/>
        </w:rPr>
        <w:t>-</w:t>
      </w:r>
      <w:r>
        <w:rPr>
          <w:lang w:val="en-US" w:eastAsia="zh-CN"/>
        </w:rPr>
        <w:t>00, the following co-existence issues due to dual uplink can be identified as follows:</w:t>
      </w:r>
    </w:p>
    <w:p w14:paraId="7DC92DBE" w14:textId="77777777" w:rsidR="00406DF1" w:rsidRPr="00E76B8F" w:rsidRDefault="00406DF1" w:rsidP="00406DF1">
      <w:pPr>
        <w:pStyle w:val="B1"/>
        <w:rPr>
          <w:color w:val="000000"/>
        </w:rPr>
      </w:pPr>
      <w:r>
        <w:rPr>
          <w:lang w:val="en-US" w:eastAsia="zh-CN"/>
        </w:rPr>
        <w:t>-</w:t>
      </w:r>
      <w:r>
        <w:rPr>
          <w:lang w:val="en-US" w:eastAsia="zh-CN"/>
        </w:rPr>
        <w:tab/>
        <w:t>IMD5 product</w:t>
      </w:r>
      <w:r>
        <w:t xml:space="preserve">s are produced </w:t>
      </w:r>
      <w:r>
        <w:rPr>
          <w:lang w:val="en-US" w:eastAsia="zh-CN"/>
        </w:rPr>
        <w:t xml:space="preserve">by </w:t>
      </w:r>
      <w:r>
        <w:t xml:space="preserve">Band 5 and </w:t>
      </w:r>
      <w:r>
        <w:rPr>
          <w:lang w:eastAsia="zh-CN"/>
        </w:rPr>
        <w:t>n77</w:t>
      </w:r>
      <w:r>
        <w:t xml:space="preserve"> that might fall in Rx of band 29</w:t>
      </w:r>
      <w:r>
        <w:rPr>
          <w:lang w:val="en-US" w:eastAsia="zh-CN"/>
        </w:rPr>
        <w:t>.</w:t>
      </w:r>
    </w:p>
    <w:p w14:paraId="29ECDFB7" w14:textId="77777777" w:rsidR="00406DF1" w:rsidRPr="001D20B4" w:rsidRDefault="00406DF1" w:rsidP="00406DF1">
      <w:pPr>
        <w:rPr>
          <w:lang w:eastAsia="ja-JP"/>
        </w:rPr>
      </w:pPr>
      <w:r>
        <w:rPr>
          <w:lang w:eastAsia="ja-JP"/>
        </w:rPr>
        <w:t xml:space="preserve">There is no need to assess the IMD impact in other Rx bands since those cases are covered in their corresponding </w:t>
      </w:r>
      <w:proofErr w:type="spellStart"/>
      <w:r>
        <w:rPr>
          <w:lang w:eastAsia="ja-JP"/>
        </w:rPr>
        <w:t>fallbacks</w:t>
      </w:r>
      <w:proofErr w:type="spellEnd"/>
      <w:r>
        <w:rPr>
          <w:lang w:eastAsia="ja-JP"/>
        </w:rPr>
        <w:t>.</w:t>
      </w:r>
    </w:p>
    <w:p w14:paraId="7F4F3589" w14:textId="73B5EA47" w:rsidR="00406DF1" w:rsidRDefault="00406DF1" w:rsidP="00406DF1">
      <w:pPr>
        <w:pStyle w:val="Heading4"/>
        <w:tabs>
          <w:tab w:val="left" w:pos="0"/>
        </w:tabs>
        <w:ind w:left="0" w:firstLine="0"/>
        <w:rPr>
          <w:rFonts w:cs="Arial"/>
          <w:szCs w:val="28"/>
          <w:lang w:val="en-US" w:eastAsia="zh-CN"/>
        </w:rPr>
      </w:pPr>
      <w:bookmarkStart w:id="251" w:name="_Toc97547043"/>
      <w:r>
        <w:rPr>
          <w:rFonts w:cs="Arial"/>
        </w:rPr>
        <w:t>6.18.3</w:t>
      </w:r>
      <w:r>
        <w:rPr>
          <w:rFonts w:cs="Arial"/>
          <w:lang w:eastAsia="zh-CN"/>
        </w:rPr>
        <w:t>.1</w:t>
      </w:r>
      <w:r>
        <w:rPr>
          <w:rFonts w:cs="Arial"/>
          <w:lang w:eastAsia="zh-CN"/>
        </w:rPr>
        <w:tab/>
        <w:t>Power class 2 Case</w:t>
      </w:r>
      <w:r>
        <w:rPr>
          <w:rFonts w:cs="Arial"/>
          <w:lang w:val="en-US" w:eastAsia="zh-CN"/>
        </w:rPr>
        <w:t xml:space="preserve"> A</w:t>
      </w:r>
      <w:bookmarkEnd w:id="251"/>
    </w:p>
    <w:p w14:paraId="1CC5C29B" w14:textId="0022FB14" w:rsidR="00406DF1" w:rsidRDefault="00406DF1" w:rsidP="00406DF1">
      <w:pPr>
        <w:rPr>
          <w:iCs/>
          <w:lang w:eastAsia="zh-CN"/>
        </w:rPr>
      </w:pPr>
      <w:r>
        <w:rPr>
          <w:iCs/>
          <w:lang w:eastAsia="zh-CN"/>
        </w:rPr>
        <w:t xml:space="preserve">The additional MSD due to intermodulation for PC2 </w:t>
      </w:r>
      <w:r w:rsidRPr="00E76B8F">
        <w:rPr>
          <w:lang w:eastAsia="ja-JP"/>
        </w:rPr>
        <w:t>CA_n</w:t>
      </w:r>
      <w:r>
        <w:rPr>
          <w:lang w:eastAsia="ja-JP"/>
        </w:rPr>
        <w:t>5</w:t>
      </w:r>
      <w:r w:rsidRPr="00E76B8F">
        <w:rPr>
          <w:lang w:eastAsia="ja-JP"/>
        </w:rPr>
        <w:t xml:space="preserve">-n29-n77 can be re-used from </w:t>
      </w:r>
      <w:r>
        <w:rPr>
          <w:lang w:eastAsia="ja-JP"/>
        </w:rPr>
        <w:t xml:space="preserve">PC2 </w:t>
      </w:r>
      <w:r>
        <w:rPr>
          <w:iCs/>
          <w:lang w:eastAsia="zh-CN"/>
        </w:rPr>
        <w:t>CA_n5-n12-n77 in TR 38.842 and are defined in Table 6.18.3.1-1.</w:t>
      </w:r>
    </w:p>
    <w:p w14:paraId="69C77545" w14:textId="286527A1" w:rsidR="00406DF1" w:rsidRDefault="00406DF1" w:rsidP="00406DF1">
      <w:pPr>
        <w:pStyle w:val="TH"/>
      </w:pPr>
      <w:r w:rsidRPr="00577923">
        <w:t>Ta</w:t>
      </w:r>
      <w:r w:rsidRPr="00577923">
        <w:rPr>
          <w:szCs w:val="22"/>
        </w:rPr>
        <w:t xml:space="preserve">ble </w:t>
      </w:r>
      <w:r>
        <w:rPr>
          <w:szCs w:val="22"/>
          <w:lang w:val="en-US" w:eastAsia="zh-CN"/>
        </w:rPr>
        <w:t>6.18</w:t>
      </w:r>
      <w:r w:rsidRPr="00B81972">
        <w:rPr>
          <w:szCs w:val="22"/>
          <w:lang w:val="en-US" w:eastAsia="zh-CN"/>
        </w:rPr>
        <w:t>.3.1</w:t>
      </w:r>
      <w:r w:rsidRPr="00577923">
        <w:rPr>
          <w:szCs w:val="22"/>
        </w:rPr>
        <w:t xml:space="preserve">-1: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406DF1" w:rsidRPr="00DA6F28" w14:paraId="30A0B374" w14:textId="77777777" w:rsidTr="00BE1D47">
        <w:trPr>
          <w:trHeight w:val="231"/>
          <w:tblHeader/>
          <w:jc w:val="center"/>
        </w:trPr>
        <w:tc>
          <w:tcPr>
            <w:tcW w:w="1738" w:type="dxa"/>
            <w:tcBorders>
              <w:bottom w:val="single" w:sz="4" w:space="0" w:color="auto"/>
            </w:tcBorders>
            <w:vAlign w:val="center"/>
          </w:tcPr>
          <w:p w14:paraId="23EAC46A" w14:textId="77777777" w:rsidR="00406DF1" w:rsidRPr="00DA6F28" w:rsidRDefault="00406DF1" w:rsidP="00BE1D47">
            <w:pPr>
              <w:pStyle w:val="TAH"/>
            </w:pPr>
            <w:r w:rsidRPr="00555E1F">
              <w:t>NR CA band combination</w:t>
            </w:r>
          </w:p>
        </w:tc>
        <w:tc>
          <w:tcPr>
            <w:tcW w:w="1146" w:type="dxa"/>
            <w:tcBorders>
              <w:bottom w:val="single" w:sz="4" w:space="0" w:color="auto"/>
            </w:tcBorders>
            <w:vAlign w:val="center"/>
          </w:tcPr>
          <w:p w14:paraId="007DE304" w14:textId="77777777" w:rsidR="00406DF1" w:rsidRPr="00DA6F28" w:rsidRDefault="00406DF1" w:rsidP="00BE1D47">
            <w:pPr>
              <w:pStyle w:val="TAH"/>
            </w:pPr>
            <w:r w:rsidRPr="00DA6F28">
              <w:t>NR band</w:t>
            </w:r>
          </w:p>
        </w:tc>
        <w:tc>
          <w:tcPr>
            <w:tcW w:w="1160" w:type="dxa"/>
            <w:tcBorders>
              <w:bottom w:val="single" w:sz="4" w:space="0" w:color="auto"/>
            </w:tcBorders>
            <w:vAlign w:val="center"/>
          </w:tcPr>
          <w:p w14:paraId="787AAF05" w14:textId="77777777" w:rsidR="00406DF1" w:rsidRPr="00DA6F28" w:rsidRDefault="00406DF1" w:rsidP="00BE1D47">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15995738" w14:textId="77777777" w:rsidR="00406DF1" w:rsidRPr="00DA6F28" w:rsidRDefault="00406DF1" w:rsidP="00BE1D47">
            <w:pPr>
              <w:pStyle w:val="TAH"/>
            </w:pPr>
            <w:r w:rsidRPr="00DA6F28">
              <w:t xml:space="preserve">UL/DL BW </w:t>
            </w:r>
            <w:r w:rsidRPr="00DA6F28">
              <w:br/>
              <w:t>(MHz)</w:t>
            </w:r>
          </w:p>
        </w:tc>
        <w:tc>
          <w:tcPr>
            <w:tcW w:w="877" w:type="dxa"/>
            <w:tcBorders>
              <w:bottom w:val="single" w:sz="4" w:space="0" w:color="auto"/>
            </w:tcBorders>
            <w:vAlign w:val="center"/>
          </w:tcPr>
          <w:p w14:paraId="36B3BCDC" w14:textId="77777777" w:rsidR="00406DF1" w:rsidRPr="00DA6F28" w:rsidRDefault="00406DF1" w:rsidP="00BE1D47">
            <w:pPr>
              <w:pStyle w:val="TAH"/>
            </w:pPr>
            <w:r w:rsidRPr="00DA6F28">
              <w:t>UL</w:t>
            </w:r>
          </w:p>
          <w:p w14:paraId="286122A2" w14:textId="77777777" w:rsidR="00406DF1" w:rsidRPr="00DA6F28" w:rsidRDefault="00406DF1" w:rsidP="00BE1D47">
            <w:pPr>
              <w:pStyle w:val="TAH"/>
            </w:pPr>
            <w:r w:rsidRPr="00DA6F28">
              <w:t>L</w:t>
            </w:r>
            <w:r w:rsidRPr="00DA6F28">
              <w:rPr>
                <w:vertAlign w:val="subscript"/>
              </w:rPr>
              <w:t>CRB</w:t>
            </w:r>
          </w:p>
        </w:tc>
        <w:tc>
          <w:tcPr>
            <w:tcW w:w="1299" w:type="dxa"/>
            <w:tcBorders>
              <w:bottom w:val="single" w:sz="4" w:space="0" w:color="auto"/>
            </w:tcBorders>
            <w:vAlign w:val="center"/>
          </w:tcPr>
          <w:p w14:paraId="317A6B1B" w14:textId="77777777" w:rsidR="00406DF1" w:rsidRPr="00DA6F28" w:rsidRDefault="00406DF1" w:rsidP="00BE1D47">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406BC4DF" w14:textId="77777777" w:rsidR="00406DF1" w:rsidRPr="00DA6F28" w:rsidRDefault="00406DF1" w:rsidP="00BE1D47">
            <w:pPr>
              <w:pStyle w:val="TAH"/>
            </w:pPr>
            <w:r w:rsidRPr="00DA6F28">
              <w:t xml:space="preserve">MSD </w:t>
            </w:r>
            <w:r w:rsidRPr="00DA6F28">
              <w:br/>
              <w:t>(dB)</w:t>
            </w:r>
          </w:p>
        </w:tc>
        <w:tc>
          <w:tcPr>
            <w:tcW w:w="947" w:type="dxa"/>
            <w:tcBorders>
              <w:bottom w:val="single" w:sz="4" w:space="0" w:color="auto"/>
            </w:tcBorders>
            <w:vAlign w:val="center"/>
          </w:tcPr>
          <w:p w14:paraId="016C8598" w14:textId="77777777" w:rsidR="00406DF1" w:rsidRPr="00DA6F28" w:rsidRDefault="00406DF1" w:rsidP="00BE1D47">
            <w:pPr>
              <w:pStyle w:val="TAH"/>
            </w:pPr>
            <w:r w:rsidRPr="00DA6F28">
              <w:t>Duplex mode</w:t>
            </w:r>
          </w:p>
        </w:tc>
        <w:tc>
          <w:tcPr>
            <w:tcW w:w="947" w:type="dxa"/>
            <w:tcBorders>
              <w:bottom w:val="single" w:sz="4" w:space="0" w:color="auto"/>
            </w:tcBorders>
          </w:tcPr>
          <w:p w14:paraId="3B4DBEE2" w14:textId="77777777" w:rsidR="00406DF1" w:rsidRPr="00DA6F28" w:rsidRDefault="00406DF1" w:rsidP="00BE1D47">
            <w:pPr>
              <w:pStyle w:val="TAH"/>
            </w:pPr>
            <w:r w:rsidRPr="00DA6F28">
              <w:t>IMD order</w:t>
            </w:r>
          </w:p>
        </w:tc>
      </w:tr>
      <w:tr w:rsidR="00406DF1" w:rsidRPr="00DA6F28" w14:paraId="6F3D7D8F" w14:textId="77777777" w:rsidTr="00BE1D47">
        <w:trPr>
          <w:trHeight w:val="22"/>
          <w:jc w:val="center"/>
        </w:trPr>
        <w:tc>
          <w:tcPr>
            <w:tcW w:w="1738" w:type="dxa"/>
            <w:vMerge w:val="restart"/>
          </w:tcPr>
          <w:p w14:paraId="201135CB" w14:textId="77777777" w:rsidR="00406DF1" w:rsidRPr="00DA6F28" w:rsidRDefault="00406DF1" w:rsidP="00BE1D47">
            <w:pPr>
              <w:pStyle w:val="TAC"/>
            </w:pPr>
            <w:r w:rsidRPr="00555E1F">
              <w:t>CA_n5-n29-n77</w:t>
            </w:r>
          </w:p>
        </w:tc>
        <w:tc>
          <w:tcPr>
            <w:tcW w:w="1146" w:type="dxa"/>
            <w:vAlign w:val="center"/>
          </w:tcPr>
          <w:p w14:paraId="4F497F9E" w14:textId="77777777" w:rsidR="00406DF1" w:rsidRPr="00DA6F28" w:rsidRDefault="00406DF1" w:rsidP="00BE1D47">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51B1A631" w14:textId="77777777" w:rsidR="00406DF1" w:rsidRPr="00DA6F28" w:rsidRDefault="00406DF1" w:rsidP="00BE1D47">
            <w:pPr>
              <w:pStyle w:val="TAC"/>
            </w:pPr>
            <w:r w:rsidRPr="00DA6F28">
              <w:t>835</w:t>
            </w:r>
          </w:p>
        </w:tc>
        <w:tc>
          <w:tcPr>
            <w:tcW w:w="746" w:type="dxa"/>
          </w:tcPr>
          <w:p w14:paraId="27417ED1" w14:textId="77777777" w:rsidR="00406DF1" w:rsidRPr="00DA6F28" w:rsidRDefault="00406DF1" w:rsidP="00BE1D47">
            <w:pPr>
              <w:pStyle w:val="TAC"/>
            </w:pPr>
            <w:r w:rsidRPr="00DA6F28">
              <w:t>5</w:t>
            </w:r>
          </w:p>
        </w:tc>
        <w:tc>
          <w:tcPr>
            <w:tcW w:w="877" w:type="dxa"/>
          </w:tcPr>
          <w:p w14:paraId="16AAE9AD" w14:textId="77777777" w:rsidR="00406DF1" w:rsidRPr="00DA6F28" w:rsidRDefault="00406DF1" w:rsidP="00BE1D47">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35D34BD8" w14:textId="77777777" w:rsidR="00406DF1" w:rsidRPr="00DA6F28" w:rsidRDefault="00406DF1" w:rsidP="00BE1D47">
            <w:pPr>
              <w:pStyle w:val="TAC"/>
            </w:pPr>
            <w:r w:rsidRPr="00DA6F28">
              <w:t>880</w:t>
            </w:r>
          </w:p>
        </w:tc>
        <w:tc>
          <w:tcPr>
            <w:tcW w:w="634" w:type="dxa"/>
          </w:tcPr>
          <w:p w14:paraId="06116794" w14:textId="77777777" w:rsidR="00406DF1" w:rsidRPr="00DA6F28" w:rsidRDefault="00406DF1" w:rsidP="00BE1D47">
            <w:pPr>
              <w:pStyle w:val="TAC"/>
            </w:pPr>
            <w:r w:rsidRPr="00DA6F28">
              <w:t>N/A</w:t>
            </w:r>
          </w:p>
        </w:tc>
        <w:tc>
          <w:tcPr>
            <w:tcW w:w="947" w:type="dxa"/>
          </w:tcPr>
          <w:p w14:paraId="64BF3E87" w14:textId="77777777" w:rsidR="00406DF1" w:rsidRPr="00DA6F28" w:rsidRDefault="00406DF1" w:rsidP="00BE1D47">
            <w:pPr>
              <w:pStyle w:val="TAC"/>
            </w:pPr>
            <w:r w:rsidRPr="00DA6F28">
              <w:t>FDD</w:t>
            </w:r>
          </w:p>
        </w:tc>
        <w:tc>
          <w:tcPr>
            <w:tcW w:w="947" w:type="dxa"/>
            <w:vAlign w:val="center"/>
          </w:tcPr>
          <w:p w14:paraId="17CEAFDD" w14:textId="77777777" w:rsidR="00406DF1" w:rsidRPr="00DA6F28" w:rsidRDefault="00406DF1" w:rsidP="00BE1D47">
            <w:pPr>
              <w:pStyle w:val="TAC"/>
            </w:pPr>
            <w:r w:rsidRPr="00DA6F28">
              <w:t>N/A</w:t>
            </w:r>
          </w:p>
        </w:tc>
      </w:tr>
      <w:tr w:rsidR="00406DF1" w:rsidRPr="00DA6F28" w14:paraId="0C65F58F" w14:textId="77777777" w:rsidTr="00BE1D47">
        <w:trPr>
          <w:trHeight w:val="22"/>
          <w:jc w:val="center"/>
        </w:trPr>
        <w:tc>
          <w:tcPr>
            <w:tcW w:w="1738" w:type="dxa"/>
            <w:vMerge/>
          </w:tcPr>
          <w:p w14:paraId="2506D3B5" w14:textId="77777777" w:rsidR="00406DF1" w:rsidRPr="00DA6F28" w:rsidRDefault="00406DF1" w:rsidP="00BE1D47">
            <w:pPr>
              <w:pStyle w:val="TAC"/>
            </w:pPr>
          </w:p>
        </w:tc>
        <w:tc>
          <w:tcPr>
            <w:tcW w:w="1146" w:type="dxa"/>
            <w:vAlign w:val="center"/>
          </w:tcPr>
          <w:p w14:paraId="11F48ADE" w14:textId="77777777" w:rsidR="00406DF1" w:rsidRPr="00DA6F28" w:rsidRDefault="00406DF1" w:rsidP="00BE1D47">
            <w:pPr>
              <w:pStyle w:val="TAC"/>
            </w:pPr>
            <w:r w:rsidRPr="00DA6F28">
              <w:t>n</w:t>
            </w:r>
            <w:r>
              <w:t>29</w:t>
            </w:r>
          </w:p>
        </w:tc>
        <w:tc>
          <w:tcPr>
            <w:tcW w:w="1160" w:type="dxa"/>
            <w:tcBorders>
              <w:top w:val="single" w:sz="4" w:space="0" w:color="auto"/>
              <w:left w:val="single" w:sz="4" w:space="0" w:color="auto"/>
              <w:bottom w:val="single" w:sz="4" w:space="0" w:color="auto"/>
              <w:right w:val="single" w:sz="4" w:space="0" w:color="auto"/>
            </w:tcBorders>
            <w:vAlign w:val="center"/>
          </w:tcPr>
          <w:p w14:paraId="6D801E65" w14:textId="77777777" w:rsidR="00406DF1" w:rsidRPr="00DA6F28" w:rsidRDefault="00406DF1" w:rsidP="00BE1D47">
            <w:pPr>
              <w:pStyle w:val="TAC"/>
            </w:pPr>
            <w:r>
              <w:t>N/A</w:t>
            </w:r>
          </w:p>
        </w:tc>
        <w:tc>
          <w:tcPr>
            <w:tcW w:w="746" w:type="dxa"/>
          </w:tcPr>
          <w:p w14:paraId="671AE7EC" w14:textId="77777777" w:rsidR="00406DF1" w:rsidRPr="00DA6F28" w:rsidRDefault="00406DF1" w:rsidP="00BE1D47">
            <w:pPr>
              <w:pStyle w:val="TAC"/>
            </w:pPr>
            <w:r w:rsidRPr="00DA6F28">
              <w:t>5</w:t>
            </w:r>
          </w:p>
        </w:tc>
        <w:tc>
          <w:tcPr>
            <w:tcW w:w="877" w:type="dxa"/>
          </w:tcPr>
          <w:p w14:paraId="0E4043D8" w14:textId="77777777" w:rsidR="00406DF1" w:rsidRPr="00DA6F28" w:rsidRDefault="00406DF1" w:rsidP="00BE1D47">
            <w:pPr>
              <w:pStyle w:val="TAC"/>
            </w:pPr>
            <w:r>
              <w:t>N/A</w:t>
            </w:r>
          </w:p>
        </w:tc>
        <w:tc>
          <w:tcPr>
            <w:tcW w:w="1299" w:type="dxa"/>
            <w:tcBorders>
              <w:top w:val="single" w:sz="4" w:space="0" w:color="auto"/>
              <w:left w:val="single" w:sz="4" w:space="0" w:color="auto"/>
              <w:bottom w:val="single" w:sz="4" w:space="0" w:color="auto"/>
              <w:right w:val="single" w:sz="4" w:space="0" w:color="auto"/>
            </w:tcBorders>
            <w:vAlign w:val="center"/>
          </w:tcPr>
          <w:p w14:paraId="527779A7" w14:textId="77777777" w:rsidR="00406DF1" w:rsidRPr="00DA6F28" w:rsidRDefault="00406DF1" w:rsidP="00BE1D47">
            <w:pPr>
              <w:pStyle w:val="TAC"/>
            </w:pPr>
            <w:r>
              <w:t>722</w:t>
            </w:r>
          </w:p>
        </w:tc>
        <w:tc>
          <w:tcPr>
            <w:tcW w:w="634" w:type="dxa"/>
          </w:tcPr>
          <w:p w14:paraId="4C82E0BF" w14:textId="77777777" w:rsidR="00406DF1" w:rsidRPr="00DA6F28" w:rsidRDefault="00406DF1" w:rsidP="00BE1D47">
            <w:pPr>
              <w:pStyle w:val="TAC"/>
            </w:pPr>
            <w:r w:rsidRPr="00DA6F28">
              <w:t>14.9</w:t>
            </w:r>
          </w:p>
        </w:tc>
        <w:tc>
          <w:tcPr>
            <w:tcW w:w="947" w:type="dxa"/>
          </w:tcPr>
          <w:p w14:paraId="53F4DA80" w14:textId="77777777" w:rsidR="00406DF1" w:rsidRPr="00DA6F28" w:rsidRDefault="00406DF1" w:rsidP="00BE1D47">
            <w:pPr>
              <w:pStyle w:val="TAC"/>
            </w:pPr>
            <w:r w:rsidRPr="00DA6F28">
              <w:t>FDD</w:t>
            </w:r>
          </w:p>
        </w:tc>
        <w:tc>
          <w:tcPr>
            <w:tcW w:w="947" w:type="dxa"/>
            <w:vAlign w:val="center"/>
          </w:tcPr>
          <w:p w14:paraId="736F358A" w14:textId="77777777" w:rsidR="00406DF1" w:rsidRPr="00DA6F28" w:rsidRDefault="00406DF1" w:rsidP="00BE1D47">
            <w:pPr>
              <w:pStyle w:val="TAC"/>
              <w:rPr>
                <w:vertAlign w:val="superscript"/>
              </w:rPr>
            </w:pPr>
            <w:r w:rsidRPr="00DA6F28">
              <w:t>IMD5</w:t>
            </w:r>
            <w:r>
              <w:rPr>
                <w:vertAlign w:val="superscript"/>
              </w:rPr>
              <w:t>5</w:t>
            </w:r>
          </w:p>
        </w:tc>
      </w:tr>
      <w:tr w:rsidR="00406DF1" w:rsidRPr="00DA6F28" w14:paraId="470E8B92" w14:textId="77777777" w:rsidTr="00BE1D47">
        <w:trPr>
          <w:trHeight w:val="22"/>
          <w:jc w:val="center"/>
        </w:trPr>
        <w:tc>
          <w:tcPr>
            <w:tcW w:w="1738" w:type="dxa"/>
            <w:vMerge/>
          </w:tcPr>
          <w:p w14:paraId="3E8A1D55" w14:textId="77777777" w:rsidR="00406DF1" w:rsidRPr="00DA6F28" w:rsidRDefault="00406DF1" w:rsidP="00BE1D47">
            <w:pPr>
              <w:pStyle w:val="TAC"/>
            </w:pPr>
          </w:p>
        </w:tc>
        <w:tc>
          <w:tcPr>
            <w:tcW w:w="1146" w:type="dxa"/>
            <w:vAlign w:val="center"/>
          </w:tcPr>
          <w:p w14:paraId="53940A10" w14:textId="77777777" w:rsidR="00406DF1" w:rsidRPr="00DA6F28" w:rsidRDefault="00406DF1" w:rsidP="00BE1D47">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7152ECE3" w14:textId="77777777" w:rsidR="00406DF1" w:rsidRPr="00DA6F28" w:rsidRDefault="00406DF1" w:rsidP="00BE1D47">
            <w:pPr>
              <w:pStyle w:val="TAC"/>
            </w:pPr>
            <w:r w:rsidRPr="00DA6F28">
              <w:t>40</w:t>
            </w:r>
            <w:r>
              <w:t>62</w:t>
            </w:r>
          </w:p>
        </w:tc>
        <w:tc>
          <w:tcPr>
            <w:tcW w:w="746" w:type="dxa"/>
          </w:tcPr>
          <w:p w14:paraId="1556C1F2" w14:textId="77777777" w:rsidR="00406DF1" w:rsidRPr="00DA6F28" w:rsidRDefault="00406DF1" w:rsidP="00BE1D47">
            <w:pPr>
              <w:pStyle w:val="TAC"/>
            </w:pPr>
            <w:r w:rsidRPr="00DA6F28">
              <w:t>10</w:t>
            </w:r>
          </w:p>
        </w:tc>
        <w:tc>
          <w:tcPr>
            <w:tcW w:w="877" w:type="dxa"/>
          </w:tcPr>
          <w:p w14:paraId="3C5B0F98" w14:textId="77777777" w:rsidR="00406DF1" w:rsidRPr="00DA6F28" w:rsidRDefault="00406DF1" w:rsidP="00BE1D47">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C721A48" w14:textId="77777777" w:rsidR="00406DF1" w:rsidRPr="00DA6F28" w:rsidRDefault="00406DF1" w:rsidP="00BE1D47">
            <w:pPr>
              <w:pStyle w:val="TAC"/>
            </w:pPr>
            <w:r w:rsidRPr="00DA6F28">
              <w:t>40</w:t>
            </w:r>
            <w:r>
              <w:t>62</w:t>
            </w:r>
          </w:p>
        </w:tc>
        <w:tc>
          <w:tcPr>
            <w:tcW w:w="634" w:type="dxa"/>
          </w:tcPr>
          <w:p w14:paraId="1066EA64" w14:textId="77777777" w:rsidR="00406DF1" w:rsidRPr="00DA6F28" w:rsidRDefault="00406DF1" w:rsidP="00BE1D47">
            <w:pPr>
              <w:pStyle w:val="TAC"/>
            </w:pPr>
            <w:r w:rsidRPr="00DA6F28">
              <w:t>N/A</w:t>
            </w:r>
          </w:p>
        </w:tc>
        <w:tc>
          <w:tcPr>
            <w:tcW w:w="947" w:type="dxa"/>
          </w:tcPr>
          <w:p w14:paraId="573AB493" w14:textId="77777777" w:rsidR="00406DF1" w:rsidRPr="00DA6F28" w:rsidRDefault="00406DF1" w:rsidP="00BE1D47">
            <w:pPr>
              <w:pStyle w:val="TAC"/>
            </w:pPr>
            <w:r w:rsidRPr="00DA6F28">
              <w:t>TDD</w:t>
            </w:r>
          </w:p>
        </w:tc>
        <w:tc>
          <w:tcPr>
            <w:tcW w:w="947" w:type="dxa"/>
            <w:vAlign w:val="center"/>
          </w:tcPr>
          <w:p w14:paraId="022E58BA" w14:textId="77777777" w:rsidR="00406DF1" w:rsidRPr="00DA6F28" w:rsidRDefault="00406DF1" w:rsidP="00BE1D47">
            <w:pPr>
              <w:pStyle w:val="TAC"/>
            </w:pPr>
            <w:r w:rsidRPr="00DA6F28">
              <w:t>N/A</w:t>
            </w:r>
          </w:p>
        </w:tc>
      </w:tr>
      <w:tr w:rsidR="00406DF1" w14:paraId="5AC89188" w14:textId="77777777" w:rsidTr="00BE1D47">
        <w:trPr>
          <w:trHeight w:val="22"/>
          <w:jc w:val="center"/>
        </w:trPr>
        <w:tc>
          <w:tcPr>
            <w:tcW w:w="9494" w:type="dxa"/>
            <w:gridSpan w:val="9"/>
          </w:tcPr>
          <w:p w14:paraId="140D3C22" w14:textId="77777777" w:rsidR="00406DF1" w:rsidRPr="00371B0F" w:rsidRDefault="00406DF1" w:rsidP="00BE1D47">
            <w:pPr>
              <w:pStyle w:val="TAN"/>
            </w:pPr>
            <w:r w:rsidRPr="00DA6F28">
              <w:t xml:space="preserve">NOTE </w:t>
            </w:r>
            <w:r>
              <w:rPr>
                <w:lang w:val="en-US" w:eastAsia="zh-CN"/>
              </w:rPr>
              <w:t>5</w:t>
            </w:r>
            <w:r w:rsidRPr="00DA6F28">
              <w:t>:</w:t>
            </w:r>
            <w:r w:rsidRPr="00DA6F28">
              <w:tab/>
            </w:r>
            <w:r w:rsidRPr="00DA6F28">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p>
        </w:tc>
      </w:tr>
    </w:tbl>
    <w:p w14:paraId="5B83FC8D" w14:textId="77777777" w:rsidR="00406DF1" w:rsidRDefault="00406DF1" w:rsidP="00406DF1"/>
    <w:p w14:paraId="717C8782" w14:textId="177B49B4" w:rsidR="00406DF1" w:rsidRDefault="00406DF1" w:rsidP="00406DF1">
      <w:pPr>
        <w:pStyle w:val="Heading4"/>
        <w:tabs>
          <w:tab w:val="left" w:pos="0"/>
        </w:tabs>
        <w:ind w:left="0" w:firstLine="0"/>
        <w:rPr>
          <w:rFonts w:cs="Arial"/>
          <w:lang w:val="en-US" w:eastAsia="zh-CN"/>
        </w:rPr>
      </w:pPr>
      <w:bookmarkStart w:id="252" w:name="_Toc97547044"/>
      <w:r>
        <w:rPr>
          <w:rFonts w:cs="Arial"/>
        </w:rPr>
        <w:t>6.18.3</w:t>
      </w:r>
      <w:r>
        <w:rPr>
          <w:rFonts w:cs="Arial"/>
          <w:lang w:eastAsia="zh-CN"/>
        </w:rPr>
        <w:t>.2</w:t>
      </w:r>
      <w:r>
        <w:rPr>
          <w:rFonts w:cs="Arial"/>
          <w:lang w:eastAsia="zh-CN"/>
        </w:rPr>
        <w:tab/>
        <w:t>Power class 2 Case</w:t>
      </w:r>
      <w:r>
        <w:rPr>
          <w:rFonts w:cs="Arial"/>
          <w:lang w:val="en-US" w:eastAsia="zh-CN"/>
        </w:rPr>
        <w:t xml:space="preserve"> B</w:t>
      </w:r>
      <w:bookmarkEnd w:id="252"/>
    </w:p>
    <w:p w14:paraId="516781B5" w14:textId="7BB1515A" w:rsidR="00406DF1" w:rsidRDefault="00406DF1" w:rsidP="00406DF1">
      <w:pPr>
        <w:rPr>
          <w:iCs/>
          <w:lang w:eastAsia="zh-CN"/>
        </w:rPr>
      </w:pPr>
      <w:r>
        <w:rPr>
          <w:iCs/>
          <w:lang w:eastAsia="zh-CN"/>
        </w:rPr>
        <w:t xml:space="preserve">The additional MSD due to intermodulation for PC2 Case B CA_n5-n29-n77 are same as the Case A defined in Table 6.18.3.1-1. </w:t>
      </w:r>
    </w:p>
    <w:p w14:paraId="631F3C68" w14:textId="2C87E509" w:rsidR="007161C0" w:rsidRPr="004D3578" w:rsidRDefault="007161C0" w:rsidP="007161C0">
      <w:pPr>
        <w:pStyle w:val="Heading2"/>
        <w:rPr>
          <w:lang w:eastAsia="zh-CN"/>
        </w:rPr>
      </w:pPr>
      <w:bookmarkStart w:id="253" w:name="_Toc97547045"/>
      <w:r>
        <w:t>6.19</w:t>
      </w:r>
      <w:r w:rsidRPr="004D3578">
        <w:tab/>
      </w:r>
      <w:r>
        <w:rPr>
          <w:lang w:eastAsia="zh-CN"/>
        </w:rPr>
        <w:t>CA_n5-n66-n77</w:t>
      </w:r>
      <w:bookmarkEnd w:id="253"/>
    </w:p>
    <w:p w14:paraId="405D5938" w14:textId="2FDEB7B6" w:rsidR="007161C0" w:rsidRPr="001043CD" w:rsidRDefault="007161C0" w:rsidP="007161C0">
      <w:pPr>
        <w:pStyle w:val="Heading3"/>
        <w:rPr>
          <w:rFonts w:cs="Arial"/>
          <w:szCs w:val="28"/>
          <w:lang w:eastAsia="zh-CN"/>
        </w:rPr>
      </w:pPr>
      <w:bookmarkStart w:id="254" w:name="_Toc97547046"/>
      <w:r>
        <w:rPr>
          <w:rFonts w:cs="Arial"/>
          <w:szCs w:val="28"/>
          <w:lang w:eastAsia="zh-CN"/>
        </w:rPr>
        <w:t>6.19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54"/>
    </w:p>
    <w:p w14:paraId="58348159" w14:textId="3268CD3B" w:rsidR="007161C0" w:rsidRDefault="007161C0" w:rsidP="007161C0">
      <w:pPr>
        <w:pStyle w:val="TH"/>
        <w:rPr>
          <w:lang w:eastAsia="ja-JP"/>
        </w:rPr>
      </w:pPr>
      <w:r>
        <w:rPr>
          <w:lang w:val="en-US"/>
        </w:rPr>
        <w:t>Table 6.19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7161C0" w14:paraId="3270F2A2"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1532286" w14:textId="77777777" w:rsidR="007161C0" w:rsidRPr="00D776B5" w:rsidRDefault="007161C0"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605DCD" w14:textId="77777777" w:rsidR="007161C0" w:rsidRPr="00D776B5" w:rsidRDefault="007161C0"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B4356" w14:textId="77777777" w:rsidR="007161C0" w:rsidRPr="00D776B5" w:rsidRDefault="007161C0"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3071F" w14:textId="77777777" w:rsidR="007161C0" w:rsidRPr="00D776B5" w:rsidRDefault="007161C0"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44F1AD" w14:textId="77777777" w:rsidR="007161C0" w:rsidRPr="00D776B5" w:rsidRDefault="007161C0"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84348" w14:textId="77777777" w:rsidR="007161C0" w:rsidRPr="00D776B5" w:rsidRDefault="007161C0"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39D4EF" w14:textId="77777777" w:rsidR="007161C0" w:rsidRPr="00D776B5" w:rsidRDefault="007161C0"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A9C02" w14:textId="77777777" w:rsidR="007161C0" w:rsidRPr="00D776B5" w:rsidRDefault="007161C0"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2FD8A2" w14:textId="77777777" w:rsidR="007161C0" w:rsidRPr="00D776B5" w:rsidRDefault="007161C0"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6ABDF" w14:textId="77777777" w:rsidR="007161C0" w:rsidRPr="00D776B5" w:rsidRDefault="007161C0"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4C6EDD" w14:textId="77777777" w:rsidR="007161C0" w:rsidRPr="00D776B5" w:rsidRDefault="007161C0"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4600DC" w14:textId="77777777" w:rsidR="007161C0" w:rsidRPr="00D776B5" w:rsidRDefault="007161C0"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BB30A" w14:textId="77777777" w:rsidR="007161C0" w:rsidRPr="00D776B5" w:rsidRDefault="007161C0"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06C8A" w14:textId="77777777" w:rsidR="007161C0" w:rsidRPr="00D776B5" w:rsidRDefault="007161C0"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C09ECE" w14:textId="77777777" w:rsidR="007161C0" w:rsidRPr="00D776B5" w:rsidRDefault="007161C0"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993946" w14:textId="77777777" w:rsidR="007161C0" w:rsidRPr="00D776B5" w:rsidRDefault="007161C0"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716C2" w14:textId="77777777" w:rsidR="007161C0" w:rsidRPr="00D776B5" w:rsidRDefault="007161C0" w:rsidP="00BE1D47">
            <w:pPr>
              <w:pStyle w:val="TAH"/>
            </w:pPr>
            <w:r w:rsidRPr="00D776B5">
              <w:t>Bandwidth combination set</w:t>
            </w:r>
          </w:p>
        </w:tc>
      </w:tr>
      <w:tr w:rsidR="007161C0" w14:paraId="6806B2A5"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21908BE" w14:textId="77777777" w:rsidR="007161C0" w:rsidRDefault="007161C0" w:rsidP="00BE1D47">
            <w:pPr>
              <w:pStyle w:val="TAC"/>
            </w:pPr>
            <w:r w:rsidRPr="00323D1A">
              <w:t>CA_</w:t>
            </w:r>
            <w:r>
              <w:t>n5</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5713D57" w14:textId="77777777" w:rsidR="007161C0" w:rsidRDefault="007161C0" w:rsidP="00BE1D47">
            <w:pPr>
              <w:pStyle w:val="TAC"/>
            </w:pPr>
            <w:r>
              <w:t>CA_n5A-n77A</w:t>
            </w:r>
            <w:r>
              <w:rPr>
                <w:vertAlign w:val="superscript"/>
              </w:rPr>
              <w:t>7</w:t>
            </w:r>
          </w:p>
          <w:p w14:paraId="644ADDB0" w14:textId="77777777" w:rsidR="007161C0" w:rsidRPr="007A097D" w:rsidRDefault="007161C0" w:rsidP="00BE1D47">
            <w:pPr>
              <w:pStyle w:val="TAC"/>
              <w:rPr>
                <w:vertAlign w:val="superscript"/>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2793C9" w14:textId="77777777" w:rsidR="007161C0" w:rsidRDefault="007161C0"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D609C" w14:textId="77777777" w:rsidR="007161C0" w:rsidRDefault="007161C0"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500B4C" w14:textId="77777777" w:rsidR="007161C0" w:rsidRDefault="007161C0"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E5F85" w14:textId="77777777" w:rsidR="007161C0" w:rsidRDefault="007161C0"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331D00" w14:textId="77777777" w:rsidR="007161C0" w:rsidRDefault="007161C0"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EC5EDF"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0061A3"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AE6EC7"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DC837C"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AD18EB"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A1C64B"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40D355"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84489" w14:textId="77777777" w:rsidR="007161C0" w:rsidRDefault="007161C0"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6A21C0" w14:textId="77777777" w:rsidR="007161C0" w:rsidRDefault="007161C0"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F9D7E64" w14:textId="77777777" w:rsidR="007161C0" w:rsidRDefault="007161C0" w:rsidP="00BE1D47">
            <w:pPr>
              <w:pStyle w:val="TAC"/>
              <w:rPr>
                <w:lang w:val="en-US" w:eastAsia="zh-CN" w:bidi="ar"/>
              </w:rPr>
            </w:pPr>
            <w:r>
              <w:rPr>
                <w:lang w:val="en-US" w:eastAsia="zh-CN" w:bidi="ar"/>
              </w:rPr>
              <w:t>0</w:t>
            </w:r>
          </w:p>
        </w:tc>
      </w:tr>
      <w:tr w:rsidR="007161C0" w14:paraId="584879CA"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400487E" w14:textId="77777777" w:rsidR="007161C0" w:rsidRDefault="007161C0"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9EA00D5" w14:textId="77777777" w:rsidR="007161C0" w:rsidRDefault="007161C0"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EDD46" w14:textId="77777777" w:rsidR="007161C0" w:rsidRDefault="007161C0"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EB7D81" w14:textId="77777777" w:rsidR="007161C0" w:rsidRDefault="007161C0"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3A84BE" w14:textId="77777777" w:rsidR="007161C0" w:rsidRDefault="007161C0"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366C8" w14:textId="77777777" w:rsidR="007161C0" w:rsidRDefault="007161C0"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AE6F0" w14:textId="77777777" w:rsidR="007161C0" w:rsidRDefault="007161C0"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A6EAF" w14:textId="77777777" w:rsidR="007161C0" w:rsidRDefault="007161C0"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52630" w14:textId="77777777" w:rsidR="007161C0" w:rsidRDefault="007161C0"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96C798" w14:textId="77777777" w:rsidR="007161C0" w:rsidRDefault="007161C0"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3E8FD"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DF26D"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0A0223"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00B795"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F91D1" w14:textId="77777777" w:rsidR="007161C0" w:rsidRDefault="007161C0"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9CBBB" w14:textId="77777777" w:rsidR="007161C0" w:rsidRDefault="007161C0"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46697F61" w14:textId="77777777" w:rsidR="007161C0" w:rsidRDefault="007161C0" w:rsidP="00BE1D47">
            <w:pPr>
              <w:pStyle w:val="TAC"/>
              <w:rPr>
                <w:lang w:val="en-US" w:eastAsia="zh-CN" w:bidi="ar"/>
              </w:rPr>
            </w:pPr>
          </w:p>
        </w:tc>
      </w:tr>
      <w:tr w:rsidR="007161C0" w14:paraId="72C21116"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F751425" w14:textId="77777777" w:rsidR="007161C0" w:rsidRDefault="007161C0"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92C081" w14:textId="77777777" w:rsidR="007161C0" w:rsidRDefault="007161C0"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018D1" w14:textId="77777777" w:rsidR="007161C0" w:rsidRDefault="007161C0"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F4B875"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532A1" w14:textId="77777777" w:rsidR="007161C0" w:rsidRDefault="007161C0"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400F6" w14:textId="77777777" w:rsidR="007161C0" w:rsidRDefault="007161C0"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25B93B" w14:textId="77777777" w:rsidR="007161C0" w:rsidRDefault="007161C0"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3FDA6F" w14:textId="77777777" w:rsidR="007161C0" w:rsidRDefault="007161C0"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ABB188" w14:textId="77777777" w:rsidR="007161C0" w:rsidRDefault="007161C0"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6AD1B" w14:textId="77777777" w:rsidR="007161C0" w:rsidRDefault="007161C0"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BEAEE" w14:textId="77777777" w:rsidR="007161C0" w:rsidRDefault="007161C0"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08BB2" w14:textId="77777777" w:rsidR="007161C0" w:rsidRDefault="007161C0"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1C0055" w14:textId="77777777" w:rsidR="007161C0" w:rsidRDefault="007161C0"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45A075" w14:textId="77777777" w:rsidR="007161C0" w:rsidRDefault="007161C0"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991C8" w14:textId="77777777" w:rsidR="007161C0" w:rsidRDefault="007161C0"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CA6101" w14:textId="77777777" w:rsidR="007161C0" w:rsidRDefault="007161C0"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81172" w14:textId="77777777" w:rsidR="007161C0" w:rsidRDefault="007161C0" w:rsidP="00BE1D47">
            <w:pPr>
              <w:pStyle w:val="TAC"/>
              <w:rPr>
                <w:lang w:val="en-US" w:eastAsia="zh-CN" w:bidi="ar"/>
              </w:rPr>
            </w:pPr>
          </w:p>
        </w:tc>
      </w:tr>
      <w:tr w:rsidR="007161C0" w14:paraId="3E840904"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A166E8F" w14:textId="77777777" w:rsidR="007161C0" w:rsidRDefault="007161C0" w:rsidP="00BE1D47">
            <w:pPr>
              <w:pStyle w:val="TAC"/>
            </w:pPr>
            <w:r w:rsidRPr="00374B79">
              <w:t>CA_</w:t>
            </w:r>
            <w:r>
              <w:t>n5</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99C1746" w14:textId="77777777" w:rsidR="007161C0" w:rsidRDefault="007161C0" w:rsidP="00BE1D47">
            <w:pPr>
              <w:pStyle w:val="TAC"/>
            </w:pPr>
            <w:r>
              <w:t>CA_n5A-n77A</w:t>
            </w:r>
            <w:r>
              <w:rPr>
                <w:vertAlign w:val="superscript"/>
              </w:rPr>
              <w:t>7</w:t>
            </w:r>
          </w:p>
          <w:p w14:paraId="2435C288" w14:textId="77777777" w:rsidR="007161C0" w:rsidRDefault="007161C0" w:rsidP="00BE1D47">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496AD" w14:textId="77777777" w:rsidR="007161C0" w:rsidRDefault="007161C0"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53853" w14:textId="77777777" w:rsidR="007161C0" w:rsidRDefault="007161C0"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E9AF2" w14:textId="77777777" w:rsidR="007161C0" w:rsidRDefault="007161C0"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B2B1A" w14:textId="77777777" w:rsidR="007161C0" w:rsidRDefault="007161C0"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16194" w14:textId="77777777" w:rsidR="007161C0" w:rsidRDefault="007161C0"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96280"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24AC61"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F5E3F2"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6AB88"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F5A8C"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21740C"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D92E7"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977A5" w14:textId="77777777" w:rsidR="007161C0" w:rsidRDefault="007161C0"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5FB29B" w14:textId="77777777" w:rsidR="007161C0" w:rsidRDefault="007161C0"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53D0F5" w14:textId="77777777" w:rsidR="007161C0" w:rsidRDefault="007161C0" w:rsidP="00BE1D47">
            <w:pPr>
              <w:pStyle w:val="TAC"/>
              <w:rPr>
                <w:lang w:val="en-US" w:eastAsia="zh-CN" w:bidi="ar"/>
              </w:rPr>
            </w:pPr>
          </w:p>
        </w:tc>
      </w:tr>
      <w:tr w:rsidR="007161C0" w14:paraId="6DDB0C38"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A5AB944" w14:textId="77777777" w:rsidR="007161C0" w:rsidRDefault="007161C0"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582453D" w14:textId="77777777" w:rsidR="007161C0" w:rsidRDefault="007161C0"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6FF56" w14:textId="77777777" w:rsidR="007161C0" w:rsidRDefault="007161C0"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9E7FB3" w14:textId="77777777" w:rsidR="007161C0" w:rsidRDefault="007161C0" w:rsidP="00BE1D47">
            <w:pPr>
              <w:pStyle w:val="TAC"/>
            </w:pPr>
            <w:r w:rsidRPr="00374B79">
              <w:t>See CA_n66(2A)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5E0BB" w14:textId="77777777" w:rsidR="007161C0" w:rsidRDefault="007161C0" w:rsidP="00BE1D47">
            <w:pPr>
              <w:pStyle w:val="TAC"/>
              <w:rPr>
                <w:lang w:val="en-US" w:eastAsia="zh-CN" w:bidi="ar"/>
              </w:rPr>
            </w:pPr>
          </w:p>
        </w:tc>
      </w:tr>
      <w:tr w:rsidR="007161C0" w14:paraId="328BCF21"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770B995" w14:textId="77777777" w:rsidR="007161C0" w:rsidRDefault="007161C0"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8C441A" w14:textId="77777777" w:rsidR="007161C0" w:rsidRDefault="007161C0"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1D4B0C" w14:textId="77777777" w:rsidR="007161C0" w:rsidRDefault="007161C0"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D4EEA3"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D3D6E8" w14:textId="77777777" w:rsidR="007161C0" w:rsidRDefault="007161C0"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84724" w14:textId="77777777" w:rsidR="007161C0" w:rsidRDefault="007161C0"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E0724" w14:textId="77777777" w:rsidR="007161C0" w:rsidRDefault="007161C0"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64F2D4" w14:textId="77777777" w:rsidR="007161C0" w:rsidRDefault="007161C0"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48781" w14:textId="77777777" w:rsidR="007161C0" w:rsidRDefault="007161C0"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8F4D8F" w14:textId="77777777" w:rsidR="007161C0" w:rsidRDefault="007161C0"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F3DCB" w14:textId="77777777" w:rsidR="007161C0" w:rsidRDefault="007161C0"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25C3A" w14:textId="77777777" w:rsidR="007161C0" w:rsidRDefault="007161C0"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901D9" w14:textId="77777777" w:rsidR="007161C0" w:rsidRDefault="007161C0"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78C770" w14:textId="77777777" w:rsidR="007161C0" w:rsidRDefault="007161C0"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87D2DA" w14:textId="77777777" w:rsidR="007161C0" w:rsidRDefault="007161C0"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B0D3C0" w14:textId="77777777" w:rsidR="007161C0" w:rsidRDefault="007161C0"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B875CC" w14:textId="77777777" w:rsidR="007161C0" w:rsidRDefault="007161C0" w:rsidP="00BE1D47">
            <w:pPr>
              <w:pStyle w:val="TAC"/>
              <w:rPr>
                <w:lang w:val="en-US" w:eastAsia="zh-CN" w:bidi="ar"/>
              </w:rPr>
            </w:pPr>
          </w:p>
        </w:tc>
      </w:tr>
      <w:tr w:rsidR="007161C0" w14:paraId="768F5E9E"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895EB6C" w14:textId="77777777" w:rsidR="007161C0" w:rsidRPr="00E31F8F" w:rsidRDefault="007161C0" w:rsidP="00BE1D47">
            <w:pPr>
              <w:pStyle w:val="TAC"/>
            </w:pPr>
            <w:r>
              <w:t>CA_n5A-n66A-n77(2A)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A755E2E" w14:textId="77777777" w:rsidR="007161C0" w:rsidRDefault="007161C0" w:rsidP="00BE1D47">
            <w:pPr>
              <w:pStyle w:val="TAC"/>
            </w:pPr>
            <w:r>
              <w:t>CA_n5A-n77A</w:t>
            </w:r>
            <w:r>
              <w:rPr>
                <w:vertAlign w:val="superscript"/>
              </w:rPr>
              <w:t>7</w:t>
            </w:r>
          </w:p>
          <w:p w14:paraId="33AB03A5" w14:textId="77777777" w:rsidR="007161C0" w:rsidRDefault="007161C0" w:rsidP="00BE1D47">
            <w:pPr>
              <w:pStyle w:val="TAC"/>
              <w:rPr>
                <w:color w:val="000000"/>
                <w:lang w:val="en-US" w:eastAsia="zh-CN" w:bidi="ar"/>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B7B139" w14:textId="77777777" w:rsidR="007161C0" w:rsidRDefault="007161C0"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16C135" w14:textId="77777777" w:rsidR="007161C0" w:rsidRDefault="007161C0"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FEDE81" w14:textId="77777777" w:rsidR="007161C0" w:rsidRDefault="007161C0"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AC2F1" w14:textId="77777777" w:rsidR="007161C0" w:rsidRDefault="007161C0"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58DB7" w14:textId="77777777" w:rsidR="007161C0" w:rsidRDefault="007161C0"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1A6A1E"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5C30F"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F8FF33"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31ED2"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22937"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41566"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85AB8A"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12C3E5" w14:textId="77777777" w:rsidR="007161C0" w:rsidRDefault="007161C0"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F1FE48" w14:textId="77777777" w:rsidR="007161C0" w:rsidRDefault="007161C0"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5050B" w14:textId="77777777" w:rsidR="007161C0" w:rsidRDefault="007161C0" w:rsidP="00BE1D47">
            <w:pPr>
              <w:pStyle w:val="TAC"/>
            </w:pPr>
            <w:r>
              <w:rPr>
                <w:lang w:val="en-US" w:eastAsia="zh-CN" w:bidi="ar"/>
              </w:rPr>
              <w:t>0</w:t>
            </w:r>
          </w:p>
        </w:tc>
      </w:tr>
      <w:tr w:rsidR="007161C0" w14:paraId="636FCB96"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52DDBB1" w14:textId="77777777" w:rsidR="007161C0" w:rsidRDefault="007161C0"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B51FEB9" w14:textId="77777777" w:rsidR="007161C0" w:rsidRDefault="007161C0"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A5EEEE" w14:textId="77777777" w:rsidR="007161C0" w:rsidRDefault="007161C0"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CBCD57" w14:textId="77777777" w:rsidR="007161C0" w:rsidRDefault="007161C0"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17B3E" w14:textId="77777777" w:rsidR="007161C0" w:rsidRDefault="007161C0"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31BDEE" w14:textId="77777777" w:rsidR="007161C0" w:rsidRDefault="007161C0"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04D72" w14:textId="77777777" w:rsidR="007161C0" w:rsidRDefault="007161C0"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7DD2B" w14:textId="77777777" w:rsidR="007161C0" w:rsidRDefault="007161C0"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AC6A6D" w14:textId="77777777" w:rsidR="007161C0" w:rsidRDefault="007161C0"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7BAD18" w14:textId="77777777" w:rsidR="007161C0" w:rsidRDefault="007161C0"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AC2EDC"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8E9028"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D0707"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436FBD"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22511E" w14:textId="77777777" w:rsidR="007161C0" w:rsidRDefault="007161C0"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D339" w14:textId="77777777" w:rsidR="007161C0" w:rsidRDefault="007161C0"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A1E0E" w14:textId="77777777" w:rsidR="007161C0" w:rsidRDefault="007161C0" w:rsidP="00BE1D47">
            <w:pPr>
              <w:jc w:val="center"/>
              <w:rPr>
                <w:rFonts w:ascii="Arial" w:hAnsi="Arial" w:cs="Arial"/>
                <w:color w:val="000000"/>
                <w:sz w:val="18"/>
                <w:szCs w:val="18"/>
              </w:rPr>
            </w:pPr>
          </w:p>
        </w:tc>
      </w:tr>
      <w:tr w:rsidR="007161C0" w14:paraId="3CB32BE6"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2E224CA" w14:textId="77777777" w:rsidR="007161C0" w:rsidRDefault="007161C0"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A376B" w14:textId="77777777" w:rsidR="007161C0" w:rsidRDefault="007161C0"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CDC23" w14:textId="77777777" w:rsidR="007161C0" w:rsidRDefault="007161C0"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360380" w14:textId="77777777" w:rsidR="007161C0" w:rsidRDefault="007161C0"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314F11" w14:textId="77777777" w:rsidR="007161C0" w:rsidRDefault="007161C0" w:rsidP="00BE1D47">
            <w:pPr>
              <w:jc w:val="center"/>
              <w:rPr>
                <w:rFonts w:ascii="Arial" w:hAnsi="Arial" w:cs="Arial"/>
                <w:color w:val="000000"/>
                <w:sz w:val="18"/>
                <w:szCs w:val="18"/>
              </w:rPr>
            </w:pPr>
          </w:p>
        </w:tc>
      </w:tr>
      <w:tr w:rsidR="007161C0" w14:paraId="7EA2CBC6"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A7DF89" w14:textId="77777777" w:rsidR="007161C0" w:rsidRDefault="007161C0"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03376177" w14:textId="77777777" w:rsidR="007161C0" w:rsidRDefault="007161C0"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467057F4" w14:textId="77777777" w:rsidR="007161C0" w:rsidRDefault="007161C0" w:rsidP="007161C0">
      <w:pPr>
        <w:rPr>
          <w:sz w:val="16"/>
          <w:szCs w:val="16"/>
          <w:lang w:eastAsia="zh-CN"/>
        </w:rPr>
      </w:pPr>
    </w:p>
    <w:p w14:paraId="5EEB0122" w14:textId="07E181BC" w:rsidR="007161C0" w:rsidRPr="001043CD" w:rsidRDefault="007161C0" w:rsidP="007161C0">
      <w:pPr>
        <w:pStyle w:val="Heading3"/>
        <w:rPr>
          <w:lang w:val="en-US" w:eastAsia="zh-CN"/>
        </w:rPr>
      </w:pPr>
      <w:bookmarkStart w:id="255" w:name="_Toc97547047"/>
      <w:r>
        <w:rPr>
          <w:lang w:eastAsia="zh-CN"/>
        </w:rPr>
        <w:t>6.19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55"/>
    </w:p>
    <w:p w14:paraId="789758DA" w14:textId="606043A6" w:rsidR="007161C0" w:rsidRDefault="007161C0" w:rsidP="007161C0">
      <w:pPr>
        <w:pStyle w:val="TH"/>
        <w:rPr>
          <w:lang w:eastAsia="zh-CN"/>
        </w:rPr>
      </w:pPr>
      <w:r>
        <w:t>Table 6.19.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161C0" w:rsidRPr="00530DFD" w14:paraId="1F7C3F54" w14:textId="77777777" w:rsidTr="00BE1D47">
        <w:trPr>
          <w:trHeight w:val="383"/>
          <w:jc w:val="center"/>
        </w:trPr>
        <w:tc>
          <w:tcPr>
            <w:tcW w:w="1679" w:type="dxa"/>
          </w:tcPr>
          <w:p w14:paraId="6138ABCA" w14:textId="77777777" w:rsidR="007161C0" w:rsidRPr="00EC6D89" w:rsidRDefault="007161C0" w:rsidP="00BE1D47">
            <w:pPr>
              <w:pStyle w:val="TAH"/>
              <w:rPr>
                <w:lang w:val="en-US" w:eastAsia="zh-CN"/>
              </w:rPr>
            </w:pPr>
            <w:r w:rsidRPr="00B0188E">
              <w:rPr>
                <w:lang w:val="en-US" w:eastAsia="zh-CN"/>
              </w:rPr>
              <w:t>Uplink CA configuration</w:t>
            </w:r>
          </w:p>
        </w:tc>
        <w:tc>
          <w:tcPr>
            <w:tcW w:w="2045" w:type="dxa"/>
            <w:shd w:val="clear" w:color="auto" w:fill="auto"/>
          </w:tcPr>
          <w:p w14:paraId="56234351" w14:textId="77777777" w:rsidR="007161C0" w:rsidRPr="00530DFD" w:rsidRDefault="007161C0" w:rsidP="00BE1D47">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n5</w:t>
            </w:r>
            <w:r w:rsidRPr="00EC6D89">
              <w:rPr>
                <w:lang w:val="en-US" w:eastAsia="zh-CN"/>
              </w:rPr>
              <w:t>-n</w:t>
            </w:r>
            <w:r>
              <w:rPr>
                <w:lang w:val="en-US" w:eastAsia="zh-CN"/>
              </w:rPr>
              <w:t>77</w:t>
            </w:r>
          </w:p>
        </w:tc>
        <w:tc>
          <w:tcPr>
            <w:tcW w:w="1641" w:type="dxa"/>
            <w:shd w:val="clear" w:color="auto" w:fill="auto"/>
          </w:tcPr>
          <w:p w14:paraId="21DA5996" w14:textId="77777777" w:rsidR="007161C0" w:rsidRPr="00530DFD" w:rsidRDefault="007161C0"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0AB9D31" w14:textId="77777777" w:rsidR="007161C0" w:rsidRPr="00530DFD" w:rsidRDefault="007161C0" w:rsidP="00BE1D47">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62BA4880" w14:textId="77777777" w:rsidR="007161C0" w:rsidRPr="00530DFD" w:rsidRDefault="007161C0"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7161C0" w:rsidRPr="00530DFD" w14:paraId="42EFDFD6" w14:textId="77777777" w:rsidTr="00BE1D47">
        <w:trPr>
          <w:trHeight w:val="192"/>
          <w:jc w:val="center"/>
        </w:trPr>
        <w:tc>
          <w:tcPr>
            <w:tcW w:w="1679" w:type="dxa"/>
            <w:vMerge w:val="restart"/>
            <w:vAlign w:val="center"/>
          </w:tcPr>
          <w:p w14:paraId="7C963169" w14:textId="77777777" w:rsidR="007161C0" w:rsidRPr="00AE608E" w:rsidRDefault="007161C0" w:rsidP="00BE1D47">
            <w:pPr>
              <w:pStyle w:val="TAL"/>
              <w:keepNext w:val="0"/>
              <w:widowControl w:val="0"/>
              <w:jc w:val="both"/>
              <w:rPr>
                <w:lang w:eastAsia="zh-CN"/>
              </w:rPr>
            </w:pPr>
            <w:r w:rsidRPr="002C7612">
              <w:rPr>
                <w:rFonts w:cs="Arial"/>
              </w:rPr>
              <w:t>CA_</w:t>
            </w:r>
            <w:r>
              <w:rPr>
                <w:rFonts w:cs="Arial"/>
              </w:rPr>
              <w:t>n5A</w:t>
            </w:r>
            <w:r w:rsidRPr="002C7612">
              <w:rPr>
                <w:rFonts w:cs="Arial"/>
              </w:rPr>
              <w:t>-n</w:t>
            </w:r>
            <w:r>
              <w:rPr>
                <w:rFonts w:cs="Arial"/>
              </w:rPr>
              <w:t>77A</w:t>
            </w:r>
          </w:p>
        </w:tc>
        <w:tc>
          <w:tcPr>
            <w:tcW w:w="2045" w:type="dxa"/>
            <w:shd w:val="clear" w:color="auto" w:fill="auto"/>
          </w:tcPr>
          <w:p w14:paraId="28F27651" w14:textId="77777777" w:rsidR="007161C0" w:rsidRPr="002C7612" w:rsidRDefault="007161C0" w:rsidP="00BE1D47">
            <w:pPr>
              <w:pStyle w:val="TAL"/>
              <w:keepNext w:val="0"/>
              <w:widowControl w:val="0"/>
              <w:jc w:val="both"/>
              <w:rPr>
                <w:rFonts w:cs="Arial"/>
              </w:rPr>
            </w:pPr>
            <w:r w:rsidRPr="002C7612">
              <w:rPr>
                <w:rFonts w:cs="Arial"/>
              </w:rPr>
              <w:t>Case a</w:t>
            </w:r>
          </w:p>
        </w:tc>
        <w:tc>
          <w:tcPr>
            <w:tcW w:w="1641" w:type="dxa"/>
            <w:shd w:val="clear" w:color="auto" w:fill="auto"/>
          </w:tcPr>
          <w:p w14:paraId="78B1CDED" w14:textId="77777777" w:rsidR="007161C0" w:rsidRPr="002C7612" w:rsidRDefault="007161C0" w:rsidP="00BE1D47">
            <w:pPr>
              <w:pStyle w:val="TAL"/>
              <w:keepNext w:val="0"/>
              <w:widowControl w:val="0"/>
              <w:jc w:val="both"/>
              <w:rPr>
                <w:rFonts w:cs="Arial"/>
              </w:rPr>
            </w:pPr>
            <w:r w:rsidRPr="002C7612">
              <w:rPr>
                <w:rFonts w:cs="Arial"/>
              </w:rPr>
              <w:t>26dBm</w:t>
            </w:r>
          </w:p>
        </w:tc>
        <w:tc>
          <w:tcPr>
            <w:tcW w:w="1681" w:type="dxa"/>
            <w:shd w:val="clear" w:color="auto" w:fill="auto"/>
          </w:tcPr>
          <w:p w14:paraId="5835E865" w14:textId="77777777" w:rsidR="007161C0" w:rsidRPr="002C7612" w:rsidRDefault="007161C0" w:rsidP="00BE1D47">
            <w:pPr>
              <w:pStyle w:val="TAL"/>
              <w:keepNext w:val="0"/>
              <w:widowControl w:val="0"/>
              <w:jc w:val="both"/>
              <w:rPr>
                <w:rFonts w:cs="Arial"/>
              </w:rPr>
            </w:pPr>
            <w:r w:rsidRPr="002C7612">
              <w:rPr>
                <w:rFonts w:cs="Arial"/>
              </w:rPr>
              <w:t>23dBm</w:t>
            </w:r>
          </w:p>
        </w:tc>
        <w:tc>
          <w:tcPr>
            <w:tcW w:w="1660" w:type="dxa"/>
            <w:shd w:val="clear" w:color="auto" w:fill="auto"/>
          </w:tcPr>
          <w:p w14:paraId="272148BA" w14:textId="77777777" w:rsidR="007161C0" w:rsidRPr="002C7612" w:rsidRDefault="007161C0" w:rsidP="00BE1D47">
            <w:pPr>
              <w:pStyle w:val="TAL"/>
              <w:keepNext w:val="0"/>
              <w:widowControl w:val="0"/>
              <w:jc w:val="both"/>
              <w:rPr>
                <w:rFonts w:cs="Arial"/>
              </w:rPr>
            </w:pPr>
            <w:r w:rsidRPr="002C7612">
              <w:rPr>
                <w:rFonts w:cs="Arial"/>
              </w:rPr>
              <w:t>23dBm</w:t>
            </w:r>
          </w:p>
        </w:tc>
      </w:tr>
      <w:tr w:rsidR="007161C0" w:rsidRPr="00530DFD" w14:paraId="4B445812" w14:textId="77777777" w:rsidTr="00BE1D47">
        <w:trPr>
          <w:trHeight w:val="192"/>
          <w:jc w:val="center"/>
        </w:trPr>
        <w:tc>
          <w:tcPr>
            <w:tcW w:w="1679" w:type="dxa"/>
            <w:vMerge/>
          </w:tcPr>
          <w:p w14:paraId="076AED89" w14:textId="77777777" w:rsidR="007161C0" w:rsidRPr="00AE608E" w:rsidRDefault="007161C0" w:rsidP="00BE1D47">
            <w:pPr>
              <w:pStyle w:val="TAL"/>
              <w:keepNext w:val="0"/>
              <w:widowControl w:val="0"/>
              <w:jc w:val="both"/>
              <w:rPr>
                <w:rFonts w:cs="Arial"/>
                <w:kern w:val="2"/>
                <w:szCs w:val="18"/>
                <w:lang w:val="en-US" w:eastAsia="zh-CN"/>
              </w:rPr>
            </w:pPr>
          </w:p>
        </w:tc>
        <w:tc>
          <w:tcPr>
            <w:tcW w:w="2045" w:type="dxa"/>
            <w:shd w:val="clear" w:color="auto" w:fill="auto"/>
          </w:tcPr>
          <w:p w14:paraId="2C275D9D" w14:textId="77777777" w:rsidR="007161C0" w:rsidRPr="002C7612" w:rsidRDefault="007161C0" w:rsidP="00BE1D47">
            <w:pPr>
              <w:pStyle w:val="TAL"/>
              <w:keepNext w:val="0"/>
              <w:widowControl w:val="0"/>
              <w:jc w:val="both"/>
              <w:rPr>
                <w:rFonts w:cs="Arial"/>
              </w:rPr>
            </w:pPr>
            <w:r w:rsidRPr="002C7612">
              <w:rPr>
                <w:rFonts w:cs="Arial"/>
              </w:rPr>
              <w:t>Case b</w:t>
            </w:r>
          </w:p>
        </w:tc>
        <w:tc>
          <w:tcPr>
            <w:tcW w:w="1641" w:type="dxa"/>
            <w:shd w:val="clear" w:color="auto" w:fill="auto"/>
          </w:tcPr>
          <w:p w14:paraId="7D3F1664" w14:textId="77777777" w:rsidR="007161C0" w:rsidRPr="002C7612" w:rsidRDefault="007161C0" w:rsidP="00BE1D47">
            <w:pPr>
              <w:pStyle w:val="TAL"/>
              <w:keepNext w:val="0"/>
              <w:widowControl w:val="0"/>
              <w:jc w:val="both"/>
              <w:rPr>
                <w:rFonts w:cs="Arial"/>
              </w:rPr>
            </w:pPr>
            <w:r w:rsidRPr="002C7612">
              <w:rPr>
                <w:rFonts w:cs="Arial"/>
              </w:rPr>
              <w:t>26dBm</w:t>
            </w:r>
          </w:p>
        </w:tc>
        <w:tc>
          <w:tcPr>
            <w:tcW w:w="1681" w:type="dxa"/>
            <w:shd w:val="clear" w:color="auto" w:fill="auto"/>
          </w:tcPr>
          <w:p w14:paraId="784AE9AB" w14:textId="77777777" w:rsidR="007161C0" w:rsidRPr="002C7612" w:rsidRDefault="007161C0" w:rsidP="00BE1D47">
            <w:pPr>
              <w:pStyle w:val="TAL"/>
              <w:keepNext w:val="0"/>
              <w:widowControl w:val="0"/>
              <w:jc w:val="both"/>
              <w:rPr>
                <w:rFonts w:cs="Arial"/>
              </w:rPr>
            </w:pPr>
            <w:r w:rsidRPr="002C7612">
              <w:rPr>
                <w:rFonts w:cs="Arial"/>
              </w:rPr>
              <w:t>23dBm</w:t>
            </w:r>
          </w:p>
        </w:tc>
        <w:tc>
          <w:tcPr>
            <w:tcW w:w="1660" w:type="dxa"/>
            <w:shd w:val="clear" w:color="auto" w:fill="auto"/>
          </w:tcPr>
          <w:p w14:paraId="6CF34253" w14:textId="77777777" w:rsidR="007161C0" w:rsidRPr="002C7612" w:rsidRDefault="007161C0" w:rsidP="00BE1D47">
            <w:pPr>
              <w:pStyle w:val="TAL"/>
              <w:keepNext w:val="0"/>
              <w:widowControl w:val="0"/>
              <w:jc w:val="both"/>
              <w:rPr>
                <w:rFonts w:cs="Arial"/>
              </w:rPr>
            </w:pPr>
            <w:r w:rsidRPr="002C7612">
              <w:rPr>
                <w:rFonts w:cs="Arial"/>
              </w:rPr>
              <w:t>26dBm</w:t>
            </w:r>
          </w:p>
        </w:tc>
      </w:tr>
    </w:tbl>
    <w:p w14:paraId="17F3965D" w14:textId="77777777" w:rsidR="007161C0" w:rsidRPr="00884AB9" w:rsidRDefault="007161C0" w:rsidP="007161C0">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6DC2FDE" w14:textId="0E78673A" w:rsidR="007161C0" w:rsidRDefault="007161C0" w:rsidP="007161C0">
      <w:pPr>
        <w:pStyle w:val="TH"/>
        <w:rPr>
          <w:lang w:eastAsia="zh-CN"/>
        </w:rPr>
      </w:pPr>
      <w:r>
        <w:t>Table 6.19.</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161C0" w:rsidRPr="00530DFD" w14:paraId="18E33D7B" w14:textId="77777777" w:rsidTr="00BE1D47">
        <w:trPr>
          <w:trHeight w:val="383"/>
          <w:jc w:val="center"/>
        </w:trPr>
        <w:tc>
          <w:tcPr>
            <w:tcW w:w="1679" w:type="dxa"/>
          </w:tcPr>
          <w:p w14:paraId="78255FCA" w14:textId="77777777" w:rsidR="007161C0" w:rsidRPr="00EC6D89" w:rsidRDefault="007161C0" w:rsidP="00BE1D47">
            <w:pPr>
              <w:pStyle w:val="TAH"/>
              <w:rPr>
                <w:lang w:val="en-US" w:eastAsia="zh-CN"/>
              </w:rPr>
            </w:pPr>
            <w:r w:rsidRPr="00B0188E">
              <w:rPr>
                <w:lang w:val="en-US" w:eastAsia="zh-CN"/>
              </w:rPr>
              <w:t>Uplink CA configuration</w:t>
            </w:r>
          </w:p>
        </w:tc>
        <w:tc>
          <w:tcPr>
            <w:tcW w:w="2045" w:type="dxa"/>
            <w:shd w:val="clear" w:color="auto" w:fill="auto"/>
          </w:tcPr>
          <w:p w14:paraId="4CD8CA3C" w14:textId="77777777" w:rsidR="007161C0" w:rsidRPr="00530DFD" w:rsidRDefault="007161C0"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33D33165" w14:textId="77777777" w:rsidR="007161C0" w:rsidRPr="00530DFD" w:rsidRDefault="007161C0"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81AC21D" w14:textId="77777777" w:rsidR="007161C0" w:rsidRPr="00530DFD" w:rsidRDefault="007161C0" w:rsidP="00BE1D47">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4595A4E2" w14:textId="77777777" w:rsidR="007161C0" w:rsidRPr="00530DFD" w:rsidRDefault="007161C0" w:rsidP="00BE1D47">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7161C0" w:rsidRPr="00530DFD" w14:paraId="7D49650B" w14:textId="77777777" w:rsidTr="00BE1D47">
        <w:trPr>
          <w:trHeight w:val="192"/>
          <w:jc w:val="center"/>
        </w:trPr>
        <w:tc>
          <w:tcPr>
            <w:tcW w:w="1679" w:type="dxa"/>
            <w:vMerge w:val="restart"/>
            <w:vAlign w:val="center"/>
          </w:tcPr>
          <w:p w14:paraId="60BA672E" w14:textId="77777777" w:rsidR="007161C0" w:rsidRPr="00E95425" w:rsidRDefault="007161C0" w:rsidP="00BE1D47">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6A154532" w14:textId="77777777" w:rsidR="007161C0" w:rsidRPr="002C7612" w:rsidRDefault="007161C0" w:rsidP="00BE1D47">
            <w:pPr>
              <w:pStyle w:val="TAL"/>
              <w:keepNext w:val="0"/>
              <w:widowControl w:val="0"/>
              <w:jc w:val="both"/>
              <w:rPr>
                <w:rFonts w:cs="Arial"/>
              </w:rPr>
            </w:pPr>
            <w:r w:rsidRPr="002C7612">
              <w:rPr>
                <w:rFonts w:cs="Arial"/>
              </w:rPr>
              <w:t>Case a</w:t>
            </w:r>
          </w:p>
        </w:tc>
        <w:tc>
          <w:tcPr>
            <w:tcW w:w="1641" w:type="dxa"/>
            <w:shd w:val="clear" w:color="auto" w:fill="auto"/>
          </w:tcPr>
          <w:p w14:paraId="4D0C882C" w14:textId="77777777" w:rsidR="007161C0" w:rsidRPr="002C7612" w:rsidRDefault="007161C0" w:rsidP="00BE1D47">
            <w:pPr>
              <w:pStyle w:val="TAL"/>
              <w:keepNext w:val="0"/>
              <w:widowControl w:val="0"/>
              <w:jc w:val="both"/>
              <w:rPr>
                <w:rFonts w:cs="Arial"/>
              </w:rPr>
            </w:pPr>
            <w:r w:rsidRPr="002C7612">
              <w:rPr>
                <w:rFonts w:cs="Arial"/>
              </w:rPr>
              <w:t>26dBm</w:t>
            </w:r>
          </w:p>
        </w:tc>
        <w:tc>
          <w:tcPr>
            <w:tcW w:w="1681" w:type="dxa"/>
            <w:shd w:val="clear" w:color="auto" w:fill="auto"/>
          </w:tcPr>
          <w:p w14:paraId="74D0E73C" w14:textId="77777777" w:rsidR="007161C0" w:rsidRPr="002C7612" w:rsidRDefault="007161C0" w:rsidP="00BE1D47">
            <w:pPr>
              <w:pStyle w:val="TAL"/>
              <w:keepNext w:val="0"/>
              <w:widowControl w:val="0"/>
              <w:jc w:val="both"/>
              <w:rPr>
                <w:rFonts w:cs="Arial"/>
              </w:rPr>
            </w:pPr>
            <w:r w:rsidRPr="002C7612">
              <w:rPr>
                <w:rFonts w:cs="Arial"/>
              </w:rPr>
              <w:t>23dBm</w:t>
            </w:r>
          </w:p>
        </w:tc>
        <w:tc>
          <w:tcPr>
            <w:tcW w:w="1660" w:type="dxa"/>
            <w:shd w:val="clear" w:color="auto" w:fill="auto"/>
          </w:tcPr>
          <w:p w14:paraId="0D43CE2E" w14:textId="77777777" w:rsidR="007161C0" w:rsidRPr="002C7612" w:rsidRDefault="007161C0" w:rsidP="00BE1D47">
            <w:pPr>
              <w:pStyle w:val="TAL"/>
              <w:keepNext w:val="0"/>
              <w:widowControl w:val="0"/>
              <w:jc w:val="both"/>
              <w:rPr>
                <w:rFonts w:cs="Arial"/>
              </w:rPr>
            </w:pPr>
            <w:r w:rsidRPr="002C7612">
              <w:rPr>
                <w:rFonts w:cs="Arial"/>
              </w:rPr>
              <w:t>23dBm</w:t>
            </w:r>
          </w:p>
        </w:tc>
      </w:tr>
      <w:tr w:rsidR="007161C0" w:rsidRPr="00530DFD" w14:paraId="6C04B062" w14:textId="77777777" w:rsidTr="00BE1D47">
        <w:trPr>
          <w:trHeight w:val="192"/>
          <w:jc w:val="center"/>
        </w:trPr>
        <w:tc>
          <w:tcPr>
            <w:tcW w:w="1679" w:type="dxa"/>
            <w:vMerge/>
          </w:tcPr>
          <w:p w14:paraId="03B648E4" w14:textId="77777777" w:rsidR="007161C0" w:rsidRPr="00AE608E" w:rsidRDefault="007161C0" w:rsidP="00BE1D47">
            <w:pPr>
              <w:pStyle w:val="TAL"/>
              <w:keepNext w:val="0"/>
              <w:widowControl w:val="0"/>
              <w:jc w:val="both"/>
              <w:rPr>
                <w:rFonts w:cs="Arial"/>
                <w:kern w:val="2"/>
                <w:szCs w:val="18"/>
                <w:lang w:val="en-US" w:eastAsia="zh-CN"/>
              </w:rPr>
            </w:pPr>
          </w:p>
        </w:tc>
        <w:tc>
          <w:tcPr>
            <w:tcW w:w="2045" w:type="dxa"/>
            <w:shd w:val="clear" w:color="auto" w:fill="auto"/>
          </w:tcPr>
          <w:p w14:paraId="031709E8" w14:textId="77777777" w:rsidR="007161C0" w:rsidRPr="002C7612" w:rsidRDefault="007161C0" w:rsidP="00BE1D47">
            <w:pPr>
              <w:pStyle w:val="TAL"/>
              <w:keepNext w:val="0"/>
              <w:widowControl w:val="0"/>
              <w:jc w:val="both"/>
              <w:rPr>
                <w:rFonts w:cs="Arial"/>
              </w:rPr>
            </w:pPr>
            <w:r w:rsidRPr="002C7612">
              <w:rPr>
                <w:rFonts w:cs="Arial"/>
              </w:rPr>
              <w:t>Case b</w:t>
            </w:r>
          </w:p>
        </w:tc>
        <w:tc>
          <w:tcPr>
            <w:tcW w:w="1641" w:type="dxa"/>
            <w:shd w:val="clear" w:color="auto" w:fill="auto"/>
          </w:tcPr>
          <w:p w14:paraId="25E3A9CD" w14:textId="77777777" w:rsidR="007161C0" w:rsidRPr="002C7612" w:rsidRDefault="007161C0" w:rsidP="00BE1D47">
            <w:pPr>
              <w:pStyle w:val="TAL"/>
              <w:keepNext w:val="0"/>
              <w:widowControl w:val="0"/>
              <w:jc w:val="both"/>
              <w:rPr>
                <w:rFonts w:cs="Arial"/>
              </w:rPr>
            </w:pPr>
            <w:r w:rsidRPr="002C7612">
              <w:rPr>
                <w:rFonts w:cs="Arial"/>
              </w:rPr>
              <w:t>26dBm</w:t>
            </w:r>
          </w:p>
        </w:tc>
        <w:tc>
          <w:tcPr>
            <w:tcW w:w="1681" w:type="dxa"/>
            <w:shd w:val="clear" w:color="auto" w:fill="auto"/>
          </w:tcPr>
          <w:p w14:paraId="29F5F0DF" w14:textId="77777777" w:rsidR="007161C0" w:rsidRPr="002C7612" w:rsidRDefault="007161C0" w:rsidP="00BE1D47">
            <w:pPr>
              <w:pStyle w:val="TAL"/>
              <w:keepNext w:val="0"/>
              <w:widowControl w:val="0"/>
              <w:jc w:val="both"/>
              <w:rPr>
                <w:rFonts w:cs="Arial"/>
              </w:rPr>
            </w:pPr>
            <w:r w:rsidRPr="002C7612">
              <w:rPr>
                <w:rFonts w:cs="Arial"/>
              </w:rPr>
              <w:t>23dBm</w:t>
            </w:r>
          </w:p>
        </w:tc>
        <w:tc>
          <w:tcPr>
            <w:tcW w:w="1660" w:type="dxa"/>
            <w:shd w:val="clear" w:color="auto" w:fill="auto"/>
          </w:tcPr>
          <w:p w14:paraId="5B266BDC" w14:textId="77777777" w:rsidR="007161C0" w:rsidRPr="002C7612" w:rsidRDefault="007161C0" w:rsidP="00BE1D47">
            <w:pPr>
              <w:pStyle w:val="TAL"/>
              <w:keepNext w:val="0"/>
              <w:widowControl w:val="0"/>
              <w:jc w:val="both"/>
              <w:rPr>
                <w:rFonts w:cs="Arial"/>
              </w:rPr>
            </w:pPr>
            <w:r w:rsidRPr="002C7612">
              <w:rPr>
                <w:rFonts w:cs="Arial"/>
              </w:rPr>
              <w:t>26dBm</w:t>
            </w:r>
          </w:p>
        </w:tc>
      </w:tr>
    </w:tbl>
    <w:p w14:paraId="0AEF9B29" w14:textId="77777777" w:rsidR="007161C0" w:rsidRPr="00AB556B" w:rsidRDefault="007161C0" w:rsidP="007161C0">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5203B9A" w14:textId="389790A9" w:rsidR="007161C0" w:rsidRPr="00FD4F24" w:rsidRDefault="007161C0" w:rsidP="007161C0">
      <w:pPr>
        <w:pStyle w:val="Heading3"/>
        <w:rPr>
          <w:lang w:eastAsia="zh-CN"/>
        </w:rPr>
      </w:pPr>
      <w:bookmarkStart w:id="256" w:name="_Toc97547048"/>
      <w:r>
        <w:t>6.19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56"/>
    </w:p>
    <w:p w14:paraId="609B5644" w14:textId="77777777" w:rsidR="007161C0" w:rsidRDefault="007161C0" w:rsidP="007161C0">
      <w:r w:rsidRPr="00315EFF">
        <w:t>The PC2 dual-uplink carrier co-existence analysis for CA_</w:t>
      </w:r>
      <w:r>
        <w:t>n5</w:t>
      </w:r>
      <w:r w:rsidRPr="00315EFF">
        <w:t>-</w:t>
      </w:r>
      <w:r>
        <w:t>n66</w:t>
      </w:r>
      <w:r w:rsidRPr="00315EFF">
        <w:t>-n77 can be re-used from DC_</w:t>
      </w:r>
      <w:r>
        <w:t>5</w:t>
      </w:r>
      <w:r w:rsidRPr="00315EFF">
        <w:t>-</w:t>
      </w:r>
      <w:r>
        <w:t>66</w:t>
      </w:r>
      <w:r w:rsidRPr="00315EFF">
        <w:t>_n77 in TR 37.827. Based on this,</w:t>
      </w:r>
      <w:r>
        <w:t xml:space="preserve"> it can be seen that:</w:t>
      </w:r>
    </w:p>
    <w:p w14:paraId="424947F1" w14:textId="77777777" w:rsidR="007161C0" w:rsidRDefault="007161C0" w:rsidP="007161C0">
      <w:pPr>
        <w:pStyle w:val="B1"/>
      </w:pPr>
      <w:r>
        <w:t>-</w:t>
      </w:r>
      <w:r>
        <w:tab/>
        <w:t>IMD3 products are produced by Band n5 and n77 that might fall in Rx of band n66.</w:t>
      </w:r>
    </w:p>
    <w:p w14:paraId="1059CF35" w14:textId="77777777" w:rsidR="007161C0" w:rsidRDefault="007161C0" w:rsidP="007161C0">
      <w:r w:rsidRPr="0067186D">
        <w:t xml:space="preserve">For the IMD products produced by Band </w:t>
      </w:r>
      <w:r>
        <w:t>n5</w:t>
      </w:r>
      <w:r w:rsidRPr="0067186D">
        <w:t xml:space="preserve"> and n</w:t>
      </w:r>
      <w:r>
        <w:t>66</w:t>
      </w:r>
      <w:r w:rsidRPr="0067186D">
        <w:t xml:space="preserve"> UL, the MSD values of the corresponding PC3 CA case can be applied since this uplink configuration does not support PC2</w:t>
      </w:r>
      <w:r>
        <w:t>.</w:t>
      </w:r>
    </w:p>
    <w:p w14:paraId="606ED1E2" w14:textId="6D106C22" w:rsidR="007161C0" w:rsidRDefault="007161C0" w:rsidP="007161C0">
      <w:pPr>
        <w:pStyle w:val="Heading4"/>
        <w:tabs>
          <w:tab w:val="left" w:pos="0"/>
        </w:tabs>
        <w:ind w:left="0" w:firstLine="0"/>
        <w:rPr>
          <w:rFonts w:cs="Arial"/>
          <w:szCs w:val="28"/>
          <w:lang w:val="en-US" w:eastAsia="zh-CN"/>
        </w:rPr>
      </w:pPr>
      <w:bookmarkStart w:id="257" w:name="_Toc97547049"/>
      <w:r>
        <w:rPr>
          <w:rFonts w:cs="Arial"/>
        </w:rPr>
        <w:t>6.19.3</w:t>
      </w:r>
      <w:r>
        <w:rPr>
          <w:rFonts w:cs="Arial"/>
          <w:lang w:eastAsia="zh-CN"/>
        </w:rPr>
        <w:t>.1</w:t>
      </w:r>
      <w:r>
        <w:rPr>
          <w:rFonts w:cs="Arial"/>
          <w:lang w:eastAsia="zh-CN"/>
        </w:rPr>
        <w:tab/>
        <w:t>Power class 2 Case</w:t>
      </w:r>
      <w:r>
        <w:rPr>
          <w:rFonts w:cs="Arial"/>
          <w:lang w:val="en-US" w:eastAsia="zh-CN"/>
        </w:rPr>
        <w:t xml:space="preserve"> A</w:t>
      </w:r>
      <w:bookmarkEnd w:id="257"/>
    </w:p>
    <w:p w14:paraId="1676BCB2" w14:textId="364620B5" w:rsidR="007161C0" w:rsidRDefault="007161C0" w:rsidP="007161C0">
      <w:pPr>
        <w:rPr>
          <w:iCs/>
          <w:lang w:eastAsia="zh-CN"/>
        </w:rPr>
      </w:pPr>
      <w:r>
        <w:rPr>
          <w:iCs/>
          <w:lang w:eastAsia="zh-CN"/>
        </w:rPr>
        <w:t xml:space="preserve">The additional MSD due to intermodulation for PC2 </w:t>
      </w:r>
      <w:r w:rsidRPr="00E76B8F">
        <w:rPr>
          <w:lang w:eastAsia="ja-JP"/>
        </w:rPr>
        <w:t>CA_</w:t>
      </w:r>
      <w:r>
        <w:rPr>
          <w:lang w:eastAsia="ja-JP"/>
        </w:rPr>
        <w:t>n5</w:t>
      </w:r>
      <w:r w:rsidRPr="00E76B8F">
        <w:rPr>
          <w:lang w:eastAsia="ja-JP"/>
        </w:rPr>
        <w:t>-</w:t>
      </w:r>
      <w:r>
        <w:rPr>
          <w:lang w:eastAsia="ja-JP"/>
        </w:rPr>
        <w:t>n66</w:t>
      </w:r>
      <w:r w:rsidRPr="00E76B8F">
        <w:rPr>
          <w:lang w:eastAsia="ja-JP"/>
        </w:rPr>
        <w:t xml:space="preserve">-n77 can be re-used from </w:t>
      </w:r>
      <w:r w:rsidRPr="00315EFF">
        <w:t>DC_</w:t>
      </w:r>
      <w:r>
        <w:t>5</w:t>
      </w:r>
      <w:r w:rsidRPr="00315EFF">
        <w:t>-</w:t>
      </w:r>
      <w:r>
        <w:t>66</w:t>
      </w:r>
      <w:r w:rsidRPr="00315EFF">
        <w:t>_n77 in TR 37.827</w:t>
      </w:r>
      <w:r>
        <w:rPr>
          <w:iCs/>
          <w:lang w:eastAsia="zh-CN"/>
        </w:rPr>
        <w:t xml:space="preserve"> and are defined in Table 6.19.3.1-1.</w:t>
      </w:r>
    </w:p>
    <w:p w14:paraId="6431BA39" w14:textId="77432314" w:rsidR="007161C0" w:rsidRDefault="007161C0" w:rsidP="007161C0">
      <w:pPr>
        <w:pStyle w:val="TH"/>
      </w:pPr>
      <w:r w:rsidRPr="00577923">
        <w:t>Ta</w:t>
      </w:r>
      <w:r w:rsidRPr="00577923">
        <w:rPr>
          <w:szCs w:val="22"/>
        </w:rPr>
        <w:t xml:space="preserve">ble </w:t>
      </w:r>
      <w:r>
        <w:rPr>
          <w:szCs w:val="22"/>
          <w:lang w:val="en-US" w:eastAsia="zh-CN"/>
        </w:rPr>
        <w:t>6.19</w:t>
      </w:r>
      <w:r w:rsidRPr="00B81972">
        <w:rPr>
          <w:szCs w:val="22"/>
          <w:lang w:val="en-US" w:eastAsia="zh-CN"/>
        </w:rPr>
        <w:t>.3.1</w:t>
      </w:r>
      <w:r w:rsidRPr="00577923">
        <w:rPr>
          <w:szCs w:val="22"/>
        </w:rPr>
        <w:t xml:space="preserve">-1: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7161C0" w:rsidRPr="00DA6F28" w14:paraId="4B719804" w14:textId="77777777" w:rsidTr="00BE1D47">
        <w:trPr>
          <w:trHeight w:val="231"/>
          <w:tblHeader/>
          <w:jc w:val="center"/>
        </w:trPr>
        <w:tc>
          <w:tcPr>
            <w:tcW w:w="1738" w:type="dxa"/>
            <w:tcBorders>
              <w:bottom w:val="single" w:sz="4" w:space="0" w:color="auto"/>
            </w:tcBorders>
            <w:vAlign w:val="center"/>
          </w:tcPr>
          <w:p w14:paraId="62C21A6F" w14:textId="77777777" w:rsidR="007161C0" w:rsidRPr="00DA6F28" w:rsidRDefault="007161C0" w:rsidP="00BE1D47">
            <w:pPr>
              <w:pStyle w:val="TAH"/>
            </w:pPr>
            <w:r w:rsidRPr="00555E1F">
              <w:t>NR CA band combination</w:t>
            </w:r>
          </w:p>
        </w:tc>
        <w:tc>
          <w:tcPr>
            <w:tcW w:w="1146" w:type="dxa"/>
            <w:tcBorders>
              <w:bottom w:val="single" w:sz="4" w:space="0" w:color="auto"/>
            </w:tcBorders>
            <w:vAlign w:val="center"/>
          </w:tcPr>
          <w:p w14:paraId="4B7D0C95" w14:textId="77777777" w:rsidR="007161C0" w:rsidRPr="00DA6F28" w:rsidRDefault="007161C0" w:rsidP="00BE1D47">
            <w:pPr>
              <w:pStyle w:val="TAH"/>
            </w:pPr>
            <w:r w:rsidRPr="00DA6F28">
              <w:t>NR band</w:t>
            </w:r>
          </w:p>
        </w:tc>
        <w:tc>
          <w:tcPr>
            <w:tcW w:w="1160" w:type="dxa"/>
            <w:tcBorders>
              <w:bottom w:val="single" w:sz="4" w:space="0" w:color="auto"/>
            </w:tcBorders>
            <w:vAlign w:val="center"/>
          </w:tcPr>
          <w:p w14:paraId="17589E6D" w14:textId="77777777" w:rsidR="007161C0" w:rsidRPr="00DA6F28" w:rsidRDefault="007161C0" w:rsidP="00BE1D47">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3DC27D76" w14:textId="77777777" w:rsidR="007161C0" w:rsidRPr="00DA6F28" w:rsidRDefault="007161C0" w:rsidP="00BE1D47">
            <w:pPr>
              <w:pStyle w:val="TAH"/>
            </w:pPr>
            <w:r w:rsidRPr="00DA6F28">
              <w:t xml:space="preserve">UL/DL BW </w:t>
            </w:r>
            <w:r w:rsidRPr="00DA6F28">
              <w:br/>
              <w:t>(MHz)</w:t>
            </w:r>
          </w:p>
        </w:tc>
        <w:tc>
          <w:tcPr>
            <w:tcW w:w="877" w:type="dxa"/>
            <w:tcBorders>
              <w:bottom w:val="single" w:sz="4" w:space="0" w:color="auto"/>
            </w:tcBorders>
            <w:vAlign w:val="center"/>
          </w:tcPr>
          <w:p w14:paraId="6953E4BE" w14:textId="77777777" w:rsidR="007161C0" w:rsidRPr="00DA6F28" w:rsidRDefault="007161C0" w:rsidP="00BE1D47">
            <w:pPr>
              <w:pStyle w:val="TAH"/>
            </w:pPr>
            <w:r w:rsidRPr="00DA6F28">
              <w:t>UL</w:t>
            </w:r>
          </w:p>
          <w:p w14:paraId="527B34CC" w14:textId="77777777" w:rsidR="007161C0" w:rsidRPr="00DA6F28" w:rsidRDefault="007161C0" w:rsidP="00BE1D47">
            <w:pPr>
              <w:pStyle w:val="TAH"/>
            </w:pPr>
            <w:r w:rsidRPr="00DA6F28">
              <w:t>L</w:t>
            </w:r>
            <w:r w:rsidRPr="00DA6F28">
              <w:rPr>
                <w:vertAlign w:val="subscript"/>
              </w:rPr>
              <w:t>CRB</w:t>
            </w:r>
          </w:p>
        </w:tc>
        <w:tc>
          <w:tcPr>
            <w:tcW w:w="1299" w:type="dxa"/>
            <w:tcBorders>
              <w:bottom w:val="single" w:sz="4" w:space="0" w:color="auto"/>
            </w:tcBorders>
            <w:vAlign w:val="center"/>
          </w:tcPr>
          <w:p w14:paraId="5BA565E7" w14:textId="77777777" w:rsidR="007161C0" w:rsidRPr="00DA6F28" w:rsidRDefault="007161C0" w:rsidP="00BE1D47">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7343290E" w14:textId="77777777" w:rsidR="007161C0" w:rsidRPr="00DA6F28" w:rsidRDefault="007161C0" w:rsidP="00BE1D47">
            <w:pPr>
              <w:pStyle w:val="TAH"/>
            </w:pPr>
            <w:r w:rsidRPr="00DA6F28">
              <w:t xml:space="preserve">MSD </w:t>
            </w:r>
            <w:r w:rsidRPr="00DA6F28">
              <w:br/>
              <w:t>(dB)</w:t>
            </w:r>
          </w:p>
        </w:tc>
        <w:tc>
          <w:tcPr>
            <w:tcW w:w="947" w:type="dxa"/>
            <w:tcBorders>
              <w:bottom w:val="single" w:sz="4" w:space="0" w:color="auto"/>
            </w:tcBorders>
            <w:vAlign w:val="center"/>
          </w:tcPr>
          <w:p w14:paraId="728AEBA1" w14:textId="77777777" w:rsidR="007161C0" w:rsidRPr="00DA6F28" w:rsidRDefault="007161C0" w:rsidP="00BE1D47">
            <w:pPr>
              <w:pStyle w:val="TAH"/>
            </w:pPr>
            <w:r w:rsidRPr="00DA6F28">
              <w:t>Duplex mode</w:t>
            </w:r>
          </w:p>
        </w:tc>
        <w:tc>
          <w:tcPr>
            <w:tcW w:w="947" w:type="dxa"/>
            <w:tcBorders>
              <w:bottom w:val="single" w:sz="4" w:space="0" w:color="auto"/>
            </w:tcBorders>
          </w:tcPr>
          <w:p w14:paraId="567E6EE8" w14:textId="77777777" w:rsidR="007161C0" w:rsidRPr="00DA6F28" w:rsidRDefault="007161C0" w:rsidP="00BE1D47">
            <w:pPr>
              <w:pStyle w:val="TAH"/>
            </w:pPr>
            <w:r w:rsidRPr="00DA6F28">
              <w:t>IMD order</w:t>
            </w:r>
          </w:p>
        </w:tc>
      </w:tr>
      <w:tr w:rsidR="007161C0" w14:paraId="2FA88CDF" w14:textId="77777777" w:rsidTr="00BE1D47">
        <w:trPr>
          <w:trHeight w:val="231"/>
          <w:tblHeader/>
          <w:jc w:val="center"/>
        </w:trPr>
        <w:tc>
          <w:tcPr>
            <w:tcW w:w="1738" w:type="dxa"/>
            <w:vMerge w:val="restart"/>
            <w:tcBorders>
              <w:left w:val="single" w:sz="4" w:space="0" w:color="auto"/>
              <w:right w:val="single" w:sz="4" w:space="0" w:color="auto"/>
            </w:tcBorders>
            <w:vAlign w:val="center"/>
          </w:tcPr>
          <w:p w14:paraId="5FE1B435" w14:textId="77777777" w:rsidR="007161C0" w:rsidRPr="00554A0C" w:rsidRDefault="007161C0" w:rsidP="00BE1D47">
            <w:pPr>
              <w:pStyle w:val="TAC"/>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70CB3E87" w14:textId="77777777" w:rsidR="007161C0" w:rsidRDefault="007161C0" w:rsidP="00BE1D47">
            <w:pPr>
              <w:pStyle w:val="TAC"/>
            </w:pPr>
            <w:r>
              <w:rPr>
                <w:lang w:eastAsia="zh-CN"/>
              </w:rPr>
              <w:t>n5</w:t>
            </w:r>
          </w:p>
        </w:tc>
        <w:tc>
          <w:tcPr>
            <w:tcW w:w="1160" w:type="dxa"/>
            <w:tcBorders>
              <w:top w:val="single" w:sz="4" w:space="0" w:color="auto"/>
              <w:left w:val="single" w:sz="4" w:space="0" w:color="auto"/>
              <w:bottom w:val="single" w:sz="4" w:space="0" w:color="auto"/>
              <w:right w:val="single" w:sz="4" w:space="0" w:color="auto"/>
            </w:tcBorders>
          </w:tcPr>
          <w:p w14:paraId="402AA2C0" w14:textId="77777777" w:rsidR="007161C0" w:rsidRDefault="007161C0" w:rsidP="00BE1D47">
            <w:pPr>
              <w:pStyle w:val="TAC"/>
            </w:pPr>
            <w:r>
              <w:rPr>
                <w:lang w:eastAsia="en-GB"/>
              </w:rPr>
              <w:t>826.5</w:t>
            </w:r>
          </w:p>
        </w:tc>
        <w:tc>
          <w:tcPr>
            <w:tcW w:w="746" w:type="dxa"/>
            <w:tcBorders>
              <w:top w:val="single" w:sz="4" w:space="0" w:color="auto"/>
              <w:left w:val="single" w:sz="4" w:space="0" w:color="auto"/>
              <w:bottom w:val="single" w:sz="4" w:space="0" w:color="auto"/>
              <w:right w:val="single" w:sz="4" w:space="0" w:color="auto"/>
            </w:tcBorders>
          </w:tcPr>
          <w:p w14:paraId="3EB27432" w14:textId="77777777" w:rsidR="007161C0" w:rsidRDefault="007161C0"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5F2070D6" w14:textId="77777777" w:rsidR="007161C0" w:rsidRDefault="007161C0"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7A95B74D" w14:textId="77777777" w:rsidR="007161C0" w:rsidRDefault="007161C0" w:rsidP="00BE1D47">
            <w:pPr>
              <w:pStyle w:val="TAC"/>
            </w:pPr>
            <w:r>
              <w:rPr>
                <w:lang w:eastAsia="en-GB"/>
              </w:rPr>
              <w:t>871.5</w:t>
            </w:r>
          </w:p>
        </w:tc>
        <w:tc>
          <w:tcPr>
            <w:tcW w:w="634" w:type="dxa"/>
            <w:tcBorders>
              <w:top w:val="single" w:sz="4" w:space="0" w:color="auto"/>
              <w:left w:val="single" w:sz="4" w:space="0" w:color="auto"/>
              <w:bottom w:val="single" w:sz="4" w:space="0" w:color="auto"/>
              <w:right w:val="single" w:sz="4" w:space="0" w:color="auto"/>
            </w:tcBorders>
            <w:vAlign w:val="center"/>
          </w:tcPr>
          <w:p w14:paraId="5CA604F3" w14:textId="77777777" w:rsidR="007161C0" w:rsidRDefault="007161C0"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6818C168" w14:textId="77777777" w:rsidR="007161C0" w:rsidRDefault="007161C0"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18C09889" w14:textId="77777777" w:rsidR="007161C0" w:rsidRDefault="007161C0" w:rsidP="00BE1D47">
            <w:pPr>
              <w:pStyle w:val="TAC"/>
            </w:pPr>
            <w:r>
              <w:t>N/A</w:t>
            </w:r>
          </w:p>
        </w:tc>
      </w:tr>
      <w:tr w:rsidR="007161C0" w14:paraId="6E2FF1B3" w14:textId="77777777" w:rsidTr="00BE1D47">
        <w:trPr>
          <w:trHeight w:val="231"/>
          <w:tblHeader/>
          <w:jc w:val="center"/>
        </w:trPr>
        <w:tc>
          <w:tcPr>
            <w:tcW w:w="1738" w:type="dxa"/>
            <w:vMerge/>
            <w:tcBorders>
              <w:left w:val="single" w:sz="4" w:space="0" w:color="auto"/>
              <w:right w:val="single" w:sz="4" w:space="0" w:color="auto"/>
            </w:tcBorders>
            <w:vAlign w:val="center"/>
          </w:tcPr>
          <w:p w14:paraId="70311D54" w14:textId="77777777" w:rsidR="007161C0" w:rsidRPr="00554A0C" w:rsidRDefault="007161C0"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273F02F3" w14:textId="77777777" w:rsidR="007161C0" w:rsidRDefault="007161C0" w:rsidP="00BE1D47">
            <w:pPr>
              <w:pStyle w:val="TAC"/>
            </w:pPr>
            <w:r>
              <w:rPr>
                <w:lang w:val="sv-SE" w:eastAsia="en-GB"/>
              </w:rPr>
              <w:t>n</w:t>
            </w:r>
            <w:r>
              <w:rPr>
                <w:lang w:eastAsia="en-GB"/>
              </w:rPr>
              <w:t>66</w:t>
            </w:r>
          </w:p>
        </w:tc>
        <w:tc>
          <w:tcPr>
            <w:tcW w:w="1160" w:type="dxa"/>
            <w:tcBorders>
              <w:top w:val="single" w:sz="4" w:space="0" w:color="auto"/>
              <w:left w:val="single" w:sz="4" w:space="0" w:color="auto"/>
              <w:bottom w:val="single" w:sz="4" w:space="0" w:color="auto"/>
              <w:right w:val="single" w:sz="4" w:space="0" w:color="auto"/>
            </w:tcBorders>
          </w:tcPr>
          <w:p w14:paraId="3760D941" w14:textId="77777777" w:rsidR="007161C0" w:rsidRDefault="007161C0" w:rsidP="00BE1D47">
            <w:pPr>
              <w:pStyle w:val="TAC"/>
            </w:pPr>
            <w:r>
              <w:rPr>
                <w:lang w:eastAsia="en-GB"/>
              </w:rPr>
              <w:t>1742</w:t>
            </w:r>
          </w:p>
        </w:tc>
        <w:tc>
          <w:tcPr>
            <w:tcW w:w="746" w:type="dxa"/>
            <w:tcBorders>
              <w:top w:val="single" w:sz="4" w:space="0" w:color="auto"/>
              <w:left w:val="single" w:sz="4" w:space="0" w:color="auto"/>
              <w:bottom w:val="single" w:sz="4" w:space="0" w:color="auto"/>
              <w:right w:val="single" w:sz="4" w:space="0" w:color="auto"/>
            </w:tcBorders>
          </w:tcPr>
          <w:p w14:paraId="197B5634" w14:textId="77777777" w:rsidR="007161C0" w:rsidRDefault="007161C0"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2BA6B639" w14:textId="77777777" w:rsidR="007161C0" w:rsidRDefault="007161C0"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35A97E6D" w14:textId="77777777" w:rsidR="007161C0" w:rsidRDefault="007161C0" w:rsidP="00BE1D47">
            <w:pPr>
              <w:pStyle w:val="TAC"/>
            </w:pPr>
            <w:r>
              <w:rPr>
                <w:lang w:eastAsia="en-GB"/>
              </w:rPr>
              <w:t>2142</w:t>
            </w:r>
          </w:p>
        </w:tc>
        <w:tc>
          <w:tcPr>
            <w:tcW w:w="634" w:type="dxa"/>
            <w:tcBorders>
              <w:top w:val="single" w:sz="4" w:space="0" w:color="auto"/>
              <w:left w:val="single" w:sz="4" w:space="0" w:color="auto"/>
              <w:bottom w:val="single" w:sz="4" w:space="0" w:color="auto"/>
              <w:right w:val="single" w:sz="4" w:space="0" w:color="auto"/>
            </w:tcBorders>
            <w:vAlign w:val="center"/>
          </w:tcPr>
          <w:p w14:paraId="4263EDA5" w14:textId="77777777" w:rsidR="007161C0" w:rsidRDefault="007161C0" w:rsidP="00BE1D47">
            <w:pPr>
              <w:pStyle w:val="TAC"/>
            </w:pPr>
            <w:r>
              <w:rPr>
                <w:rFonts w:cs="Arial"/>
                <w:szCs w:val="18"/>
                <w:lang w:val="fi-FI" w:eastAsia="fi-FI"/>
              </w:rPr>
              <w:t>22.2</w:t>
            </w:r>
          </w:p>
        </w:tc>
        <w:tc>
          <w:tcPr>
            <w:tcW w:w="947" w:type="dxa"/>
            <w:tcBorders>
              <w:top w:val="single" w:sz="4" w:space="0" w:color="auto"/>
              <w:left w:val="single" w:sz="4" w:space="0" w:color="auto"/>
              <w:bottom w:val="single" w:sz="4" w:space="0" w:color="auto"/>
              <w:right w:val="single" w:sz="4" w:space="0" w:color="auto"/>
            </w:tcBorders>
            <w:vAlign w:val="center"/>
          </w:tcPr>
          <w:p w14:paraId="0EA0A8D0" w14:textId="77777777" w:rsidR="007161C0" w:rsidRDefault="007161C0"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4478ED2F" w14:textId="77777777" w:rsidR="007161C0" w:rsidRDefault="007161C0" w:rsidP="00BE1D47">
            <w:pPr>
              <w:pStyle w:val="TAC"/>
            </w:pPr>
            <w:r>
              <w:t>IMD3</w:t>
            </w:r>
          </w:p>
        </w:tc>
      </w:tr>
      <w:tr w:rsidR="007161C0" w14:paraId="247F9B65" w14:textId="77777777" w:rsidTr="00BE1D47">
        <w:trPr>
          <w:trHeight w:val="231"/>
          <w:tblHeader/>
          <w:jc w:val="center"/>
        </w:trPr>
        <w:tc>
          <w:tcPr>
            <w:tcW w:w="1738" w:type="dxa"/>
            <w:vMerge/>
            <w:tcBorders>
              <w:left w:val="single" w:sz="4" w:space="0" w:color="auto"/>
              <w:right w:val="single" w:sz="4" w:space="0" w:color="auto"/>
            </w:tcBorders>
            <w:vAlign w:val="center"/>
          </w:tcPr>
          <w:p w14:paraId="405840C3" w14:textId="77777777" w:rsidR="007161C0" w:rsidRPr="00554A0C" w:rsidRDefault="007161C0"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14B93F80" w14:textId="77777777" w:rsidR="007161C0" w:rsidRDefault="007161C0" w:rsidP="00BE1D47">
            <w:pPr>
              <w:pStyle w:val="TAC"/>
            </w:pPr>
            <w:r>
              <w:rPr>
                <w:lang w:eastAsia="en-GB"/>
              </w:rPr>
              <w:t>n77</w:t>
            </w:r>
          </w:p>
        </w:tc>
        <w:tc>
          <w:tcPr>
            <w:tcW w:w="1160" w:type="dxa"/>
            <w:tcBorders>
              <w:top w:val="single" w:sz="4" w:space="0" w:color="auto"/>
              <w:left w:val="single" w:sz="4" w:space="0" w:color="auto"/>
              <w:bottom w:val="single" w:sz="4" w:space="0" w:color="auto"/>
              <w:right w:val="single" w:sz="4" w:space="0" w:color="auto"/>
            </w:tcBorders>
          </w:tcPr>
          <w:p w14:paraId="21C5CFFE" w14:textId="77777777" w:rsidR="007161C0" w:rsidRDefault="007161C0" w:rsidP="00BE1D47">
            <w:pPr>
              <w:pStyle w:val="TAC"/>
            </w:pPr>
            <w:r>
              <w:rPr>
                <w:lang w:eastAsia="en-GB"/>
              </w:rPr>
              <w:t>3795</w:t>
            </w:r>
          </w:p>
        </w:tc>
        <w:tc>
          <w:tcPr>
            <w:tcW w:w="746" w:type="dxa"/>
            <w:tcBorders>
              <w:top w:val="single" w:sz="4" w:space="0" w:color="auto"/>
              <w:left w:val="single" w:sz="4" w:space="0" w:color="auto"/>
              <w:bottom w:val="single" w:sz="4" w:space="0" w:color="auto"/>
              <w:right w:val="single" w:sz="4" w:space="0" w:color="auto"/>
            </w:tcBorders>
          </w:tcPr>
          <w:p w14:paraId="3CC9097B" w14:textId="77777777" w:rsidR="007161C0" w:rsidRDefault="007161C0" w:rsidP="00BE1D47">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077D9518" w14:textId="77777777" w:rsidR="007161C0" w:rsidRDefault="007161C0" w:rsidP="00BE1D47">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tcPr>
          <w:p w14:paraId="77CD7249" w14:textId="77777777" w:rsidR="007161C0" w:rsidRDefault="007161C0" w:rsidP="00BE1D47">
            <w:pPr>
              <w:pStyle w:val="TAC"/>
            </w:pPr>
            <w:r>
              <w:rPr>
                <w:lang w:eastAsia="en-GB"/>
              </w:rPr>
              <w:t>3795</w:t>
            </w:r>
          </w:p>
        </w:tc>
        <w:tc>
          <w:tcPr>
            <w:tcW w:w="634" w:type="dxa"/>
            <w:tcBorders>
              <w:top w:val="single" w:sz="4" w:space="0" w:color="auto"/>
              <w:left w:val="single" w:sz="4" w:space="0" w:color="auto"/>
              <w:bottom w:val="single" w:sz="4" w:space="0" w:color="auto"/>
              <w:right w:val="single" w:sz="4" w:space="0" w:color="auto"/>
            </w:tcBorders>
            <w:vAlign w:val="center"/>
          </w:tcPr>
          <w:p w14:paraId="1FA6600B" w14:textId="77777777" w:rsidR="007161C0" w:rsidRDefault="007161C0"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4CBF53D9" w14:textId="77777777" w:rsidR="007161C0" w:rsidRDefault="007161C0" w:rsidP="00BE1D47">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63007B1B" w14:textId="77777777" w:rsidR="007161C0" w:rsidRDefault="007161C0" w:rsidP="00BE1D47">
            <w:pPr>
              <w:pStyle w:val="TAC"/>
            </w:pPr>
            <w:r>
              <w:t>N/A</w:t>
            </w:r>
          </w:p>
        </w:tc>
      </w:tr>
    </w:tbl>
    <w:p w14:paraId="4E792A56" w14:textId="77777777" w:rsidR="007161C0" w:rsidRDefault="007161C0" w:rsidP="007161C0"/>
    <w:p w14:paraId="195A0B5F" w14:textId="76B851BD" w:rsidR="007161C0" w:rsidRDefault="007161C0" w:rsidP="007161C0">
      <w:pPr>
        <w:pStyle w:val="Heading4"/>
        <w:tabs>
          <w:tab w:val="left" w:pos="0"/>
        </w:tabs>
        <w:ind w:left="0" w:firstLine="0"/>
        <w:rPr>
          <w:rFonts w:cs="Arial"/>
          <w:lang w:val="en-US" w:eastAsia="zh-CN"/>
        </w:rPr>
      </w:pPr>
      <w:bookmarkStart w:id="258" w:name="_Toc97547050"/>
      <w:r>
        <w:rPr>
          <w:rFonts w:cs="Arial"/>
        </w:rPr>
        <w:t>6.19.3</w:t>
      </w:r>
      <w:r>
        <w:rPr>
          <w:rFonts w:cs="Arial"/>
          <w:lang w:eastAsia="zh-CN"/>
        </w:rPr>
        <w:t>.2</w:t>
      </w:r>
      <w:r>
        <w:rPr>
          <w:rFonts w:cs="Arial"/>
          <w:lang w:eastAsia="zh-CN"/>
        </w:rPr>
        <w:tab/>
        <w:t>Power class 2 Case</w:t>
      </w:r>
      <w:r>
        <w:rPr>
          <w:rFonts w:cs="Arial"/>
          <w:lang w:val="en-US" w:eastAsia="zh-CN"/>
        </w:rPr>
        <w:t xml:space="preserve"> B</w:t>
      </w:r>
      <w:bookmarkEnd w:id="258"/>
    </w:p>
    <w:p w14:paraId="5AB3E9B0" w14:textId="2625A5D4" w:rsidR="00A65512" w:rsidRDefault="007161C0" w:rsidP="007161C0">
      <w:pPr>
        <w:rPr>
          <w:iCs/>
          <w:lang w:eastAsia="zh-CN"/>
        </w:rPr>
      </w:pPr>
      <w:r>
        <w:rPr>
          <w:iCs/>
          <w:lang w:eastAsia="zh-CN"/>
        </w:rPr>
        <w:t>The additional MSD due to intermodulation for PC2 Case B CA_n5-n66-n77 are same as the Case A defined in Table 6.19.3.1-1.</w:t>
      </w:r>
    </w:p>
    <w:p w14:paraId="6CE28DD0" w14:textId="3B4F0739" w:rsidR="005209E9" w:rsidRPr="004D3578" w:rsidRDefault="005209E9" w:rsidP="005209E9">
      <w:pPr>
        <w:pStyle w:val="Heading2"/>
        <w:rPr>
          <w:lang w:eastAsia="zh-CN"/>
        </w:rPr>
      </w:pPr>
      <w:bookmarkStart w:id="259" w:name="_Toc97547051"/>
      <w:r>
        <w:t>6.20</w:t>
      </w:r>
      <w:r w:rsidRPr="004D3578">
        <w:tab/>
      </w:r>
      <w:r>
        <w:rPr>
          <w:lang w:eastAsia="zh-CN"/>
        </w:rPr>
        <w:t>CA_n29-n30-n77</w:t>
      </w:r>
      <w:bookmarkEnd w:id="259"/>
    </w:p>
    <w:p w14:paraId="4A6768F6" w14:textId="49892506" w:rsidR="005209E9" w:rsidRPr="001043CD" w:rsidRDefault="005209E9" w:rsidP="005209E9">
      <w:pPr>
        <w:pStyle w:val="Heading3"/>
        <w:rPr>
          <w:rFonts w:cs="Arial"/>
          <w:szCs w:val="28"/>
          <w:lang w:eastAsia="zh-CN"/>
        </w:rPr>
      </w:pPr>
      <w:bookmarkStart w:id="260" w:name="_Toc97547052"/>
      <w:r>
        <w:rPr>
          <w:rFonts w:cs="Arial"/>
          <w:szCs w:val="28"/>
          <w:lang w:eastAsia="zh-CN"/>
        </w:rPr>
        <w:t>6.20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60"/>
    </w:p>
    <w:p w14:paraId="7C327DB4" w14:textId="1EF85599" w:rsidR="005209E9" w:rsidRDefault="005209E9" w:rsidP="005209E9">
      <w:pPr>
        <w:pStyle w:val="TH"/>
        <w:rPr>
          <w:lang w:eastAsia="ja-JP"/>
        </w:rPr>
      </w:pPr>
      <w:r>
        <w:rPr>
          <w:lang w:val="en-US"/>
        </w:rPr>
        <w:t>Table 6.20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209E9" w14:paraId="079965EA"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80D6883" w14:textId="77777777" w:rsidR="005209E9" w:rsidRPr="00D776B5" w:rsidRDefault="005209E9"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6F48D2" w14:textId="77777777" w:rsidR="005209E9" w:rsidRPr="00D776B5" w:rsidRDefault="005209E9"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99B52" w14:textId="77777777" w:rsidR="005209E9" w:rsidRPr="00D776B5" w:rsidRDefault="005209E9"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87C85" w14:textId="77777777" w:rsidR="005209E9" w:rsidRPr="00D776B5" w:rsidRDefault="005209E9"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CB17" w14:textId="77777777" w:rsidR="005209E9" w:rsidRPr="00D776B5" w:rsidRDefault="005209E9"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D503D9" w14:textId="77777777" w:rsidR="005209E9" w:rsidRPr="00D776B5" w:rsidRDefault="005209E9"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019B82" w14:textId="77777777" w:rsidR="005209E9" w:rsidRPr="00D776B5" w:rsidRDefault="005209E9"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7B7D8" w14:textId="77777777" w:rsidR="005209E9" w:rsidRPr="00D776B5" w:rsidRDefault="005209E9"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4CFC8" w14:textId="77777777" w:rsidR="005209E9" w:rsidRPr="00D776B5" w:rsidRDefault="005209E9"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3FE3A" w14:textId="77777777" w:rsidR="005209E9" w:rsidRPr="00D776B5" w:rsidRDefault="005209E9"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ECD75B" w14:textId="77777777" w:rsidR="005209E9" w:rsidRPr="00D776B5" w:rsidRDefault="005209E9"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0E8133" w14:textId="77777777" w:rsidR="005209E9" w:rsidRPr="00D776B5" w:rsidRDefault="005209E9"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7F2B69" w14:textId="77777777" w:rsidR="005209E9" w:rsidRPr="00D776B5" w:rsidRDefault="005209E9"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14997" w14:textId="77777777" w:rsidR="005209E9" w:rsidRPr="00D776B5" w:rsidRDefault="005209E9"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0F5A8" w14:textId="77777777" w:rsidR="005209E9" w:rsidRPr="00D776B5" w:rsidRDefault="005209E9"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BCF2AA" w14:textId="77777777" w:rsidR="005209E9" w:rsidRPr="00D776B5" w:rsidRDefault="005209E9"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B64C49" w14:textId="77777777" w:rsidR="005209E9" w:rsidRPr="00D776B5" w:rsidRDefault="005209E9" w:rsidP="00BE1D47">
            <w:pPr>
              <w:pStyle w:val="TAH"/>
            </w:pPr>
            <w:r w:rsidRPr="00D776B5">
              <w:t>Bandwidth combination set</w:t>
            </w:r>
          </w:p>
        </w:tc>
      </w:tr>
      <w:tr w:rsidR="005209E9" w14:paraId="2EA4F53B"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2E769DF" w14:textId="77777777" w:rsidR="005209E9" w:rsidRDefault="005209E9" w:rsidP="00BE1D47">
            <w:pPr>
              <w:pStyle w:val="TAC"/>
            </w:pPr>
            <w:r w:rsidRPr="00323D1A">
              <w:t>CA_</w:t>
            </w:r>
            <w:r>
              <w:t>n29</w:t>
            </w:r>
            <w:r w:rsidRPr="00323D1A">
              <w:t>A-</w:t>
            </w:r>
            <w:r>
              <w:t>n30</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2D55BC4" w14:textId="77777777" w:rsidR="005209E9" w:rsidRPr="007A097D" w:rsidRDefault="005209E9" w:rsidP="00BE1D47">
            <w:pPr>
              <w:pStyle w:val="TAC"/>
              <w:rPr>
                <w:vertAlign w:val="superscript"/>
              </w:rPr>
            </w:pPr>
            <w:r>
              <w:t>CA_n30A-n77A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E3A2E" w14:textId="77777777" w:rsidR="005209E9" w:rsidRDefault="005209E9"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7AD797" w14:textId="77777777" w:rsidR="005209E9" w:rsidRDefault="005209E9"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ADB6D0"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4B2640"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07332C"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31B97"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64C51"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2A9ED0"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1B4DCE"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4B32C"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A88EF"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40C86"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212009" w14:textId="77777777" w:rsidR="005209E9" w:rsidRDefault="005209E9"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D6CB51" w14:textId="77777777" w:rsidR="005209E9" w:rsidRDefault="005209E9"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442B84C" w14:textId="77777777" w:rsidR="005209E9" w:rsidRDefault="005209E9" w:rsidP="00BE1D47">
            <w:pPr>
              <w:pStyle w:val="TAC"/>
              <w:rPr>
                <w:lang w:val="en-US" w:eastAsia="zh-CN" w:bidi="ar"/>
              </w:rPr>
            </w:pPr>
            <w:r>
              <w:rPr>
                <w:lang w:val="en-US" w:eastAsia="zh-CN" w:bidi="ar"/>
              </w:rPr>
              <w:t>0</w:t>
            </w:r>
          </w:p>
        </w:tc>
      </w:tr>
      <w:tr w:rsidR="005209E9" w14:paraId="2FF8F554"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0960A610" w14:textId="77777777" w:rsidR="005209E9" w:rsidRDefault="005209E9"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BCF6E2E" w14:textId="77777777" w:rsidR="005209E9" w:rsidRDefault="005209E9"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C2C7A8" w14:textId="77777777" w:rsidR="005209E9" w:rsidRDefault="005209E9" w:rsidP="00BE1D47">
            <w:pPr>
              <w:pStyle w:val="TAC"/>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255EB" w14:textId="77777777" w:rsidR="005209E9" w:rsidRDefault="005209E9"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56E2B2"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43CE0F"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44F7FB"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EA2C8F"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BC0B4B"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0A0F91"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0406EA"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A25A8"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D3988A"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FBF60"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D8629" w14:textId="77777777" w:rsidR="005209E9" w:rsidRDefault="005209E9"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0CD42" w14:textId="77777777" w:rsidR="005209E9" w:rsidRDefault="005209E9"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CCF18D7" w14:textId="77777777" w:rsidR="005209E9" w:rsidRDefault="005209E9" w:rsidP="00BE1D47">
            <w:pPr>
              <w:pStyle w:val="TAC"/>
              <w:rPr>
                <w:lang w:val="en-US" w:eastAsia="zh-CN" w:bidi="ar"/>
              </w:rPr>
            </w:pPr>
          </w:p>
        </w:tc>
      </w:tr>
      <w:tr w:rsidR="005209E9" w14:paraId="183D67B4"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CE86FDA" w14:textId="77777777" w:rsidR="005209E9" w:rsidRDefault="005209E9"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180450" w14:textId="77777777" w:rsidR="005209E9" w:rsidRDefault="005209E9"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6A76A9" w14:textId="77777777" w:rsidR="005209E9" w:rsidRDefault="005209E9"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70623"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935743"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78A6C" w14:textId="77777777" w:rsidR="005209E9" w:rsidRDefault="005209E9"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D605FD" w14:textId="77777777" w:rsidR="005209E9" w:rsidRDefault="005209E9"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06997" w14:textId="77777777" w:rsidR="005209E9" w:rsidRDefault="005209E9"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CFA5E9" w14:textId="77777777" w:rsidR="005209E9" w:rsidRDefault="005209E9"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1CD69B" w14:textId="77777777" w:rsidR="005209E9" w:rsidRDefault="005209E9"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1AE90" w14:textId="77777777" w:rsidR="005209E9" w:rsidRDefault="005209E9"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26AE7" w14:textId="77777777" w:rsidR="005209E9" w:rsidRDefault="005209E9"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C20A5" w14:textId="77777777" w:rsidR="005209E9" w:rsidRDefault="005209E9"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D4D1C" w14:textId="77777777" w:rsidR="005209E9" w:rsidRDefault="005209E9"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3E59F" w14:textId="77777777" w:rsidR="005209E9" w:rsidRDefault="005209E9"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CABF3" w14:textId="77777777" w:rsidR="005209E9" w:rsidRDefault="005209E9"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D630A" w14:textId="77777777" w:rsidR="005209E9" w:rsidRDefault="005209E9" w:rsidP="00BE1D47">
            <w:pPr>
              <w:pStyle w:val="TAC"/>
              <w:rPr>
                <w:lang w:val="en-US" w:eastAsia="zh-CN" w:bidi="ar"/>
              </w:rPr>
            </w:pPr>
          </w:p>
        </w:tc>
      </w:tr>
      <w:tr w:rsidR="005209E9" w14:paraId="21D277A0"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6C01B9E" w14:textId="77777777" w:rsidR="005209E9" w:rsidRPr="00E31F8F" w:rsidRDefault="005209E9" w:rsidP="00BE1D47">
            <w:pPr>
              <w:pStyle w:val="TAC"/>
            </w:pPr>
            <w:r>
              <w:t>CA_n29A-n30A-n77(2A)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2F02ADB" w14:textId="77777777" w:rsidR="005209E9" w:rsidRDefault="005209E9" w:rsidP="00BE1D47">
            <w:pPr>
              <w:pStyle w:val="TAC"/>
              <w:rPr>
                <w:color w:val="000000"/>
                <w:lang w:val="en-US" w:eastAsia="zh-CN" w:bidi="ar"/>
              </w:rPr>
            </w:pPr>
            <w:r>
              <w:t>CA_n30A-n77A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8DEB7" w14:textId="77777777" w:rsidR="005209E9" w:rsidRDefault="005209E9"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74CD13" w14:textId="77777777" w:rsidR="005209E9" w:rsidRDefault="005209E9"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C2D63" w14:textId="77777777" w:rsidR="005209E9" w:rsidRDefault="005209E9"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626D9"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D44A6"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1F6AC5"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FF8EF"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DBBD8"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EC313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28424C"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84569E"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FBD2A7"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D0FAF" w14:textId="77777777" w:rsidR="005209E9" w:rsidRDefault="005209E9"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F7D32" w14:textId="77777777" w:rsidR="005209E9" w:rsidRDefault="005209E9"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2D216" w14:textId="77777777" w:rsidR="005209E9" w:rsidRDefault="005209E9" w:rsidP="00BE1D47">
            <w:pPr>
              <w:pStyle w:val="TAC"/>
            </w:pPr>
            <w:r>
              <w:rPr>
                <w:lang w:val="en-US" w:eastAsia="zh-CN" w:bidi="ar"/>
              </w:rPr>
              <w:t>0</w:t>
            </w:r>
          </w:p>
        </w:tc>
      </w:tr>
      <w:tr w:rsidR="005209E9" w14:paraId="28520432"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2244029A" w14:textId="77777777" w:rsidR="005209E9" w:rsidRDefault="005209E9"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624A0BE" w14:textId="77777777" w:rsidR="005209E9" w:rsidRDefault="005209E9"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767D9" w14:textId="77777777" w:rsidR="005209E9" w:rsidRDefault="005209E9" w:rsidP="00BE1D47">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7CCF7" w14:textId="77777777" w:rsidR="005209E9" w:rsidRDefault="005209E9"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9F1777" w14:textId="77777777" w:rsidR="005209E9" w:rsidRDefault="005209E9"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54144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A14A0"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160023"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01987"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02F94"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E0AF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96B903"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46C6D"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05E40"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2C901E" w14:textId="77777777" w:rsidR="005209E9" w:rsidRDefault="005209E9"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1CB0E" w14:textId="77777777" w:rsidR="005209E9" w:rsidRDefault="005209E9"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7B11A" w14:textId="77777777" w:rsidR="005209E9" w:rsidRDefault="005209E9" w:rsidP="00BE1D47">
            <w:pPr>
              <w:jc w:val="center"/>
              <w:rPr>
                <w:rFonts w:ascii="Arial" w:hAnsi="Arial" w:cs="Arial"/>
                <w:color w:val="000000"/>
                <w:sz w:val="18"/>
                <w:szCs w:val="18"/>
              </w:rPr>
            </w:pPr>
          </w:p>
        </w:tc>
      </w:tr>
      <w:tr w:rsidR="005209E9" w14:paraId="6A49CAE5"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D77AC28" w14:textId="77777777" w:rsidR="005209E9" w:rsidRDefault="005209E9"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146B00" w14:textId="77777777" w:rsidR="005209E9" w:rsidRDefault="005209E9"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9AB33" w14:textId="77777777" w:rsidR="005209E9" w:rsidRDefault="005209E9"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09B950" w14:textId="77777777" w:rsidR="005209E9" w:rsidRDefault="005209E9"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172095" w14:textId="77777777" w:rsidR="005209E9" w:rsidRDefault="005209E9" w:rsidP="00BE1D47">
            <w:pPr>
              <w:jc w:val="center"/>
              <w:rPr>
                <w:rFonts w:ascii="Arial" w:hAnsi="Arial" w:cs="Arial"/>
                <w:color w:val="000000"/>
                <w:sz w:val="18"/>
                <w:szCs w:val="18"/>
              </w:rPr>
            </w:pPr>
          </w:p>
        </w:tc>
      </w:tr>
      <w:tr w:rsidR="005209E9" w14:paraId="6EB72921"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F99A12" w14:textId="77777777" w:rsidR="005209E9" w:rsidRDefault="005209E9"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21986714" w14:textId="77777777" w:rsidR="005209E9" w:rsidRDefault="005209E9"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03B1C00B" w14:textId="77777777" w:rsidR="005209E9" w:rsidRDefault="005209E9" w:rsidP="005209E9">
      <w:pPr>
        <w:rPr>
          <w:sz w:val="16"/>
          <w:szCs w:val="16"/>
          <w:lang w:eastAsia="zh-CN"/>
        </w:rPr>
      </w:pPr>
    </w:p>
    <w:p w14:paraId="55210C95" w14:textId="04447C6F" w:rsidR="005209E9" w:rsidRPr="001043CD" w:rsidRDefault="005209E9" w:rsidP="005209E9">
      <w:pPr>
        <w:pStyle w:val="Heading3"/>
        <w:rPr>
          <w:lang w:val="en-US" w:eastAsia="zh-CN"/>
        </w:rPr>
      </w:pPr>
      <w:bookmarkStart w:id="261" w:name="_Toc97547053"/>
      <w:r>
        <w:rPr>
          <w:lang w:eastAsia="zh-CN"/>
        </w:rPr>
        <w:t>6.20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61"/>
    </w:p>
    <w:p w14:paraId="6FEC9EDF" w14:textId="3E432089" w:rsidR="005209E9" w:rsidRDefault="005209E9" w:rsidP="005209E9">
      <w:pPr>
        <w:pStyle w:val="TH"/>
        <w:rPr>
          <w:lang w:eastAsia="zh-CN"/>
        </w:rPr>
      </w:pPr>
      <w:r>
        <w:t>Table 6.20.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209E9" w:rsidRPr="00530DFD" w14:paraId="421C43ED" w14:textId="77777777" w:rsidTr="00BE1D47">
        <w:trPr>
          <w:trHeight w:val="383"/>
          <w:jc w:val="center"/>
        </w:trPr>
        <w:tc>
          <w:tcPr>
            <w:tcW w:w="1679" w:type="dxa"/>
          </w:tcPr>
          <w:p w14:paraId="6397BCAF" w14:textId="77777777" w:rsidR="005209E9" w:rsidRPr="00EC6D89" w:rsidRDefault="005209E9" w:rsidP="00BE1D47">
            <w:pPr>
              <w:pStyle w:val="TAH"/>
              <w:rPr>
                <w:lang w:val="en-US" w:eastAsia="zh-CN"/>
              </w:rPr>
            </w:pPr>
            <w:r w:rsidRPr="00B0188E">
              <w:rPr>
                <w:lang w:val="en-US" w:eastAsia="zh-CN"/>
              </w:rPr>
              <w:t>Uplink CA configuration</w:t>
            </w:r>
          </w:p>
        </w:tc>
        <w:tc>
          <w:tcPr>
            <w:tcW w:w="2045" w:type="dxa"/>
            <w:shd w:val="clear" w:color="auto" w:fill="auto"/>
          </w:tcPr>
          <w:p w14:paraId="4F2E6029" w14:textId="77777777" w:rsidR="005209E9" w:rsidRPr="00530DFD" w:rsidRDefault="005209E9" w:rsidP="00BE1D47">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n30</w:t>
            </w:r>
            <w:r w:rsidRPr="00EC6D89">
              <w:rPr>
                <w:lang w:val="en-US" w:eastAsia="zh-CN"/>
              </w:rPr>
              <w:t>-n</w:t>
            </w:r>
            <w:r>
              <w:rPr>
                <w:lang w:val="en-US" w:eastAsia="zh-CN"/>
              </w:rPr>
              <w:t>77</w:t>
            </w:r>
          </w:p>
        </w:tc>
        <w:tc>
          <w:tcPr>
            <w:tcW w:w="1641" w:type="dxa"/>
            <w:shd w:val="clear" w:color="auto" w:fill="auto"/>
          </w:tcPr>
          <w:p w14:paraId="412BF5E3" w14:textId="77777777" w:rsidR="005209E9" w:rsidRPr="00530DFD" w:rsidRDefault="005209E9"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E84DC02" w14:textId="77777777" w:rsidR="005209E9" w:rsidRPr="00530DFD" w:rsidRDefault="005209E9" w:rsidP="00BE1D47">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59F90AB2" w14:textId="77777777" w:rsidR="005209E9" w:rsidRPr="00530DFD" w:rsidRDefault="005209E9"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5209E9" w:rsidRPr="00530DFD" w14:paraId="2CB85928" w14:textId="77777777" w:rsidTr="00BE1D47">
        <w:trPr>
          <w:trHeight w:val="192"/>
          <w:jc w:val="center"/>
        </w:trPr>
        <w:tc>
          <w:tcPr>
            <w:tcW w:w="1679" w:type="dxa"/>
            <w:vMerge w:val="restart"/>
            <w:vAlign w:val="center"/>
          </w:tcPr>
          <w:p w14:paraId="5166BF33" w14:textId="77777777" w:rsidR="005209E9" w:rsidRPr="00AE608E" w:rsidRDefault="005209E9" w:rsidP="00BE1D47">
            <w:pPr>
              <w:pStyle w:val="TAL"/>
              <w:keepNext w:val="0"/>
              <w:widowControl w:val="0"/>
              <w:jc w:val="both"/>
              <w:rPr>
                <w:lang w:eastAsia="zh-CN"/>
              </w:rPr>
            </w:pPr>
            <w:r w:rsidRPr="002C7612">
              <w:rPr>
                <w:rFonts w:cs="Arial"/>
              </w:rPr>
              <w:t>CA_</w:t>
            </w:r>
            <w:r>
              <w:rPr>
                <w:rFonts w:cs="Arial"/>
              </w:rPr>
              <w:t>n30A</w:t>
            </w:r>
            <w:r w:rsidRPr="002C7612">
              <w:rPr>
                <w:rFonts w:cs="Arial"/>
              </w:rPr>
              <w:t>-n</w:t>
            </w:r>
            <w:r>
              <w:rPr>
                <w:rFonts w:cs="Arial"/>
              </w:rPr>
              <w:t>77A</w:t>
            </w:r>
          </w:p>
        </w:tc>
        <w:tc>
          <w:tcPr>
            <w:tcW w:w="2045" w:type="dxa"/>
            <w:shd w:val="clear" w:color="auto" w:fill="auto"/>
          </w:tcPr>
          <w:p w14:paraId="6DC1FB24" w14:textId="77777777" w:rsidR="005209E9" w:rsidRPr="002C7612" w:rsidRDefault="005209E9" w:rsidP="00BE1D47">
            <w:pPr>
              <w:pStyle w:val="TAL"/>
              <w:keepNext w:val="0"/>
              <w:widowControl w:val="0"/>
              <w:jc w:val="both"/>
              <w:rPr>
                <w:rFonts w:cs="Arial"/>
              </w:rPr>
            </w:pPr>
            <w:r w:rsidRPr="002C7612">
              <w:rPr>
                <w:rFonts w:cs="Arial"/>
              </w:rPr>
              <w:t>Case a</w:t>
            </w:r>
          </w:p>
        </w:tc>
        <w:tc>
          <w:tcPr>
            <w:tcW w:w="1641" w:type="dxa"/>
            <w:shd w:val="clear" w:color="auto" w:fill="auto"/>
          </w:tcPr>
          <w:p w14:paraId="45CC7855" w14:textId="77777777" w:rsidR="005209E9" w:rsidRPr="002C7612" w:rsidRDefault="005209E9" w:rsidP="00BE1D47">
            <w:pPr>
              <w:pStyle w:val="TAL"/>
              <w:keepNext w:val="0"/>
              <w:widowControl w:val="0"/>
              <w:jc w:val="both"/>
              <w:rPr>
                <w:rFonts w:cs="Arial"/>
              </w:rPr>
            </w:pPr>
            <w:r w:rsidRPr="002C7612">
              <w:rPr>
                <w:rFonts w:cs="Arial"/>
              </w:rPr>
              <w:t>26dBm</w:t>
            </w:r>
          </w:p>
        </w:tc>
        <w:tc>
          <w:tcPr>
            <w:tcW w:w="1681" w:type="dxa"/>
            <w:shd w:val="clear" w:color="auto" w:fill="auto"/>
          </w:tcPr>
          <w:p w14:paraId="50313037" w14:textId="77777777" w:rsidR="005209E9" w:rsidRPr="002C7612" w:rsidRDefault="005209E9" w:rsidP="00BE1D47">
            <w:pPr>
              <w:pStyle w:val="TAL"/>
              <w:keepNext w:val="0"/>
              <w:widowControl w:val="0"/>
              <w:jc w:val="both"/>
              <w:rPr>
                <w:rFonts w:cs="Arial"/>
              </w:rPr>
            </w:pPr>
            <w:r w:rsidRPr="002C7612">
              <w:rPr>
                <w:rFonts w:cs="Arial"/>
              </w:rPr>
              <w:t>23dBm</w:t>
            </w:r>
          </w:p>
        </w:tc>
        <w:tc>
          <w:tcPr>
            <w:tcW w:w="1660" w:type="dxa"/>
            <w:shd w:val="clear" w:color="auto" w:fill="auto"/>
          </w:tcPr>
          <w:p w14:paraId="0A1397EF" w14:textId="77777777" w:rsidR="005209E9" w:rsidRPr="002C7612" w:rsidRDefault="005209E9" w:rsidP="00BE1D47">
            <w:pPr>
              <w:pStyle w:val="TAL"/>
              <w:keepNext w:val="0"/>
              <w:widowControl w:val="0"/>
              <w:jc w:val="both"/>
              <w:rPr>
                <w:rFonts w:cs="Arial"/>
              </w:rPr>
            </w:pPr>
            <w:r w:rsidRPr="002C7612">
              <w:rPr>
                <w:rFonts w:cs="Arial"/>
              </w:rPr>
              <w:t>23dBm</w:t>
            </w:r>
          </w:p>
        </w:tc>
      </w:tr>
      <w:tr w:rsidR="005209E9" w:rsidRPr="00530DFD" w14:paraId="499E5A19" w14:textId="77777777" w:rsidTr="00BE1D47">
        <w:trPr>
          <w:trHeight w:val="192"/>
          <w:jc w:val="center"/>
        </w:trPr>
        <w:tc>
          <w:tcPr>
            <w:tcW w:w="1679" w:type="dxa"/>
            <w:vMerge/>
          </w:tcPr>
          <w:p w14:paraId="37412940" w14:textId="77777777" w:rsidR="005209E9" w:rsidRPr="00AE608E" w:rsidRDefault="005209E9" w:rsidP="00BE1D47">
            <w:pPr>
              <w:pStyle w:val="TAL"/>
              <w:keepNext w:val="0"/>
              <w:widowControl w:val="0"/>
              <w:jc w:val="both"/>
              <w:rPr>
                <w:rFonts w:cs="Arial"/>
                <w:kern w:val="2"/>
                <w:szCs w:val="18"/>
                <w:lang w:val="en-US" w:eastAsia="zh-CN"/>
              </w:rPr>
            </w:pPr>
          </w:p>
        </w:tc>
        <w:tc>
          <w:tcPr>
            <w:tcW w:w="2045" w:type="dxa"/>
            <w:shd w:val="clear" w:color="auto" w:fill="auto"/>
          </w:tcPr>
          <w:p w14:paraId="59D84E4C" w14:textId="77777777" w:rsidR="005209E9" w:rsidRPr="002C7612" w:rsidRDefault="005209E9" w:rsidP="00BE1D47">
            <w:pPr>
              <w:pStyle w:val="TAL"/>
              <w:keepNext w:val="0"/>
              <w:widowControl w:val="0"/>
              <w:jc w:val="both"/>
              <w:rPr>
                <w:rFonts w:cs="Arial"/>
              </w:rPr>
            </w:pPr>
            <w:r w:rsidRPr="002C7612">
              <w:rPr>
                <w:rFonts w:cs="Arial"/>
              </w:rPr>
              <w:t>Case b</w:t>
            </w:r>
          </w:p>
        </w:tc>
        <w:tc>
          <w:tcPr>
            <w:tcW w:w="1641" w:type="dxa"/>
            <w:shd w:val="clear" w:color="auto" w:fill="auto"/>
          </w:tcPr>
          <w:p w14:paraId="5A408F7A" w14:textId="77777777" w:rsidR="005209E9" w:rsidRPr="002C7612" w:rsidRDefault="005209E9" w:rsidP="00BE1D47">
            <w:pPr>
              <w:pStyle w:val="TAL"/>
              <w:keepNext w:val="0"/>
              <w:widowControl w:val="0"/>
              <w:jc w:val="both"/>
              <w:rPr>
                <w:rFonts w:cs="Arial"/>
              </w:rPr>
            </w:pPr>
            <w:r w:rsidRPr="002C7612">
              <w:rPr>
                <w:rFonts w:cs="Arial"/>
              </w:rPr>
              <w:t>26dBm</w:t>
            </w:r>
          </w:p>
        </w:tc>
        <w:tc>
          <w:tcPr>
            <w:tcW w:w="1681" w:type="dxa"/>
            <w:shd w:val="clear" w:color="auto" w:fill="auto"/>
          </w:tcPr>
          <w:p w14:paraId="79CD1B4D" w14:textId="77777777" w:rsidR="005209E9" w:rsidRPr="002C7612" w:rsidRDefault="005209E9" w:rsidP="00BE1D47">
            <w:pPr>
              <w:pStyle w:val="TAL"/>
              <w:keepNext w:val="0"/>
              <w:widowControl w:val="0"/>
              <w:jc w:val="both"/>
              <w:rPr>
                <w:rFonts w:cs="Arial"/>
              </w:rPr>
            </w:pPr>
            <w:r w:rsidRPr="002C7612">
              <w:rPr>
                <w:rFonts w:cs="Arial"/>
              </w:rPr>
              <w:t>23dBm</w:t>
            </w:r>
          </w:p>
        </w:tc>
        <w:tc>
          <w:tcPr>
            <w:tcW w:w="1660" w:type="dxa"/>
            <w:shd w:val="clear" w:color="auto" w:fill="auto"/>
          </w:tcPr>
          <w:p w14:paraId="4C9D4CF6" w14:textId="77777777" w:rsidR="005209E9" w:rsidRPr="002C7612" w:rsidRDefault="005209E9" w:rsidP="00BE1D47">
            <w:pPr>
              <w:pStyle w:val="TAL"/>
              <w:keepNext w:val="0"/>
              <w:widowControl w:val="0"/>
              <w:jc w:val="both"/>
              <w:rPr>
                <w:rFonts w:cs="Arial"/>
              </w:rPr>
            </w:pPr>
            <w:r w:rsidRPr="002C7612">
              <w:rPr>
                <w:rFonts w:cs="Arial"/>
              </w:rPr>
              <w:t>26dBm</w:t>
            </w:r>
          </w:p>
        </w:tc>
      </w:tr>
    </w:tbl>
    <w:p w14:paraId="5AF35E07" w14:textId="77777777" w:rsidR="005209E9" w:rsidRPr="00884AB9" w:rsidRDefault="005209E9" w:rsidP="005209E9">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56B106E" w14:textId="1C3411E4" w:rsidR="005209E9" w:rsidRPr="00FD4F24" w:rsidRDefault="005209E9" w:rsidP="005209E9">
      <w:pPr>
        <w:pStyle w:val="Heading3"/>
        <w:rPr>
          <w:lang w:eastAsia="zh-CN"/>
        </w:rPr>
      </w:pPr>
      <w:bookmarkStart w:id="262" w:name="_Toc97547054"/>
      <w:r>
        <w:t>6.20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62"/>
    </w:p>
    <w:p w14:paraId="3762164A" w14:textId="77777777" w:rsidR="005209E9" w:rsidRDefault="005209E9" w:rsidP="005209E9">
      <w:r w:rsidRPr="00315EFF">
        <w:t>The PC2 dual-uplink carrier co-existence analysis for CA_n</w:t>
      </w:r>
      <w:r>
        <w:t>29</w:t>
      </w:r>
      <w:r w:rsidRPr="00315EFF">
        <w:t>-n</w:t>
      </w:r>
      <w:r>
        <w:t>30</w:t>
      </w:r>
      <w:r w:rsidRPr="00315EFF">
        <w:t>-n77 can be re-used from DC_2</w:t>
      </w:r>
      <w:r>
        <w:t>9</w:t>
      </w:r>
      <w:r w:rsidRPr="00315EFF">
        <w:t>-</w:t>
      </w:r>
      <w:r>
        <w:t>30</w:t>
      </w:r>
      <w:r w:rsidRPr="00315EFF">
        <w:t>_n77 in TR 37.827. Based on this,</w:t>
      </w:r>
      <w:r>
        <w:t xml:space="preserve"> it can be seen that:</w:t>
      </w:r>
    </w:p>
    <w:p w14:paraId="48FDF5EA" w14:textId="77777777" w:rsidR="005209E9" w:rsidRDefault="005209E9" w:rsidP="005209E9">
      <w:pPr>
        <w:pStyle w:val="B1"/>
      </w:pPr>
      <w:r>
        <w:t>-</w:t>
      </w:r>
      <w:r>
        <w:tab/>
        <w:t>IMD3 and IMD5 products are produced by Band n30 and n77 that might fall in Rx of band n29.</w:t>
      </w:r>
    </w:p>
    <w:p w14:paraId="51CFF476" w14:textId="77777777" w:rsidR="005209E9" w:rsidRPr="001D20B4" w:rsidRDefault="005209E9" w:rsidP="005209E9">
      <w:pPr>
        <w:rPr>
          <w:lang w:eastAsia="ja-JP"/>
        </w:rPr>
      </w:pPr>
    </w:p>
    <w:p w14:paraId="31E246A2" w14:textId="75D2506E" w:rsidR="005209E9" w:rsidRDefault="005209E9" w:rsidP="005209E9">
      <w:pPr>
        <w:pStyle w:val="Heading4"/>
        <w:tabs>
          <w:tab w:val="left" w:pos="0"/>
        </w:tabs>
        <w:ind w:left="0" w:firstLine="0"/>
        <w:rPr>
          <w:rFonts w:cs="Arial"/>
          <w:szCs w:val="28"/>
          <w:lang w:val="en-US" w:eastAsia="zh-CN"/>
        </w:rPr>
      </w:pPr>
      <w:bookmarkStart w:id="263" w:name="_Toc97547055"/>
      <w:r>
        <w:rPr>
          <w:rFonts w:cs="Arial"/>
        </w:rPr>
        <w:t>6.20.3</w:t>
      </w:r>
      <w:r>
        <w:rPr>
          <w:rFonts w:cs="Arial"/>
          <w:lang w:eastAsia="zh-CN"/>
        </w:rPr>
        <w:t>.1</w:t>
      </w:r>
      <w:r>
        <w:rPr>
          <w:rFonts w:cs="Arial"/>
          <w:lang w:eastAsia="zh-CN"/>
        </w:rPr>
        <w:tab/>
        <w:t>Power class 2 Case</w:t>
      </w:r>
      <w:r>
        <w:rPr>
          <w:rFonts w:cs="Arial"/>
          <w:lang w:val="en-US" w:eastAsia="zh-CN"/>
        </w:rPr>
        <w:t xml:space="preserve"> A</w:t>
      </w:r>
      <w:bookmarkEnd w:id="263"/>
    </w:p>
    <w:p w14:paraId="50BC80AE" w14:textId="6FB1E323" w:rsidR="005209E9" w:rsidRDefault="005209E9" w:rsidP="005209E9">
      <w:pPr>
        <w:rPr>
          <w:iCs/>
          <w:lang w:eastAsia="zh-CN"/>
        </w:rPr>
      </w:pPr>
      <w:r>
        <w:rPr>
          <w:iCs/>
          <w:lang w:eastAsia="zh-CN"/>
        </w:rPr>
        <w:t xml:space="preserve">The additional MSD due to intermodulation for PC2 </w:t>
      </w:r>
      <w:r w:rsidRPr="00E76B8F">
        <w:rPr>
          <w:lang w:eastAsia="ja-JP"/>
        </w:rPr>
        <w:t>CA_</w:t>
      </w:r>
      <w:r>
        <w:rPr>
          <w:lang w:eastAsia="ja-JP"/>
        </w:rPr>
        <w:t>n29</w:t>
      </w:r>
      <w:r w:rsidRPr="00E76B8F">
        <w:rPr>
          <w:lang w:eastAsia="ja-JP"/>
        </w:rPr>
        <w:t>-</w:t>
      </w:r>
      <w:r>
        <w:rPr>
          <w:lang w:eastAsia="ja-JP"/>
        </w:rPr>
        <w:t>n30</w:t>
      </w:r>
      <w:r w:rsidRPr="00E76B8F">
        <w:rPr>
          <w:lang w:eastAsia="ja-JP"/>
        </w:rPr>
        <w:t xml:space="preserve">-n77 can be re-used from </w:t>
      </w:r>
      <w:r>
        <w:rPr>
          <w:lang w:eastAsia="ja-JP"/>
        </w:rPr>
        <w:t xml:space="preserve">PC2 </w:t>
      </w:r>
      <w:r w:rsidRPr="00315EFF">
        <w:rPr>
          <w:iCs/>
          <w:lang w:eastAsia="zh-CN"/>
        </w:rPr>
        <w:t>DC_29-30_n77 in TR 37.827</w:t>
      </w:r>
      <w:r>
        <w:rPr>
          <w:iCs/>
          <w:lang w:eastAsia="zh-CN"/>
        </w:rPr>
        <w:t xml:space="preserve"> and are defined in Table 6.20.3.1-1.</w:t>
      </w:r>
    </w:p>
    <w:p w14:paraId="6AA16627" w14:textId="64204C18" w:rsidR="005209E9" w:rsidRDefault="005209E9" w:rsidP="005209E9">
      <w:pPr>
        <w:pStyle w:val="TH"/>
      </w:pPr>
      <w:r w:rsidRPr="00577923">
        <w:t>Ta</w:t>
      </w:r>
      <w:r w:rsidRPr="00577923">
        <w:rPr>
          <w:szCs w:val="22"/>
        </w:rPr>
        <w:t xml:space="preserve">ble </w:t>
      </w:r>
      <w:r>
        <w:rPr>
          <w:szCs w:val="22"/>
          <w:lang w:val="en-US" w:eastAsia="zh-CN"/>
        </w:rPr>
        <w:t>6.20</w:t>
      </w:r>
      <w:r w:rsidRPr="00B81972">
        <w:rPr>
          <w:szCs w:val="22"/>
          <w:lang w:val="en-US" w:eastAsia="zh-CN"/>
        </w:rPr>
        <w:t>.3.1</w:t>
      </w:r>
      <w:r w:rsidRPr="00577923">
        <w:rPr>
          <w:szCs w:val="22"/>
        </w:rPr>
        <w:t xml:space="preserve">-1: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5209E9" w:rsidRPr="00DA6F28" w14:paraId="6E8643C8" w14:textId="77777777" w:rsidTr="00BE1D47">
        <w:trPr>
          <w:trHeight w:val="231"/>
          <w:tblHeader/>
          <w:jc w:val="center"/>
        </w:trPr>
        <w:tc>
          <w:tcPr>
            <w:tcW w:w="1738" w:type="dxa"/>
            <w:tcBorders>
              <w:bottom w:val="single" w:sz="4" w:space="0" w:color="auto"/>
            </w:tcBorders>
            <w:vAlign w:val="center"/>
          </w:tcPr>
          <w:p w14:paraId="4CD8E94B" w14:textId="77777777" w:rsidR="005209E9" w:rsidRPr="00DA6F28" w:rsidRDefault="005209E9" w:rsidP="00BE1D47">
            <w:pPr>
              <w:pStyle w:val="TAH"/>
            </w:pPr>
            <w:r w:rsidRPr="00555E1F">
              <w:t>NR CA band combination</w:t>
            </w:r>
          </w:p>
        </w:tc>
        <w:tc>
          <w:tcPr>
            <w:tcW w:w="1146" w:type="dxa"/>
            <w:tcBorders>
              <w:bottom w:val="single" w:sz="4" w:space="0" w:color="auto"/>
            </w:tcBorders>
            <w:vAlign w:val="center"/>
          </w:tcPr>
          <w:p w14:paraId="387AB724" w14:textId="77777777" w:rsidR="005209E9" w:rsidRPr="00DA6F28" w:rsidRDefault="005209E9" w:rsidP="00BE1D47">
            <w:pPr>
              <w:pStyle w:val="TAH"/>
            </w:pPr>
            <w:r w:rsidRPr="00DA6F28">
              <w:t>NR band</w:t>
            </w:r>
          </w:p>
        </w:tc>
        <w:tc>
          <w:tcPr>
            <w:tcW w:w="1160" w:type="dxa"/>
            <w:tcBorders>
              <w:bottom w:val="single" w:sz="4" w:space="0" w:color="auto"/>
            </w:tcBorders>
            <w:vAlign w:val="center"/>
          </w:tcPr>
          <w:p w14:paraId="56D0B233" w14:textId="77777777" w:rsidR="005209E9" w:rsidRPr="00DA6F28" w:rsidRDefault="005209E9" w:rsidP="00BE1D47">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1F512B5E" w14:textId="77777777" w:rsidR="005209E9" w:rsidRPr="00DA6F28" w:rsidRDefault="005209E9" w:rsidP="00BE1D47">
            <w:pPr>
              <w:pStyle w:val="TAH"/>
            </w:pPr>
            <w:r w:rsidRPr="00DA6F28">
              <w:t xml:space="preserve">UL/DL BW </w:t>
            </w:r>
            <w:r w:rsidRPr="00DA6F28">
              <w:br/>
              <w:t>(MHz)</w:t>
            </w:r>
          </w:p>
        </w:tc>
        <w:tc>
          <w:tcPr>
            <w:tcW w:w="877" w:type="dxa"/>
            <w:tcBorders>
              <w:bottom w:val="single" w:sz="4" w:space="0" w:color="auto"/>
            </w:tcBorders>
            <w:vAlign w:val="center"/>
          </w:tcPr>
          <w:p w14:paraId="07F96AA7" w14:textId="77777777" w:rsidR="005209E9" w:rsidRPr="00DA6F28" w:rsidRDefault="005209E9" w:rsidP="00BE1D47">
            <w:pPr>
              <w:pStyle w:val="TAH"/>
            </w:pPr>
            <w:r w:rsidRPr="00DA6F28">
              <w:t>UL</w:t>
            </w:r>
          </w:p>
          <w:p w14:paraId="067D304F" w14:textId="77777777" w:rsidR="005209E9" w:rsidRPr="00DA6F28" w:rsidRDefault="005209E9" w:rsidP="00BE1D47">
            <w:pPr>
              <w:pStyle w:val="TAH"/>
            </w:pPr>
            <w:r w:rsidRPr="00DA6F28">
              <w:t>L</w:t>
            </w:r>
            <w:r w:rsidRPr="00DA6F28">
              <w:rPr>
                <w:vertAlign w:val="subscript"/>
              </w:rPr>
              <w:t>CRB</w:t>
            </w:r>
          </w:p>
        </w:tc>
        <w:tc>
          <w:tcPr>
            <w:tcW w:w="1299" w:type="dxa"/>
            <w:tcBorders>
              <w:bottom w:val="single" w:sz="4" w:space="0" w:color="auto"/>
            </w:tcBorders>
            <w:vAlign w:val="center"/>
          </w:tcPr>
          <w:p w14:paraId="0BB2FD8D" w14:textId="77777777" w:rsidR="005209E9" w:rsidRPr="00DA6F28" w:rsidRDefault="005209E9" w:rsidP="00BE1D47">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6CB5BC33" w14:textId="77777777" w:rsidR="005209E9" w:rsidRPr="00DA6F28" w:rsidRDefault="005209E9" w:rsidP="00BE1D47">
            <w:pPr>
              <w:pStyle w:val="TAH"/>
            </w:pPr>
            <w:r w:rsidRPr="00DA6F28">
              <w:t xml:space="preserve">MSD </w:t>
            </w:r>
            <w:r w:rsidRPr="00DA6F28">
              <w:br/>
              <w:t>(dB)</w:t>
            </w:r>
          </w:p>
        </w:tc>
        <w:tc>
          <w:tcPr>
            <w:tcW w:w="947" w:type="dxa"/>
            <w:tcBorders>
              <w:bottom w:val="single" w:sz="4" w:space="0" w:color="auto"/>
            </w:tcBorders>
            <w:vAlign w:val="center"/>
          </w:tcPr>
          <w:p w14:paraId="1301D04A" w14:textId="77777777" w:rsidR="005209E9" w:rsidRPr="00DA6F28" w:rsidRDefault="005209E9" w:rsidP="00BE1D47">
            <w:pPr>
              <w:pStyle w:val="TAH"/>
            </w:pPr>
            <w:r w:rsidRPr="00DA6F28">
              <w:t>Duplex mode</w:t>
            </w:r>
          </w:p>
        </w:tc>
        <w:tc>
          <w:tcPr>
            <w:tcW w:w="947" w:type="dxa"/>
            <w:tcBorders>
              <w:bottom w:val="single" w:sz="4" w:space="0" w:color="auto"/>
            </w:tcBorders>
          </w:tcPr>
          <w:p w14:paraId="47A05FC1" w14:textId="77777777" w:rsidR="005209E9" w:rsidRPr="00DA6F28" w:rsidRDefault="005209E9" w:rsidP="00BE1D47">
            <w:pPr>
              <w:pStyle w:val="TAH"/>
            </w:pPr>
            <w:r w:rsidRPr="00DA6F28">
              <w:t>IMD order</w:t>
            </w:r>
          </w:p>
        </w:tc>
      </w:tr>
      <w:tr w:rsidR="005209E9" w:rsidRPr="00DA6F28" w14:paraId="65F8AA4F" w14:textId="77777777" w:rsidTr="00BE1D47">
        <w:trPr>
          <w:trHeight w:val="22"/>
          <w:jc w:val="center"/>
        </w:trPr>
        <w:tc>
          <w:tcPr>
            <w:tcW w:w="1738" w:type="dxa"/>
            <w:vMerge w:val="restart"/>
          </w:tcPr>
          <w:p w14:paraId="2FE3333D" w14:textId="77777777" w:rsidR="005209E9" w:rsidRPr="00DA6F28" w:rsidRDefault="005209E9" w:rsidP="00BE1D47">
            <w:pPr>
              <w:pStyle w:val="TAC"/>
            </w:pPr>
            <w:r w:rsidRPr="00555E1F">
              <w:t>CA_</w:t>
            </w:r>
            <w:r>
              <w:t>n29</w:t>
            </w:r>
            <w:r w:rsidRPr="00555E1F">
              <w:t>-</w:t>
            </w:r>
            <w:r>
              <w:t>n30</w:t>
            </w:r>
            <w:r w:rsidRPr="00555E1F">
              <w:t>-n77</w:t>
            </w:r>
          </w:p>
        </w:tc>
        <w:tc>
          <w:tcPr>
            <w:tcW w:w="1146" w:type="dxa"/>
            <w:vAlign w:val="center"/>
          </w:tcPr>
          <w:p w14:paraId="3A316E12" w14:textId="77777777" w:rsidR="005209E9" w:rsidRPr="00DA6F28" w:rsidRDefault="005209E9" w:rsidP="00BE1D47">
            <w:pPr>
              <w:pStyle w:val="TAC"/>
            </w:pPr>
            <w:r>
              <w:t>n29</w:t>
            </w:r>
          </w:p>
        </w:tc>
        <w:tc>
          <w:tcPr>
            <w:tcW w:w="1160" w:type="dxa"/>
            <w:tcBorders>
              <w:top w:val="single" w:sz="4" w:space="0" w:color="auto"/>
              <w:left w:val="single" w:sz="4" w:space="0" w:color="auto"/>
              <w:bottom w:val="single" w:sz="4" w:space="0" w:color="auto"/>
              <w:right w:val="single" w:sz="4" w:space="0" w:color="auto"/>
            </w:tcBorders>
            <w:vAlign w:val="center"/>
          </w:tcPr>
          <w:p w14:paraId="15588A40" w14:textId="77777777" w:rsidR="005209E9" w:rsidRPr="00DA6F28" w:rsidRDefault="005209E9" w:rsidP="00BE1D47">
            <w:pPr>
              <w:pStyle w:val="TAC"/>
            </w:pPr>
            <w:r>
              <w:rPr>
                <w:lang w:eastAsia="en-GB"/>
              </w:rPr>
              <w:t>N/A</w:t>
            </w:r>
          </w:p>
        </w:tc>
        <w:tc>
          <w:tcPr>
            <w:tcW w:w="746" w:type="dxa"/>
            <w:tcBorders>
              <w:top w:val="single" w:sz="4" w:space="0" w:color="auto"/>
              <w:left w:val="single" w:sz="4" w:space="0" w:color="auto"/>
              <w:bottom w:val="single" w:sz="4" w:space="0" w:color="auto"/>
              <w:right w:val="single" w:sz="4" w:space="0" w:color="auto"/>
            </w:tcBorders>
          </w:tcPr>
          <w:p w14:paraId="00BC6756" w14:textId="77777777" w:rsidR="005209E9" w:rsidRPr="00DA6F28" w:rsidRDefault="005209E9"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56D4F68D" w14:textId="77777777" w:rsidR="005209E9" w:rsidRPr="00DA6F28" w:rsidRDefault="005209E9" w:rsidP="00BE1D47">
            <w:pPr>
              <w:pStyle w:val="TAC"/>
            </w:pPr>
            <w:r>
              <w:rPr>
                <w:lang w:eastAsia="en-GB"/>
              </w:rPr>
              <w:t>N/A</w:t>
            </w:r>
          </w:p>
        </w:tc>
        <w:tc>
          <w:tcPr>
            <w:tcW w:w="1299" w:type="dxa"/>
            <w:tcBorders>
              <w:top w:val="single" w:sz="4" w:space="0" w:color="auto"/>
              <w:left w:val="single" w:sz="4" w:space="0" w:color="auto"/>
              <w:bottom w:val="single" w:sz="4" w:space="0" w:color="auto"/>
              <w:right w:val="single" w:sz="4" w:space="0" w:color="auto"/>
            </w:tcBorders>
            <w:vAlign w:val="center"/>
          </w:tcPr>
          <w:p w14:paraId="430374C9" w14:textId="77777777" w:rsidR="005209E9" w:rsidRPr="00DA6F28" w:rsidRDefault="005209E9" w:rsidP="00BE1D47">
            <w:pPr>
              <w:pStyle w:val="TAC"/>
            </w:pPr>
            <w:r>
              <w:rPr>
                <w:lang w:eastAsia="en-GB"/>
              </w:rPr>
              <w:t>722</w:t>
            </w:r>
          </w:p>
        </w:tc>
        <w:tc>
          <w:tcPr>
            <w:tcW w:w="634" w:type="dxa"/>
            <w:tcBorders>
              <w:top w:val="single" w:sz="4" w:space="0" w:color="auto"/>
              <w:left w:val="single" w:sz="4" w:space="0" w:color="auto"/>
              <w:bottom w:val="single" w:sz="4" w:space="0" w:color="auto"/>
              <w:right w:val="single" w:sz="4" w:space="0" w:color="auto"/>
            </w:tcBorders>
          </w:tcPr>
          <w:p w14:paraId="76A42818" w14:textId="77777777" w:rsidR="005209E9" w:rsidRPr="00DA6F28" w:rsidRDefault="005209E9" w:rsidP="00BE1D47">
            <w:pPr>
              <w:pStyle w:val="TAC"/>
            </w:pPr>
            <w:r>
              <w:rPr>
                <w:lang w:eastAsia="en-GB"/>
              </w:rPr>
              <w:t>23.5</w:t>
            </w:r>
          </w:p>
        </w:tc>
        <w:tc>
          <w:tcPr>
            <w:tcW w:w="947" w:type="dxa"/>
          </w:tcPr>
          <w:p w14:paraId="12A32233" w14:textId="77777777" w:rsidR="005209E9" w:rsidRPr="00DA6F28" w:rsidRDefault="005209E9" w:rsidP="00BE1D47">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1763AD36" w14:textId="77777777" w:rsidR="005209E9" w:rsidRPr="00DA6F28" w:rsidRDefault="005209E9" w:rsidP="00BE1D47">
            <w:pPr>
              <w:pStyle w:val="TAC"/>
            </w:pPr>
            <w:r>
              <w:rPr>
                <w:lang w:eastAsia="fi-FI"/>
              </w:rPr>
              <w:t>IMD3</w:t>
            </w:r>
            <w:r>
              <w:rPr>
                <w:vertAlign w:val="superscript"/>
                <w:lang w:eastAsia="fi-FI"/>
              </w:rPr>
              <w:t>1</w:t>
            </w:r>
          </w:p>
        </w:tc>
      </w:tr>
      <w:tr w:rsidR="005209E9" w:rsidRPr="00DA6F28" w14:paraId="6D8DA614" w14:textId="77777777" w:rsidTr="00BE1D47">
        <w:trPr>
          <w:trHeight w:val="22"/>
          <w:jc w:val="center"/>
        </w:trPr>
        <w:tc>
          <w:tcPr>
            <w:tcW w:w="1738" w:type="dxa"/>
            <w:vMerge/>
          </w:tcPr>
          <w:p w14:paraId="0FAA93A9" w14:textId="77777777" w:rsidR="005209E9" w:rsidRPr="00DA6F28" w:rsidRDefault="005209E9" w:rsidP="00BE1D47">
            <w:pPr>
              <w:pStyle w:val="TAC"/>
            </w:pPr>
          </w:p>
        </w:tc>
        <w:tc>
          <w:tcPr>
            <w:tcW w:w="1146" w:type="dxa"/>
            <w:vAlign w:val="center"/>
          </w:tcPr>
          <w:p w14:paraId="1DEF70A5" w14:textId="77777777" w:rsidR="005209E9" w:rsidRPr="00DA6F28" w:rsidRDefault="005209E9" w:rsidP="00BE1D47">
            <w:pPr>
              <w:pStyle w:val="TAC"/>
            </w:pPr>
            <w:r>
              <w:t>n30</w:t>
            </w:r>
          </w:p>
        </w:tc>
        <w:tc>
          <w:tcPr>
            <w:tcW w:w="1160" w:type="dxa"/>
            <w:tcBorders>
              <w:top w:val="single" w:sz="4" w:space="0" w:color="auto"/>
              <w:left w:val="single" w:sz="4" w:space="0" w:color="auto"/>
              <w:bottom w:val="single" w:sz="4" w:space="0" w:color="auto"/>
              <w:right w:val="single" w:sz="4" w:space="0" w:color="auto"/>
            </w:tcBorders>
            <w:vAlign w:val="center"/>
          </w:tcPr>
          <w:p w14:paraId="05C130E7" w14:textId="77777777" w:rsidR="005209E9" w:rsidRPr="00DA6F28" w:rsidRDefault="005209E9" w:rsidP="00BE1D47">
            <w:pPr>
              <w:pStyle w:val="TAC"/>
            </w:pPr>
            <w:r>
              <w:rPr>
                <w:lang w:eastAsia="en-GB"/>
              </w:rPr>
              <w:t>2310</w:t>
            </w:r>
          </w:p>
        </w:tc>
        <w:tc>
          <w:tcPr>
            <w:tcW w:w="746" w:type="dxa"/>
            <w:tcBorders>
              <w:top w:val="single" w:sz="4" w:space="0" w:color="auto"/>
              <w:left w:val="single" w:sz="4" w:space="0" w:color="auto"/>
              <w:bottom w:val="single" w:sz="4" w:space="0" w:color="auto"/>
              <w:right w:val="single" w:sz="4" w:space="0" w:color="auto"/>
            </w:tcBorders>
          </w:tcPr>
          <w:p w14:paraId="5F7DC1EB" w14:textId="77777777" w:rsidR="005209E9" w:rsidRPr="00DA6F28" w:rsidRDefault="005209E9"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76853074" w14:textId="77777777" w:rsidR="005209E9" w:rsidRPr="00DA6F28" w:rsidRDefault="005209E9"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vAlign w:val="center"/>
          </w:tcPr>
          <w:p w14:paraId="6EA0DB68" w14:textId="77777777" w:rsidR="005209E9" w:rsidRPr="00DA6F28" w:rsidRDefault="005209E9" w:rsidP="00BE1D47">
            <w:pPr>
              <w:pStyle w:val="TAC"/>
            </w:pPr>
            <w:r>
              <w:rPr>
                <w:lang w:eastAsia="en-GB"/>
              </w:rPr>
              <w:t>2355</w:t>
            </w:r>
          </w:p>
        </w:tc>
        <w:tc>
          <w:tcPr>
            <w:tcW w:w="634" w:type="dxa"/>
            <w:tcBorders>
              <w:top w:val="single" w:sz="4" w:space="0" w:color="auto"/>
              <w:left w:val="single" w:sz="4" w:space="0" w:color="auto"/>
              <w:bottom w:val="single" w:sz="4" w:space="0" w:color="auto"/>
              <w:right w:val="single" w:sz="4" w:space="0" w:color="auto"/>
            </w:tcBorders>
          </w:tcPr>
          <w:p w14:paraId="2C0E1BFE" w14:textId="77777777" w:rsidR="005209E9" w:rsidRPr="00DA6F28" w:rsidRDefault="005209E9" w:rsidP="00BE1D47">
            <w:pPr>
              <w:pStyle w:val="TAC"/>
            </w:pPr>
            <w:r>
              <w:rPr>
                <w:lang w:eastAsia="en-GB"/>
              </w:rPr>
              <w:t>N/A</w:t>
            </w:r>
          </w:p>
        </w:tc>
        <w:tc>
          <w:tcPr>
            <w:tcW w:w="947" w:type="dxa"/>
          </w:tcPr>
          <w:p w14:paraId="3454B8D0" w14:textId="77777777" w:rsidR="005209E9" w:rsidRPr="00DA6F28" w:rsidRDefault="005209E9" w:rsidP="00BE1D47">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3142DFBA" w14:textId="77777777" w:rsidR="005209E9" w:rsidRPr="00DA6F28" w:rsidRDefault="005209E9" w:rsidP="00BE1D47">
            <w:pPr>
              <w:pStyle w:val="TAC"/>
              <w:rPr>
                <w:vertAlign w:val="superscript"/>
              </w:rPr>
            </w:pPr>
            <w:r>
              <w:rPr>
                <w:lang w:eastAsia="fi-FI"/>
              </w:rPr>
              <w:t>N/A</w:t>
            </w:r>
          </w:p>
        </w:tc>
      </w:tr>
      <w:tr w:rsidR="005209E9" w:rsidRPr="00DA6F28" w14:paraId="72E02583" w14:textId="77777777" w:rsidTr="00BE1D47">
        <w:trPr>
          <w:trHeight w:val="22"/>
          <w:jc w:val="center"/>
        </w:trPr>
        <w:tc>
          <w:tcPr>
            <w:tcW w:w="1738" w:type="dxa"/>
            <w:vMerge/>
          </w:tcPr>
          <w:p w14:paraId="6E29405A" w14:textId="77777777" w:rsidR="005209E9" w:rsidRPr="00DA6F28" w:rsidRDefault="005209E9" w:rsidP="00BE1D47">
            <w:pPr>
              <w:pStyle w:val="TAC"/>
            </w:pPr>
          </w:p>
        </w:tc>
        <w:tc>
          <w:tcPr>
            <w:tcW w:w="1146" w:type="dxa"/>
            <w:vAlign w:val="center"/>
          </w:tcPr>
          <w:p w14:paraId="3F96BCE6" w14:textId="77777777" w:rsidR="005209E9" w:rsidRPr="00DA6F28" w:rsidRDefault="005209E9" w:rsidP="00BE1D47">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14D9954E" w14:textId="77777777" w:rsidR="005209E9" w:rsidRPr="00DA6F28" w:rsidRDefault="005209E9" w:rsidP="00BE1D47">
            <w:pPr>
              <w:pStyle w:val="TAC"/>
            </w:pPr>
            <w:r>
              <w:rPr>
                <w:lang w:eastAsia="en-GB"/>
              </w:rPr>
              <w:t>3898</w:t>
            </w:r>
          </w:p>
        </w:tc>
        <w:tc>
          <w:tcPr>
            <w:tcW w:w="746" w:type="dxa"/>
            <w:tcBorders>
              <w:top w:val="single" w:sz="4" w:space="0" w:color="auto"/>
              <w:left w:val="single" w:sz="4" w:space="0" w:color="auto"/>
              <w:bottom w:val="single" w:sz="4" w:space="0" w:color="auto"/>
              <w:right w:val="single" w:sz="4" w:space="0" w:color="auto"/>
            </w:tcBorders>
          </w:tcPr>
          <w:p w14:paraId="7A418B54" w14:textId="77777777" w:rsidR="005209E9" w:rsidRPr="00DA6F28" w:rsidRDefault="005209E9" w:rsidP="00BE1D47">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3F8B05FC" w14:textId="77777777" w:rsidR="005209E9" w:rsidRPr="00DA6F28" w:rsidRDefault="005209E9" w:rsidP="00BE1D47">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vAlign w:val="center"/>
          </w:tcPr>
          <w:p w14:paraId="537160C0" w14:textId="77777777" w:rsidR="005209E9" w:rsidRPr="00DA6F28" w:rsidRDefault="005209E9" w:rsidP="00BE1D47">
            <w:pPr>
              <w:pStyle w:val="TAC"/>
            </w:pPr>
            <w:r>
              <w:rPr>
                <w:lang w:eastAsia="en-GB"/>
              </w:rPr>
              <w:t>3898</w:t>
            </w:r>
          </w:p>
        </w:tc>
        <w:tc>
          <w:tcPr>
            <w:tcW w:w="634" w:type="dxa"/>
            <w:tcBorders>
              <w:top w:val="single" w:sz="4" w:space="0" w:color="auto"/>
              <w:left w:val="single" w:sz="4" w:space="0" w:color="auto"/>
              <w:bottom w:val="single" w:sz="4" w:space="0" w:color="auto"/>
              <w:right w:val="single" w:sz="4" w:space="0" w:color="auto"/>
            </w:tcBorders>
          </w:tcPr>
          <w:p w14:paraId="3F99752D" w14:textId="77777777" w:rsidR="005209E9" w:rsidRPr="00DA6F28" w:rsidRDefault="005209E9" w:rsidP="00BE1D47">
            <w:pPr>
              <w:pStyle w:val="TAC"/>
            </w:pPr>
            <w:r>
              <w:rPr>
                <w:lang w:eastAsia="en-GB"/>
              </w:rPr>
              <w:t>N/A</w:t>
            </w:r>
          </w:p>
        </w:tc>
        <w:tc>
          <w:tcPr>
            <w:tcW w:w="947" w:type="dxa"/>
          </w:tcPr>
          <w:p w14:paraId="7D310780" w14:textId="77777777" w:rsidR="005209E9" w:rsidRPr="00DA6F28" w:rsidRDefault="005209E9" w:rsidP="00BE1D47">
            <w:pPr>
              <w:pStyle w:val="TAC"/>
            </w:pPr>
            <w:r w:rsidRPr="00DA6F28">
              <w:t>TDD</w:t>
            </w:r>
          </w:p>
        </w:tc>
        <w:tc>
          <w:tcPr>
            <w:tcW w:w="947" w:type="dxa"/>
            <w:tcBorders>
              <w:top w:val="single" w:sz="4" w:space="0" w:color="auto"/>
              <w:left w:val="single" w:sz="4" w:space="0" w:color="auto"/>
              <w:bottom w:val="single" w:sz="4" w:space="0" w:color="auto"/>
              <w:right w:val="single" w:sz="4" w:space="0" w:color="auto"/>
            </w:tcBorders>
            <w:vAlign w:val="center"/>
          </w:tcPr>
          <w:p w14:paraId="5CF9B6A1" w14:textId="77777777" w:rsidR="005209E9" w:rsidRPr="00DA6F28" w:rsidRDefault="005209E9" w:rsidP="00BE1D47">
            <w:pPr>
              <w:pStyle w:val="TAC"/>
            </w:pPr>
            <w:r>
              <w:rPr>
                <w:lang w:eastAsia="fi-FI"/>
              </w:rPr>
              <w:t>N/A</w:t>
            </w:r>
          </w:p>
        </w:tc>
      </w:tr>
      <w:tr w:rsidR="005209E9" w14:paraId="14D277BD" w14:textId="77777777" w:rsidTr="00BE1D47">
        <w:trPr>
          <w:trHeight w:val="22"/>
          <w:jc w:val="center"/>
        </w:trPr>
        <w:tc>
          <w:tcPr>
            <w:tcW w:w="9494" w:type="dxa"/>
            <w:gridSpan w:val="9"/>
          </w:tcPr>
          <w:p w14:paraId="1C0C096E" w14:textId="77777777" w:rsidR="005209E9" w:rsidRPr="00371B0F" w:rsidRDefault="005209E9" w:rsidP="00BE1D47">
            <w:pPr>
              <w:pStyle w:val="TAN"/>
            </w:pPr>
            <w:r w:rsidRPr="00315EFF">
              <w:t>NOTE 1:</w:t>
            </w:r>
            <w:r w:rsidRPr="00315EFF">
              <w:tab/>
              <w:t>This band is subject to IMD5 also which MSD is not specified</w:t>
            </w:r>
            <w:r w:rsidRPr="00DA6F28">
              <w:rPr>
                <w:lang w:eastAsia="ja-JP"/>
              </w:rPr>
              <w:t>.</w:t>
            </w:r>
          </w:p>
        </w:tc>
      </w:tr>
    </w:tbl>
    <w:p w14:paraId="694838AB" w14:textId="77777777" w:rsidR="005209E9" w:rsidRDefault="005209E9" w:rsidP="005209E9"/>
    <w:p w14:paraId="12B2DC01" w14:textId="73DE4A81" w:rsidR="005209E9" w:rsidRDefault="005209E9" w:rsidP="005209E9">
      <w:pPr>
        <w:pStyle w:val="Heading4"/>
        <w:tabs>
          <w:tab w:val="left" w:pos="0"/>
        </w:tabs>
        <w:ind w:left="0" w:firstLine="0"/>
        <w:rPr>
          <w:rFonts w:cs="Arial"/>
          <w:lang w:val="en-US" w:eastAsia="zh-CN"/>
        </w:rPr>
      </w:pPr>
      <w:bookmarkStart w:id="264" w:name="_Toc97547056"/>
      <w:r>
        <w:rPr>
          <w:rFonts w:cs="Arial"/>
        </w:rPr>
        <w:t>6.20.3</w:t>
      </w:r>
      <w:r>
        <w:rPr>
          <w:rFonts w:cs="Arial"/>
          <w:lang w:eastAsia="zh-CN"/>
        </w:rPr>
        <w:t>.2</w:t>
      </w:r>
      <w:r>
        <w:rPr>
          <w:rFonts w:cs="Arial"/>
          <w:lang w:eastAsia="zh-CN"/>
        </w:rPr>
        <w:tab/>
        <w:t>Power class 2 Case</w:t>
      </w:r>
      <w:r>
        <w:rPr>
          <w:rFonts w:cs="Arial"/>
          <w:lang w:val="en-US" w:eastAsia="zh-CN"/>
        </w:rPr>
        <w:t xml:space="preserve"> B</w:t>
      </w:r>
      <w:bookmarkEnd w:id="264"/>
    </w:p>
    <w:p w14:paraId="72AECAB5" w14:textId="7ACD592E" w:rsidR="005209E9" w:rsidRDefault="005209E9" w:rsidP="005209E9">
      <w:pPr>
        <w:rPr>
          <w:iCs/>
          <w:lang w:eastAsia="zh-CN"/>
        </w:rPr>
      </w:pPr>
      <w:r>
        <w:rPr>
          <w:iCs/>
          <w:lang w:eastAsia="zh-CN"/>
        </w:rPr>
        <w:t xml:space="preserve">The additional MSD due to intermodulation for PC2 Case B CA_n29-n30-n77 are same as the Case A defined in Table 6.20.3.1-1. </w:t>
      </w:r>
    </w:p>
    <w:p w14:paraId="690B8E27" w14:textId="4D7CC8DD" w:rsidR="004D6CBD" w:rsidRPr="004D3578" w:rsidRDefault="004D6CBD" w:rsidP="004D6CBD">
      <w:pPr>
        <w:pStyle w:val="Heading2"/>
        <w:rPr>
          <w:lang w:eastAsia="zh-CN"/>
        </w:rPr>
      </w:pPr>
      <w:bookmarkStart w:id="265" w:name="_Toc97547057"/>
      <w:r>
        <w:t>6.21</w:t>
      </w:r>
      <w:r w:rsidRPr="004D3578">
        <w:tab/>
      </w:r>
      <w:r>
        <w:rPr>
          <w:lang w:eastAsia="zh-CN"/>
        </w:rPr>
        <w:t>CA_n29-n66-n77</w:t>
      </w:r>
      <w:bookmarkEnd w:id="265"/>
    </w:p>
    <w:p w14:paraId="7B594BE6" w14:textId="2CE7FC74" w:rsidR="004D6CBD" w:rsidRPr="001043CD" w:rsidRDefault="004D6CBD" w:rsidP="004D6CBD">
      <w:pPr>
        <w:pStyle w:val="Heading3"/>
        <w:rPr>
          <w:rFonts w:cs="Arial"/>
          <w:szCs w:val="28"/>
          <w:lang w:eastAsia="zh-CN"/>
        </w:rPr>
      </w:pPr>
      <w:bookmarkStart w:id="266" w:name="_Toc97547058"/>
      <w:r>
        <w:rPr>
          <w:rFonts w:cs="Arial"/>
          <w:szCs w:val="28"/>
          <w:lang w:eastAsia="zh-CN"/>
        </w:rPr>
        <w:t>6.21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66"/>
    </w:p>
    <w:p w14:paraId="2BC1BFAD" w14:textId="22A4C7DC" w:rsidR="004D6CBD" w:rsidRDefault="004D6CBD" w:rsidP="004D6CBD">
      <w:pPr>
        <w:pStyle w:val="TH"/>
        <w:rPr>
          <w:lang w:eastAsia="ja-JP"/>
        </w:rPr>
      </w:pPr>
      <w:r>
        <w:rPr>
          <w:lang w:val="en-US"/>
        </w:rPr>
        <w:t>Table 6.21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D6CBD" w14:paraId="1C1EFC0F"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2E312E9" w14:textId="77777777" w:rsidR="004D6CBD" w:rsidRPr="00D776B5" w:rsidRDefault="004D6CBD"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593DED" w14:textId="77777777" w:rsidR="004D6CBD" w:rsidRPr="00D776B5" w:rsidRDefault="004D6CBD"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A9794D" w14:textId="77777777" w:rsidR="004D6CBD" w:rsidRPr="00D776B5" w:rsidRDefault="004D6CBD"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F4E65" w14:textId="77777777" w:rsidR="004D6CBD" w:rsidRPr="00D776B5" w:rsidRDefault="004D6CBD"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8F6736" w14:textId="77777777" w:rsidR="004D6CBD" w:rsidRPr="00D776B5" w:rsidRDefault="004D6CBD"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75963" w14:textId="77777777" w:rsidR="004D6CBD" w:rsidRPr="00D776B5" w:rsidRDefault="004D6CBD"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ACEB7B" w14:textId="77777777" w:rsidR="004D6CBD" w:rsidRPr="00D776B5" w:rsidRDefault="004D6CBD"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D29038" w14:textId="77777777" w:rsidR="004D6CBD" w:rsidRPr="00D776B5" w:rsidRDefault="004D6CBD"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39993" w14:textId="77777777" w:rsidR="004D6CBD" w:rsidRPr="00D776B5" w:rsidRDefault="004D6CBD"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75F16" w14:textId="77777777" w:rsidR="004D6CBD" w:rsidRPr="00D776B5" w:rsidRDefault="004D6CBD"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E7C228" w14:textId="77777777" w:rsidR="004D6CBD" w:rsidRPr="00D776B5" w:rsidRDefault="004D6CBD"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05957" w14:textId="77777777" w:rsidR="004D6CBD" w:rsidRPr="00D776B5" w:rsidRDefault="004D6CBD"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402C27" w14:textId="77777777" w:rsidR="004D6CBD" w:rsidRPr="00D776B5" w:rsidRDefault="004D6CBD"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AD44B" w14:textId="77777777" w:rsidR="004D6CBD" w:rsidRPr="00D776B5" w:rsidRDefault="004D6CBD"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F3276" w14:textId="77777777" w:rsidR="004D6CBD" w:rsidRPr="00D776B5" w:rsidRDefault="004D6CBD"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FC465" w14:textId="77777777" w:rsidR="004D6CBD" w:rsidRPr="00D776B5" w:rsidRDefault="004D6CBD"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3DFCFB" w14:textId="77777777" w:rsidR="004D6CBD" w:rsidRPr="00D776B5" w:rsidRDefault="004D6CBD" w:rsidP="00BE1D47">
            <w:pPr>
              <w:pStyle w:val="TAH"/>
            </w:pPr>
            <w:r w:rsidRPr="00D776B5">
              <w:t>Bandwidth combination set</w:t>
            </w:r>
          </w:p>
        </w:tc>
      </w:tr>
      <w:tr w:rsidR="004D6CBD" w14:paraId="7BD375BC"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BB87AE0" w14:textId="77777777" w:rsidR="004D6CBD" w:rsidRDefault="004D6CBD" w:rsidP="00BE1D47">
            <w:pPr>
              <w:pStyle w:val="TAC"/>
            </w:pPr>
            <w:r w:rsidRPr="00323D1A">
              <w:t>CA_</w:t>
            </w:r>
            <w:r>
              <w:t>n29</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F4EE2C1" w14:textId="77777777" w:rsidR="004D6CBD" w:rsidRPr="007A097D" w:rsidRDefault="004D6CBD" w:rsidP="00BE1D47">
            <w:pPr>
              <w:pStyle w:val="TAC"/>
              <w:rPr>
                <w:vertAlign w:val="superscript"/>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5DD7DD" w14:textId="77777777" w:rsidR="004D6CBD" w:rsidRDefault="004D6CBD"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EF348"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37DB42"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36578"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8750C"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F4000"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7168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28A478"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3A5E7F"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47EBE0"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0E3FD"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A74529"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153772"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FCEC6D" w14:textId="77777777" w:rsidR="004D6CBD" w:rsidRDefault="004D6CBD"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306ED89" w14:textId="77777777" w:rsidR="004D6CBD" w:rsidRDefault="004D6CBD" w:rsidP="00BE1D47">
            <w:pPr>
              <w:pStyle w:val="TAC"/>
              <w:rPr>
                <w:lang w:val="en-US" w:eastAsia="zh-CN" w:bidi="ar"/>
              </w:rPr>
            </w:pPr>
            <w:r>
              <w:rPr>
                <w:lang w:val="en-US" w:eastAsia="zh-CN" w:bidi="ar"/>
              </w:rPr>
              <w:t>0</w:t>
            </w:r>
          </w:p>
        </w:tc>
      </w:tr>
      <w:tr w:rsidR="004D6CBD" w14:paraId="5D24B6B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A58ACBF" w14:textId="77777777" w:rsidR="004D6CBD" w:rsidRDefault="004D6CBD"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6E81A8A"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4F036B" w14:textId="77777777" w:rsidR="004D6CBD" w:rsidRDefault="004D6CBD"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2C6D5"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2C49A"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D2A79" w14:textId="77777777" w:rsidR="004D6CBD" w:rsidRDefault="004D6CBD"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E35EB0" w14:textId="77777777" w:rsidR="004D6CBD" w:rsidRDefault="004D6CBD"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B47402"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3440C"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E6599A"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293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2B6CB"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CB54F9"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87BC6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2D30C"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7725DD" w14:textId="77777777" w:rsidR="004D6CBD" w:rsidRDefault="004D6CBD"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9F45318" w14:textId="77777777" w:rsidR="004D6CBD" w:rsidRDefault="004D6CBD" w:rsidP="00BE1D47">
            <w:pPr>
              <w:pStyle w:val="TAC"/>
              <w:rPr>
                <w:lang w:val="en-US" w:eastAsia="zh-CN" w:bidi="ar"/>
              </w:rPr>
            </w:pPr>
          </w:p>
        </w:tc>
      </w:tr>
      <w:tr w:rsidR="004D6CBD" w14:paraId="003D165E"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481785E" w14:textId="77777777" w:rsidR="004D6CBD" w:rsidRDefault="004D6CBD"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3A6B5"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4F518E" w14:textId="77777777" w:rsidR="004D6CBD" w:rsidRDefault="004D6CBD"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F8B2B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BFEBF"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98EC69" w14:textId="77777777" w:rsidR="004D6CBD" w:rsidRDefault="004D6CBD"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237E8" w14:textId="77777777" w:rsidR="004D6CBD" w:rsidRDefault="004D6CBD"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7AF39"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A05C9"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ACAEF6"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C0DD05" w14:textId="77777777" w:rsidR="004D6CBD" w:rsidRDefault="004D6CBD"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EBF7DD" w14:textId="77777777" w:rsidR="004D6CBD" w:rsidRDefault="004D6CBD"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90941A" w14:textId="77777777" w:rsidR="004D6CBD" w:rsidRDefault="004D6CBD"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8E99D7" w14:textId="77777777" w:rsidR="004D6CBD" w:rsidRDefault="004D6CBD"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09245" w14:textId="77777777" w:rsidR="004D6CBD" w:rsidRDefault="004D6CBD"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E80748" w14:textId="77777777" w:rsidR="004D6CBD" w:rsidRDefault="004D6CBD"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6C210F" w14:textId="77777777" w:rsidR="004D6CBD" w:rsidRDefault="004D6CBD" w:rsidP="00BE1D47">
            <w:pPr>
              <w:pStyle w:val="TAC"/>
              <w:rPr>
                <w:lang w:val="en-US" w:eastAsia="zh-CN" w:bidi="ar"/>
              </w:rPr>
            </w:pPr>
          </w:p>
        </w:tc>
      </w:tr>
      <w:tr w:rsidR="004D6CBD" w14:paraId="535C2EBF"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28FC66D" w14:textId="77777777" w:rsidR="004D6CBD" w:rsidRDefault="004D6CBD" w:rsidP="00BE1D47">
            <w:pPr>
              <w:pStyle w:val="TAC"/>
            </w:pPr>
            <w:r w:rsidRPr="00374B79">
              <w:t>CA_n29A-n66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0BC18DF" w14:textId="77777777" w:rsidR="004D6CBD" w:rsidRDefault="004D6CBD" w:rsidP="00BE1D47">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12D9A2" w14:textId="77777777" w:rsidR="004D6CBD" w:rsidRDefault="004D6CBD"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405A6"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C99D6D"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A93C8F"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50B3E"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0D4CC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810F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EB76F"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FD48B"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9D3AD"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9A855D"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FB21D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4D3161"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C4A01" w14:textId="77777777" w:rsidR="004D6CBD" w:rsidRDefault="004D6CBD"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5FD432" w14:textId="77777777" w:rsidR="004D6CBD" w:rsidRDefault="004D6CBD" w:rsidP="00BE1D47">
            <w:pPr>
              <w:pStyle w:val="TAC"/>
              <w:rPr>
                <w:lang w:val="en-US" w:eastAsia="zh-CN" w:bidi="ar"/>
              </w:rPr>
            </w:pPr>
          </w:p>
        </w:tc>
      </w:tr>
      <w:tr w:rsidR="004D6CBD" w14:paraId="0E28770E"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27A3227" w14:textId="77777777" w:rsidR="004D6CBD" w:rsidRDefault="004D6CBD"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4E2B0B2"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A19526" w14:textId="77777777" w:rsidR="004D6CBD" w:rsidRDefault="004D6CBD"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E3AFA4" w14:textId="77777777" w:rsidR="004D6CBD" w:rsidRDefault="004D6CBD" w:rsidP="00BE1D47">
            <w:pPr>
              <w:pStyle w:val="TAC"/>
            </w:pPr>
            <w:r w:rsidRPr="00374B79">
              <w:t>See CA_n66(2A)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D60270" w14:textId="77777777" w:rsidR="004D6CBD" w:rsidRDefault="004D6CBD" w:rsidP="00BE1D47">
            <w:pPr>
              <w:pStyle w:val="TAC"/>
              <w:rPr>
                <w:lang w:val="en-US" w:eastAsia="zh-CN" w:bidi="ar"/>
              </w:rPr>
            </w:pPr>
          </w:p>
        </w:tc>
      </w:tr>
      <w:tr w:rsidR="004D6CBD" w14:paraId="2A59B637"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16C0AEF" w14:textId="77777777" w:rsidR="004D6CBD" w:rsidRDefault="004D6CBD"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C4B2A"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C6A04" w14:textId="77777777" w:rsidR="004D6CBD" w:rsidRDefault="004D6CBD"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4BFA8A"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746DD"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6781C" w14:textId="77777777" w:rsidR="004D6CBD" w:rsidRDefault="004D6CBD"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A8C43" w14:textId="77777777" w:rsidR="004D6CBD" w:rsidRDefault="004D6CBD"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E3A1C3"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16AE4"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E7762"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A6BA2E" w14:textId="77777777" w:rsidR="004D6CBD" w:rsidRDefault="004D6CBD"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12671" w14:textId="77777777" w:rsidR="004D6CBD" w:rsidRDefault="004D6CBD"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6C8B94" w14:textId="77777777" w:rsidR="004D6CBD" w:rsidRDefault="004D6CBD"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36E07" w14:textId="77777777" w:rsidR="004D6CBD" w:rsidRDefault="004D6CBD"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0E467" w14:textId="77777777" w:rsidR="004D6CBD" w:rsidRDefault="004D6CBD"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6FF6F" w14:textId="77777777" w:rsidR="004D6CBD" w:rsidRDefault="004D6CBD"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52321F" w14:textId="77777777" w:rsidR="004D6CBD" w:rsidRDefault="004D6CBD" w:rsidP="00BE1D47">
            <w:pPr>
              <w:pStyle w:val="TAC"/>
              <w:rPr>
                <w:lang w:val="en-US" w:eastAsia="zh-CN" w:bidi="ar"/>
              </w:rPr>
            </w:pPr>
          </w:p>
        </w:tc>
      </w:tr>
      <w:tr w:rsidR="004D6CBD" w14:paraId="3B034FC0"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EB0257C" w14:textId="77777777" w:rsidR="004D6CBD" w:rsidRPr="00E31F8F" w:rsidRDefault="004D6CBD" w:rsidP="00BE1D47">
            <w:pPr>
              <w:pStyle w:val="TAC"/>
            </w:pPr>
            <w:r>
              <w:t>CA_n29A-n66A-n77(2A)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69AE727" w14:textId="77777777" w:rsidR="004D6CBD" w:rsidRDefault="004D6CBD" w:rsidP="00BE1D47">
            <w:pPr>
              <w:pStyle w:val="TAC"/>
              <w:rPr>
                <w:color w:val="000000"/>
                <w:lang w:val="en-US" w:eastAsia="zh-CN" w:bidi="ar"/>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2AC98" w14:textId="77777777" w:rsidR="004D6CBD" w:rsidRDefault="004D6CBD"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40C7F" w14:textId="77777777" w:rsidR="004D6CBD" w:rsidRDefault="004D6CBD"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056B3" w14:textId="77777777" w:rsidR="004D6CBD" w:rsidRDefault="004D6CBD"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AB06E3"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342808"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F06E28"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ED7A9"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45426"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FD030E"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B1457"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F828CB"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41CFC1"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CC216B" w14:textId="77777777" w:rsidR="004D6CBD" w:rsidRDefault="004D6CBD"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2AB48E" w14:textId="77777777" w:rsidR="004D6CBD" w:rsidRDefault="004D6CBD"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D6549" w14:textId="77777777" w:rsidR="004D6CBD" w:rsidRDefault="004D6CBD" w:rsidP="00BE1D47">
            <w:pPr>
              <w:pStyle w:val="TAC"/>
            </w:pPr>
            <w:r>
              <w:rPr>
                <w:lang w:val="en-US" w:eastAsia="zh-CN" w:bidi="ar"/>
              </w:rPr>
              <w:t>0</w:t>
            </w:r>
          </w:p>
        </w:tc>
      </w:tr>
      <w:tr w:rsidR="004D6CBD" w14:paraId="40A5E9CD"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0917555D" w14:textId="77777777" w:rsidR="004D6CBD" w:rsidRDefault="004D6CBD"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F3297BE" w14:textId="77777777" w:rsidR="004D6CBD" w:rsidRDefault="004D6CBD"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42E63" w14:textId="77777777" w:rsidR="004D6CBD" w:rsidRDefault="004D6CBD"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A4680D" w14:textId="77777777" w:rsidR="004D6CBD" w:rsidRDefault="004D6CBD"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389DA1" w14:textId="77777777" w:rsidR="004D6CBD" w:rsidRDefault="004D6CBD"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03FA56" w14:textId="77777777" w:rsidR="004D6CBD" w:rsidRDefault="004D6CBD"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A78EB6" w14:textId="77777777" w:rsidR="004D6CBD" w:rsidRDefault="004D6CBD"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A8AF3" w14:textId="77777777" w:rsidR="004D6CBD" w:rsidRDefault="004D6CBD"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153E8" w14:textId="77777777" w:rsidR="004D6CBD" w:rsidRDefault="004D6CBD"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CDDFF" w14:textId="77777777" w:rsidR="004D6CBD" w:rsidRDefault="004D6CBD"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D5CFF"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D588EB"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25086"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0484"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1FBA5" w14:textId="77777777" w:rsidR="004D6CBD" w:rsidRDefault="004D6CBD"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FAB8D" w14:textId="77777777" w:rsidR="004D6CBD" w:rsidRDefault="004D6CBD"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A52C6C" w14:textId="77777777" w:rsidR="004D6CBD" w:rsidRDefault="004D6CBD" w:rsidP="00BE1D47">
            <w:pPr>
              <w:jc w:val="center"/>
              <w:rPr>
                <w:rFonts w:ascii="Arial" w:hAnsi="Arial" w:cs="Arial"/>
                <w:color w:val="000000"/>
                <w:sz w:val="18"/>
                <w:szCs w:val="18"/>
              </w:rPr>
            </w:pPr>
          </w:p>
        </w:tc>
      </w:tr>
      <w:tr w:rsidR="004D6CBD" w14:paraId="2586BEE1"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8072AA6" w14:textId="77777777" w:rsidR="004D6CBD" w:rsidRDefault="004D6CBD"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FBFF98" w14:textId="77777777" w:rsidR="004D6CBD" w:rsidRDefault="004D6CBD"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89232A" w14:textId="77777777" w:rsidR="004D6CBD" w:rsidRDefault="004D6CBD"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16DDE5" w14:textId="77777777" w:rsidR="004D6CBD" w:rsidRDefault="004D6CBD"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4B79A6" w14:textId="77777777" w:rsidR="004D6CBD" w:rsidRDefault="004D6CBD" w:rsidP="00BE1D47">
            <w:pPr>
              <w:jc w:val="center"/>
              <w:rPr>
                <w:rFonts w:ascii="Arial" w:hAnsi="Arial" w:cs="Arial"/>
                <w:color w:val="000000"/>
                <w:sz w:val="18"/>
                <w:szCs w:val="18"/>
              </w:rPr>
            </w:pPr>
          </w:p>
        </w:tc>
      </w:tr>
      <w:tr w:rsidR="004D6CBD" w14:paraId="0502C3CC"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559508" w14:textId="77777777" w:rsidR="004D6CBD" w:rsidRDefault="004D6CBD"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7431ED6" w14:textId="77777777" w:rsidR="004D6CBD" w:rsidRDefault="004D6CBD"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561E2A98" w14:textId="77777777" w:rsidR="004D6CBD" w:rsidRDefault="004D6CBD" w:rsidP="004D6CBD">
      <w:pPr>
        <w:rPr>
          <w:sz w:val="16"/>
          <w:szCs w:val="16"/>
          <w:lang w:eastAsia="zh-CN"/>
        </w:rPr>
      </w:pPr>
    </w:p>
    <w:p w14:paraId="5E54FFFB" w14:textId="6951B2B4" w:rsidR="004D6CBD" w:rsidRPr="001043CD" w:rsidRDefault="004D6CBD" w:rsidP="004D6CBD">
      <w:pPr>
        <w:pStyle w:val="Heading3"/>
        <w:rPr>
          <w:lang w:val="en-US" w:eastAsia="zh-CN"/>
        </w:rPr>
      </w:pPr>
      <w:bookmarkStart w:id="267" w:name="_Toc97547059"/>
      <w:r>
        <w:rPr>
          <w:lang w:eastAsia="zh-CN"/>
        </w:rPr>
        <w:t>6.21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67"/>
    </w:p>
    <w:p w14:paraId="7DED1633" w14:textId="7169D4DC" w:rsidR="004D6CBD" w:rsidRDefault="004D6CBD" w:rsidP="004D6CBD">
      <w:pPr>
        <w:pStyle w:val="TH"/>
        <w:rPr>
          <w:lang w:eastAsia="zh-CN"/>
        </w:rPr>
      </w:pPr>
      <w:r>
        <w:t>Table 6.21.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D6CBD" w:rsidRPr="00530DFD" w14:paraId="6BBC0252" w14:textId="77777777" w:rsidTr="00BE1D47">
        <w:trPr>
          <w:trHeight w:val="383"/>
          <w:jc w:val="center"/>
        </w:trPr>
        <w:tc>
          <w:tcPr>
            <w:tcW w:w="1679" w:type="dxa"/>
          </w:tcPr>
          <w:p w14:paraId="0B799073" w14:textId="77777777" w:rsidR="004D6CBD" w:rsidRPr="00EC6D89" w:rsidRDefault="004D6CBD" w:rsidP="00BE1D47">
            <w:pPr>
              <w:pStyle w:val="TAH"/>
              <w:rPr>
                <w:lang w:val="en-US" w:eastAsia="zh-CN"/>
              </w:rPr>
            </w:pPr>
            <w:r w:rsidRPr="00B0188E">
              <w:rPr>
                <w:lang w:val="en-US" w:eastAsia="zh-CN"/>
              </w:rPr>
              <w:t>Uplink CA configuration</w:t>
            </w:r>
          </w:p>
        </w:tc>
        <w:tc>
          <w:tcPr>
            <w:tcW w:w="2045" w:type="dxa"/>
            <w:shd w:val="clear" w:color="auto" w:fill="auto"/>
          </w:tcPr>
          <w:p w14:paraId="51A7513C" w14:textId="77777777" w:rsidR="004D6CBD" w:rsidRPr="00530DFD" w:rsidRDefault="004D6CBD" w:rsidP="00BE1D47">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n66</w:t>
            </w:r>
            <w:r w:rsidRPr="00EC6D89">
              <w:rPr>
                <w:lang w:val="en-US" w:eastAsia="zh-CN"/>
              </w:rPr>
              <w:t>-n</w:t>
            </w:r>
            <w:r>
              <w:rPr>
                <w:lang w:val="en-US" w:eastAsia="zh-CN"/>
              </w:rPr>
              <w:t>77</w:t>
            </w:r>
          </w:p>
        </w:tc>
        <w:tc>
          <w:tcPr>
            <w:tcW w:w="1641" w:type="dxa"/>
            <w:shd w:val="clear" w:color="auto" w:fill="auto"/>
          </w:tcPr>
          <w:p w14:paraId="1AE45340" w14:textId="77777777" w:rsidR="004D6CBD" w:rsidRPr="00530DFD" w:rsidRDefault="004D6CBD"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45A79AB" w14:textId="77777777" w:rsidR="004D6CBD" w:rsidRPr="00530DFD" w:rsidRDefault="004D6CBD" w:rsidP="00BE1D47">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5DFA7088" w14:textId="77777777" w:rsidR="004D6CBD" w:rsidRPr="00530DFD" w:rsidRDefault="004D6CBD"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4D6CBD" w:rsidRPr="00530DFD" w14:paraId="6E440FB5" w14:textId="77777777" w:rsidTr="00BE1D47">
        <w:trPr>
          <w:trHeight w:val="192"/>
          <w:jc w:val="center"/>
        </w:trPr>
        <w:tc>
          <w:tcPr>
            <w:tcW w:w="1679" w:type="dxa"/>
            <w:vMerge w:val="restart"/>
            <w:vAlign w:val="center"/>
          </w:tcPr>
          <w:p w14:paraId="26B1F9BA" w14:textId="77777777" w:rsidR="004D6CBD" w:rsidRPr="00AE608E" w:rsidRDefault="004D6CBD" w:rsidP="00BE1D47">
            <w:pPr>
              <w:pStyle w:val="TAL"/>
              <w:keepNext w:val="0"/>
              <w:widowControl w:val="0"/>
              <w:jc w:val="both"/>
              <w:rPr>
                <w:lang w:eastAsia="zh-CN"/>
              </w:rPr>
            </w:pPr>
            <w:r w:rsidRPr="002C7612">
              <w:rPr>
                <w:rFonts w:cs="Arial"/>
              </w:rPr>
              <w:t>CA_</w:t>
            </w:r>
            <w:r>
              <w:rPr>
                <w:rFonts w:cs="Arial"/>
              </w:rPr>
              <w:t>n66A</w:t>
            </w:r>
            <w:r w:rsidRPr="002C7612">
              <w:rPr>
                <w:rFonts w:cs="Arial"/>
              </w:rPr>
              <w:t>-n</w:t>
            </w:r>
            <w:r>
              <w:rPr>
                <w:rFonts w:cs="Arial"/>
              </w:rPr>
              <w:t>77A</w:t>
            </w:r>
          </w:p>
        </w:tc>
        <w:tc>
          <w:tcPr>
            <w:tcW w:w="2045" w:type="dxa"/>
            <w:shd w:val="clear" w:color="auto" w:fill="auto"/>
          </w:tcPr>
          <w:p w14:paraId="14C62AD1" w14:textId="77777777" w:rsidR="004D6CBD" w:rsidRPr="002C7612" w:rsidRDefault="004D6CBD" w:rsidP="00BE1D47">
            <w:pPr>
              <w:pStyle w:val="TAL"/>
              <w:keepNext w:val="0"/>
              <w:widowControl w:val="0"/>
              <w:jc w:val="both"/>
              <w:rPr>
                <w:rFonts w:cs="Arial"/>
              </w:rPr>
            </w:pPr>
            <w:r w:rsidRPr="002C7612">
              <w:rPr>
                <w:rFonts w:cs="Arial"/>
              </w:rPr>
              <w:t>Case a</w:t>
            </w:r>
          </w:p>
        </w:tc>
        <w:tc>
          <w:tcPr>
            <w:tcW w:w="1641" w:type="dxa"/>
            <w:shd w:val="clear" w:color="auto" w:fill="auto"/>
          </w:tcPr>
          <w:p w14:paraId="11654A07" w14:textId="77777777" w:rsidR="004D6CBD" w:rsidRPr="002C7612" w:rsidRDefault="004D6CBD" w:rsidP="00BE1D47">
            <w:pPr>
              <w:pStyle w:val="TAL"/>
              <w:keepNext w:val="0"/>
              <w:widowControl w:val="0"/>
              <w:jc w:val="both"/>
              <w:rPr>
                <w:rFonts w:cs="Arial"/>
              </w:rPr>
            </w:pPr>
            <w:r w:rsidRPr="002C7612">
              <w:rPr>
                <w:rFonts w:cs="Arial"/>
              </w:rPr>
              <w:t>26dBm</w:t>
            </w:r>
          </w:p>
        </w:tc>
        <w:tc>
          <w:tcPr>
            <w:tcW w:w="1681" w:type="dxa"/>
            <w:shd w:val="clear" w:color="auto" w:fill="auto"/>
          </w:tcPr>
          <w:p w14:paraId="75D5A78F" w14:textId="77777777" w:rsidR="004D6CBD" w:rsidRPr="002C7612" w:rsidRDefault="004D6CBD" w:rsidP="00BE1D47">
            <w:pPr>
              <w:pStyle w:val="TAL"/>
              <w:keepNext w:val="0"/>
              <w:widowControl w:val="0"/>
              <w:jc w:val="both"/>
              <w:rPr>
                <w:rFonts w:cs="Arial"/>
              </w:rPr>
            </w:pPr>
            <w:r w:rsidRPr="002C7612">
              <w:rPr>
                <w:rFonts w:cs="Arial"/>
              </w:rPr>
              <w:t>23dBm</w:t>
            </w:r>
          </w:p>
        </w:tc>
        <w:tc>
          <w:tcPr>
            <w:tcW w:w="1660" w:type="dxa"/>
            <w:shd w:val="clear" w:color="auto" w:fill="auto"/>
          </w:tcPr>
          <w:p w14:paraId="208A21EC" w14:textId="77777777" w:rsidR="004D6CBD" w:rsidRPr="002C7612" w:rsidRDefault="004D6CBD" w:rsidP="00BE1D47">
            <w:pPr>
              <w:pStyle w:val="TAL"/>
              <w:keepNext w:val="0"/>
              <w:widowControl w:val="0"/>
              <w:jc w:val="both"/>
              <w:rPr>
                <w:rFonts w:cs="Arial"/>
              </w:rPr>
            </w:pPr>
            <w:r w:rsidRPr="002C7612">
              <w:rPr>
                <w:rFonts w:cs="Arial"/>
              </w:rPr>
              <w:t>23dBm</w:t>
            </w:r>
          </w:p>
        </w:tc>
      </w:tr>
      <w:tr w:rsidR="004D6CBD" w:rsidRPr="00530DFD" w14:paraId="2D7FD121" w14:textId="77777777" w:rsidTr="00BE1D47">
        <w:trPr>
          <w:trHeight w:val="192"/>
          <w:jc w:val="center"/>
        </w:trPr>
        <w:tc>
          <w:tcPr>
            <w:tcW w:w="1679" w:type="dxa"/>
            <w:vMerge/>
          </w:tcPr>
          <w:p w14:paraId="441B7CB4" w14:textId="77777777" w:rsidR="004D6CBD" w:rsidRPr="00AE608E" w:rsidRDefault="004D6CBD" w:rsidP="00BE1D47">
            <w:pPr>
              <w:pStyle w:val="TAL"/>
              <w:keepNext w:val="0"/>
              <w:widowControl w:val="0"/>
              <w:jc w:val="both"/>
              <w:rPr>
                <w:rFonts w:cs="Arial"/>
                <w:kern w:val="2"/>
                <w:szCs w:val="18"/>
                <w:lang w:val="en-US" w:eastAsia="zh-CN"/>
              </w:rPr>
            </w:pPr>
          </w:p>
        </w:tc>
        <w:tc>
          <w:tcPr>
            <w:tcW w:w="2045" w:type="dxa"/>
            <w:shd w:val="clear" w:color="auto" w:fill="auto"/>
          </w:tcPr>
          <w:p w14:paraId="6D8BD93C" w14:textId="77777777" w:rsidR="004D6CBD" w:rsidRPr="002C7612" w:rsidRDefault="004D6CBD" w:rsidP="00BE1D47">
            <w:pPr>
              <w:pStyle w:val="TAL"/>
              <w:keepNext w:val="0"/>
              <w:widowControl w:val="0"/>
              <w:jc w:val="both"/>
              <w:rPr>
                <w:rFonts w:cs="Arial"/>
              </w:rPr>
            </w:pPr>
            <w:r w:rsidRPr="002C7612">
              <w:rPr>
                <w:rFonts w:cs="Arial"/>
              </w:rPr>
              <w:t>Case b</w:t>
            </w:r>
          </w:p>
        </w:tc>
        <w:tc>
          <w:tcPr>
            <w:tcW w:w="1641" w:type="dxa"/>
            <w:shd w:val="clear" w:color="auto" w:fill="auto"/>
          </w:tcPr>
          <w:p w14:paraId="2919B674" w14:textId="77777777" w:rsidR="004D6CBD" w:rsidRPr="002C7612" w:rsidRDefault="004D6CBD" w:rsidP="00BE1D47">
            <w:pPr>
              <w:pStyle w:val="TAL"/>
              <w:keepNext w:val="0"/>
              <w:widowControl w:val="0"/>
              <w:jc w:val="both"/>
              <w:rPr>
                <w:rFonts w:cs="Arial"/>
              </w:rPr>
            </w:pPr>
            <w:r w:rsidRPr="002C7612">
              <w:rPr>
                <w:rFonts w:cs="Arial"/>
              </w:rPr>
              <w:t>26dBm</w:t>
            </w:r>
          </w:p>
        </w:tc>
        <w:tc>
          <w:tcPr>
            <w:tcW w:w="1681" w:type="dxa"/>
            <w:shd w:val="clear" w:color="auto" w:fill="auto"/>
          </w:tcPr>
          <w:p w14:paraId="5A794A18" w14:textId="77777777" w:rsidR="004D6CBD" w:rsidRPr="002C7612" w:rsidRDefault="004D6CBD" w:rsidP="00BE1D47">
            <w:pPr>
              <w:pStyle w:val="TAL"/>
              <w:keepNext w:val="0"/>
              <w:widowControl w:val="0"/>
              <w:jc w:val="both"/>
              <w:rPr>
                <w:rFonts w:cs="Arial"/>
              </w:rPr>
            </w:pPr>
            <w:r w:rsidRPr="002C7612">
              <w:rPr>
                <w:rFonts w:cs="Arial"/>
              </w:rPr>
              <w:t>23dBm</w:t>
            </w:r>
          </w:p>
        </w:tc>
        <w:tc>
          <w:tcPr>
            <w:tcW w:w="1660" w:type="dxa"/>
            <w:shd w:val="clear" w:color="auto" w:fill="auto"/>
          </w:tcPr>
          <w:p w14:paraId="7A1C5F45" w14:textId="77777777" w:rsidR="004D6CBD" w:rsidRPr="002C7612" w:rsidRDefault="004D6CBD" w:rsidP="00BE1D47">
            <w:pPr>
              <w:pStyle w:val="TAL"/>
              <w:keepNext w:val="0"/>
              <w:widowControl w:val="0"/>
              <w:jc w:val="both"/>
              <w:rPr>
                <w:rFonts w:cs="Arial"/>
              </w:rPr>
            </w:pPr>
            <w:r w:rsidRPr="002C7612">
              <w:rPr>
                <w:rFonts w:cs="Arial"/>
              </w:rPr>
              <w:t>26dBm</w:t>
            </w:r>
          </w:p>
        </w:tc>
      </w:tr>
    </w:tbl>
    <w:p w14:paraId="1B86AA98" w14:textId="77777777" w:rsidR="004D6CBD" w:rsidRPr="00884AB9" w:rsidRDefault="004D6CBD" w:rsidP="004D6CBD">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84B4743" w14:textId="3B4BAE88" w:rsidR="004D6CBD" w:rsidRPr="00FD4F24" w:rsidRDefault="004D6CBD" w:rsidP="004D6CBD">
      <w:pPr>
        <w:pStyle w:val="Heading3"/>
        <w:rPr>
          <w:lang w:eastAsia="zh-CN"/>
        </w:rPr>
      </w:pPr>
      <w:bookmarkStart w:id="268" w:name="_Toc97547060"/>
      <w:r>
        <w:t>6.21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68"/>
    </w:p>
    <w:p w14:paraId="1AF9981B" w14:textId="77777777" w:rsidR="004D6CBD" w:rsidRDefault="004D6CBD" w:rsidP="004D6CBD">
      <w:r w:rsidRPr="00315EFF">
        <w:t>The PC2 dual-uplink carrier co-existence analysis for CA_n</w:t>
      </w:r>
      <w:r>
        <w:t>29</w:t>
      </w:r>
      <w:r w:rsidRPr="00315EFF">
        <w:t>-</w:t>
      </w:r>
      <w:r>
        <w:t>n66</w:t>
      </w:r>
      <w:r w:rsidRPr="00315EFF">
        <w:t>-n77 can be re-used from DC_2</w:t>
      </w:r>
      <w:r>
        <w:t>9</w:t>
      </w:r>
      <w:r w:rsidRPr="00315EFF">
        <w:t>-</w:t>
      </w:r>
      <w:r>
        <w:t>66</w:t>
      </w:r>
      <w:r w:rsidRPr="00315EFF">
        <w:t>_n77 in TR 37.827. Based on this,</w:t>
      </w:r>
      <w:r>
        <w:t xml:space="preserve"> it can be seen that:</w:t>
      </w:r>
    </w:p>
    <w:p w14:paraId="744CF136" w14:textId="77777777" w:rsidR="004D6CBD" w:rsidRDefault="004D6CBD" w:rsidP="004D6CBD">
      <w:pPr>
        <w:pStyle w:val="B1"/>
      </w:pPr>
      <w:r>
        <w:t>-</w:t>
      </w:r>
      <w:r>
        <w:tab/>
        <w:t>IMD3 products are produced by Band n66 and n77 that might fall in Rx of band n29.</w:t>
      </w:r>
    </w:p>
    <w:p w14:paraId="46CEA7AB" w14:textId="6409BD0C" w:rsidR="004D6CBD" w:rsidRDefault="004D6CBD" w:rsidP="004D6CBD">
      <w:pPr>
        <w:pStyle w:val="Heading4"/>
        <w:tabs>
          <w:tab w:val="left" w:pos="0"/>
        </w:tabs>
        <w:ind w:left="0" w:firstLine="0"/>
        <w:rPr>
          <w:rFonts w:cs="Arial"/>
          <w:szCs w:val="28"/>
          <w:lang w:val="en-US" w:eastAsia="zh-CN"/>
        </w:rPr>
      </w:pPr>
      <w:bookmarkStart w:id="269" w:name="_Toc97547061"/>
      <w:r>
        <w:rPr>
          <w:rFonts w:cs="Arial"/>
        </w:rPr>
        <w:t>6.21.3</w:t>
      </w:r>
      <w:r>
        <w:rPr>
          <w:rFonts w:cs="Arial"/>
          <w:lang w:eastAsia="zh-CN"/>
        </w:rPr>
        <w:t>.1</w:t>
      </w:r>
      <w:r>
        <w:rPr>
          <w:rFonts w:cs="Arial"/>
          <w:lang w:eastAsia="zh-CN"/>
        </w:rPr>
        <w:tab/>
        <w:t>Power class 2 Case</w:t>
      </w:r>
      <w:r>
        <w:rPr>
          <w:rFonts w:cs="Arial"/>
          <w:lang w:val="en-US" w:eastAsia="zh-CN"/>
        </w:rPr>
        <w:t xml:space="preserve"> A</w:t>
      </w:r>
      <w:bookmarkEnd w:id="269"/>
    </w:p>
    <w:p w14:paraId="01031920" w14:textId="106B959C" w:rsidR="004D6CBD" w:rsidRDefault="004D6CBD" w:rsidP="004D6CBD">
      <w:pPr>
        <w:rPr>
          <w:iCs/>
          <w:lang w:eastAsia="zh-CN"/>
        </w:rPr>
      </w:pPr>
      <w:r>
        <w:rPr>
          <w:iCs/>
          <w:lang w:eastAsia="zh-CN"/>
        </w:rPr>
        <w:t xml:space="preserve">The additional MSD due to intermodulation for PC2 </w:t>
      </w:r>
      <w:r w:rsidRPr="00E76B8F">
        <w:rPr>
          <w:lang w:eastAsia="ja-JP"/>
        </w:rPr>
        <w:t>CA_</w:t>
      </w:r>
      <w:r>
        <w:rPr>
          <w:lang w:eastAsia="ja-JP"/>
        </w:rPr>
        <w:t>n29</w:t>
      </w:r>
      <w:r w:rsidRPr="00E76B8F">
        <w:rPr>
          <w:lang w:eastAsia="ja-JP"/>
        </w:rPr>
        <w:t>-</w:t>
      </w:r>
      <w:r>
        <w:rPr>
          <w:lang w:eastAsia="ja-JP"/>
        </w:rPr>
        <w:t>n66</w:t>
      </w:r>
      <w:r w:rsidRPr="00E76B8F">
        <w:rPr>
          <w:lang w:eastAsia="ja-JP"/>
        </w:rPr>
        <w:t xml:space="preserve">-n77 can be re-used from </w:t>
      </w:r>
      <w:r>
        <w:rPr>
          <w:lang w:eastAsia="ja-JP"/>
        </w:rPr>
        <w:t xml:space="preserve">PC2 </w:t>
      </w:r>
      <w:r w:rsidRPr="00315EFF">
        <w:rPr>
          <w:iCs/>
          <w:lang w:eastAsia="zh-CN"/>
        </w:rPr>
        <w:t>DC_29-</w:t>
      </w:r>
      <w:r>
        <w:rPr>
          <w:iCs/>
          <w:lang w:eastAsia="zh-CN"/>
        </w:rPr>
        <w:t>66</w:t>
      </w:r>
      <w:r w:rsidRPr="00315EFF">
        <w:rPr>
          <w:iCs/>
          <w:lang w:eastAsia="zh-CN"/>
        </w:rPr>
        <w:t>_n77 in TR 37.827</w:t>
      </w:r>
      <w:r>
        <w:rPr>
          <w:iCs/>
          <w:lang w:eastAsia="zh-CN"/>
        </w:rPr>
        <w:t xml:space="preserve"> and are defined in Table 6.21.3.1-1.</w:t>
      </w:r>
    </w:p>
    <w:p w14:paraId="6EE79778" w14:textId="11BB98AF" w:rsidR="004D6CBD" w:rsidRDefault="004D6CBD" w:rsidP="004D6CBD">
      <w:pPr>
        <w:pStyle w:val="TH"/>
      </w:pPr>
      <w:r w:rsidRPr="00577923">
        <w:t>Ta</w:t>
      </w:r>
      <w:r w:rsidRPr="00577923">
        <w:rPr>
          <w:szCs w:val="22"/>
        </w:rPr>
        <w:t xml:space="preserve">ble </w:t>
      </w:r>
      <w:r>
        <w:rPr>
          <w:szCs w:val="22"/>
          <w:lang w:val="en-US" w:eastAsia="zh-CN"/>
        </w:rPr>
        <w:t>6.21</w:t>
      </w:r>
      <w:r w:rsidRPr="00B81972">
        <w:rPr>
          <w:szCs w:val="22"/>
          <w:lang w:val="en-US" w:eastAsia="zh-CN"/>
        </w:rPr>
        <w:t>.3.1</w:t>
      </w:r>
      <w:r w:rsidRPr="00577923">
        <w:rPr>
          <w:szCs w:val="22"/>
        </w:rPr>
        <w:t xml:space="preserve">-1: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4D6CBD" w:rsidRPr="00DA6F28" w14:paraId="1CCAE214" w14:textId="77777777" w:rsidTr="00BE1D47">
        <w:trPr>
          <w:trHeight w:val="231"/>
          <w:tblHeader/>
          <w:jc w:val="center"/>
        </w:trPr>
        <w:tc>
          <w:tcPr>
            <w:tcW w:w="1738" w:type="dxa"/>
            <w:tcBorders>
              <w:bottom w:val="single" w:sz="4" w:space="0" w:color="auto"/>
            </w:tcBorders>
            <w:vAlign w:val="center"/>
          </w:tcPr>
          <w:p w14:paraId="45AAD54C" w14:textId="77777777" w:rsidR="004D6CBD" w:rsidRPr="00DA6F28" w:rsidRDefault="004D6CBD" w:rsidP="00BE1D47">
            <w:pPr>
              <w:pStyle w:val="TAH"/>
            </w:pPr>
            <w:r w:rsidRPr="00555E1F">
              <w:t>NR CA band combination</w:t>
            </w:r>
          </w:p>
        </w:tc>
        <w:tc>
          <w:tcPr>
            <w:tcW w:w="1146" w:type="dxa"/>
            <w:tcBorders>
              <w:bottom w:val="single" w:sz="4" w:space="0" w:color="auto"/>
            </w:tcBorders>
            <w:vAlign w:val="center"/>
          </w:tcPr>
          <w:p w14:paraId="45C5AFFB" w14:textId="77777777" w:rsidR="004D6CBD" w:rsidRPr="00DA6F28" w:rsidRDefault="004D6CBD" w:rsidP="00BE1D47">
            <w:pPr>
              <w:pStyle w:val="TAH"/>
            </w:pPr>
            <w:r w:rsidRPr="00DA6F28">
              <w:t>NR band</w:t>
            </w:r>
          </w:p>
        </w:tc>
        <w:tc>
          <w:tcPr>
            <w:tcW w:w="1160" w:type="dxa"/>
            <w:tcBorders>
              <w:bottom w:val="single" w:sz="4" w:space="0" w:color="auto"/>
            </w:tcBorders>
            <w:vAlign w:val="center"/>
          </w:tcPr>
          <w:p w14:paraId="4BFD1530" w14:textId="77777777" w:rsidR="004D6CBD" w:rsidRPr="00DA6F28" w:rsidRDefault="004D6CBD" w:rsidP="00BE1D47">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4722A695" w14:textId="77777777" w:rsidR="004D6CBD" w:rsidRPr="00DA6F28" w:rsidRDefault="004D6CBD" w:rsidP="00BE1D47">
            <w:pPr>
              <w:pStyle w:val="TAH"/>
            </w:pPr>
            <w:r w:rsidRPr="00DA6F28">
              <w:t xml:space="preserve">UL/DL BW </w:t>
            </w:r>
            <w:r w:rsidRPr="00DA6F28">
              <w:br/>
              <w:t>(MHz)</w:t>
            </w:r>
          </w:p>
        </w:tc>
        <w:tc>
          <w:tcPr>
            <w:tcW w:w="877" w:type="dxa"/>
            <w:tcBorders>
              <w:bottom w:val="single" w:sz="4" w:space="0" w:color="auto"/>
            </w:tcBorders>
            <w:vAlign w:val="center"/>
          </w:tcPr>
          <w:p w14:paraId="175D7B4C" w14:textId="77777777" w:rsidR="004D6CBD" w:rsidRPr="00DA6F28" w:rsidRDefault="004D6CBD" w:rsidP="00BE1D47">
            <w:pPr>
              <w:pStyle w:val="TAH"/>
            </w:pPr>
            <w:r w:rsidRPr="00DA6F28">
              <w:t>UL</w:t>
            </w:r>
          </w:p>
          <w:p w14:paraId="784FCBED" w14:textId="77777777" w:rsidR="004D6CBD" w:rsidRPr="00DA6F28" w:rsidRDefault="004D6CBD" w:rsidP="00BE1D47">
            <w:pPr>
              <w:pStyle w:val="TAH"/>
            </w:pPr>
            <w:r w:rsidRPr="00DA6F28">
              <w:t>L</w:t>
            </w:r>
            <w:r w:rsidRPr="00DA6F28">
              <w:rPr>
                <w:vertAlign w:val="subscript"/>
              </w:rPr>
              <w:t>CRB</w:t>
            </w:r>
          </w:p>
        </w:tc>
        <w:tc>
          <w:tcPr>
            <w:tcW w:w="1299" w:type="dxa"/>
            <w:tcBorders>
              <w:bottom w:val="single" w:sz="4" w:space="0" w:color="auto"/>
            </w:tcBorders>
            <w:vAlign w:val="center"/>
          </w:tcPr>
          <w:p w14:paraId="284F4194" w14:textId="77777777" w:rsidR="004D6CBD" w:rsidRPr="00DA6F28" w:rsidRDefault="004D6CBD" w:rsidP="00BE1D47">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0393959F" w14:textId="77777777" w:rsidR="004D6CBD" w:rsidRPr="00DA6F28" w:rsidRDefault="004D6CBD" w:rsidP="00BE1D47">
            <w:pPr>
              <w:pStyle w:val="TAH"/>
            </w:pPr>
            <w:r w:rsidRPr="00DA6F28">
              <w:t xml:space="preserve">MSD </w:t>
            </w:r>
            <w:r w:rsidRPr="00DA6F28">
              <w:br/>
              <w:t>(dB)</w:t>
            </w:r>
          </w:p>
        </w:tc>
        <w:tc>
          <w:tcPr>
            <w:tcW w:w="947" w:type="dxa"/>
            <w:tcBorders>
              <w:bottom w:val="single" w:sz="4" w:space="0" w:color="auto"/>
            </w:tcBorders>
            <w:vAlign w:val="center"/>
          </w:tcPr>
          <w:p w14:paraId="4FDFB9D8" w14:textId="77777777" w:rsidR="004D6CBD" w:rsidRPr="00DA6F28" w:rsidRDefault="004D6CBD" w:rsidP="00BE1D47">
            <w:pPr>
              <w:pStyle w:val="TAH"/>
            </w:pPr>
            <w:r w:rsidRPr="00DA6F28">
              <w:t>Duplex mode</w:t>
            </w:r>
          </w:p>
        </w:tc>
        <w:tc>
          <w:tcPr>
            <w:tcW w:w="947" w:type="dxa"/>
            <w:tcBorders>
              <w:bottom w:val="single" w:sz="4" w:space="0" w:color="auto"/>
            </w:tcBorders>
          </w:tcPr>
          <w:p w14:paraId="54E97F71" w14:textId="77777777" w:rsidR="004D6CBD" w:rsidRPr="00DA6F28" w:rsidRDefault="004D6CBD" w:rsidP="00BE1D47">
            <w:pPr>
              <w:pStyle w:val="TAH"/>
            </w:pPr>
            <w:r w:rsidRPr="00DA6F28">
              <w:t>IMD order</w:t>
            </w:r>
          </w:p>
        </w:tc>
      </w:tr>
      <w:tr w:rsidR="004D6CBD" w:rsidRPr="00DA6F28" w14:paraId="45E0EB8C" w14:textId="77777777" w:rsidTr="00BE1D47">
        <w:trPr>
          <w:trHeight w:val="22"/>
          <w:jc w:val="center"/>
        </w:trPr>
        <w:tc>
          <w:tcPr>
            <w:tcW w:w="1738" w:type="dxa"/>
            <w:vMerge w:val="restart"/>
          </w:tcPr>
          <w:p w14:paraId="2E4FCC71" w14:textId="77777777" w:rsidR="004D6CBD" w:rsidRPr="00DA6F28" w:rsidRDefault="004D6CBD" w:rsidP="00BE1D47">
            <w:pPr>
              <w:pStyle w:val="TAC"/>
            </w:pPr>
            <w:r w:rsidRPr="00555E1F">
              <w:t>CA_</w:t>
            </w:r>
            <w:r>
              <w:t>n29</w:t>
            </w:r>
            <w:r w:rsidRPr="00555E1F">
              <w:t>-</w:t>
            </w:r>
            <w:r>
              <w:t>n66</w:t>
            </w:r>
            <w:r w:rsidRPr="00555E1F">
              <w:t>-n77</w:t>
            </w:r>
          </w:p>
        </w:tc>
        <w:tc>
          <w:tcPr>
            <w:tcW w:w="1146" w:type="dxa"/>
            <w:vAlign w:val="center"/>
          </w:tcPr>
          <w:p w14:paraId="4662E736" w14:textId="77777777" w:rsidR="004D6CBD" w:rsidRPr="00DA6F28" w:rsidRDefault="004D6CBD" w:rsidP="00BE1D47">
            <w:pPr>
              <w:pStyle w:val="TAC"/>
            </w:pPr>
            <w:r>
              <w:t>n29</w:t>
            </w:r>
          </w:p>
        </w:tc>
        <w:tc>
          <w:tcPr>
            <w:tcW w:w="1160" w:type="dxa"/>
            <w:tcBorders>
              <w:top w:val="single" w:sz="4" w:space="0" w:color="auto"/>
              <w:left w:val="single" w:sz="4" w:space="0" w:color="auto"/>
              <w:bottom w:val="single" w:sz="4" w:space="0" w:color="auto"/>
              <w:right w:val="single" w:sz="4" w:space="0" w:color="auto"/>
            </w:tcBorders>
            <w:vAlign w:val="center"/>
          </w:tcPr>
          <w:p w14:paraId="5B4CEC7D" w14:textId="77777777" w:rsidR="004D6CBD" w:rsidRPr="00DA6F28" w:rsidRDefault="004D6CBD" w:rsidP="00BE1D47">
            <w:pPr>
              <w:pStyle w:val="TAC"/>
            </w:pPr>
            <w:r>
              <w:rPr>
                <w:lang w:eastAsia="sv-SE"/>
              </w:rPr>
              <w:t>N/A</w:t>
            </w:r>
          </w:p>
        </w:tc>
        <w:tc>
          <w:tcPr>
            <w:tcW w:w="746" w:type="dxa"/>
            <w:tcBorders>
              <w:top w:val="single" w:sz="4" w:space="0" w:color="auto"/>
              <w:left w:val="single" w:sz="4" w:space="0" w:color="auto"/>
              <w:bottom w:val="single" w:sz="4" w:space="0" w:color="auto"/>
              <w:right w:val="single" w:sz="4" w:space="0" w:color="auto"/>
            </w:tcBorders>
          </w:tcPr>
          <w:p w14:paraId="31196A80" w14:textId="77777777" w:rsidR="004D6CBD" w:rsidRPr="00DA6F28" w:rsidRDefault="004D6CBD" w:rsidP="00BE1D47">
            <w:pPr>
              <w:pStyle w:val="TAC"/>
            </w:pPr>
            <w:r>
              <w:rPr>
                <w:lang w:eastAsia="sv-SE"/>
              </w:rPr>
              <w:t>5</w:t>
            </w:r>
          </w:p>
        </w:tc>
        <w:tc>
          <w:tcPr>
            <w:tcW w:w="877" w:type="dxa"/>
            <w:tcBorders>
              <w:top w:val="single" w:sz="4" w:space="0" w:color="auto"/>
              <w:left w:val="single" w:sz="4" w:space="0" w:color="auto"/>
              <w:bottom w:val="single" w:sz="4" w:space="0" w:color="auto"/>
              <w:right w:val="single" w:sz="4" w:space="0" w:color="auto"/>
            </w:tcBorders>
          </w:tcPr>
          <w:p w14:paraId="37178A57" w14:textId="77777777" w:rsidR="004D6CBD" w:rsidRPr="00DA6F28" w:rsidRDefault="004D6CBD" w:rsidP="00BE1D47">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vAlign w:val="center"/>
          </w:tcPr>
          <w:p w14:paraId="1D22FD48" w14:textId="77777777" w:rsidR="004D6CBD" w:rsidRPr="00DA6F28" w:rsidRDefault="004D6CBD" w:rsidP="00BE1D47">
            <w:pPr>
              <w:pStyle w:val="TAC"/>
            </w:pPr>
            <w:r>
              <w:rPr>
                <w:lang w:eastAsia="sv-SE"/>
              </w:rPr>
              <w:t>722</w:t>
            </w:r>
          </w:p>
        </w:tc>
        <w:tc>
          <w:tcPr>
            <w:tcW w:w="634" w:type="dxa"/>
            <w:tcBorders>
              <w:top w:val="single" w:sz="4" w:space="0" w:color="auto"/>
              <w:left w:val="single" w:sz="4" w:space="0" w:color="auto"/>
              <w:bottom w:val="single" w:sz="4" w:space="0" w:color="auto"/>
              <w:right w:val="single" w:sz="4" w:space="0" w:color="auto"/>
            </w:tcBorders>
          </w:tcPr>
          <w:p w14:paraId="625B662E" w14:textId="77777777" w:rsidR="004D6CBD" w:rsidRPr="00DA6F28" w:rsidRDefault="004D6CBD" w:rsidP="00BE1D47">
            <w:pPr>
              <w:pStyle w:val="TAC"/>
            </w:pPr>
            <w:r>
              <w:rPr>
                <w:lang w:eastAsia="sv-SE"/>
              </w:rPr>
              <w:t>23.5</w:t>
            </w:r>
          </w:p>
        </w:tc>
        <w:tc>
          <w:tcPr>
            <w:tcW w:w="947" w:type="dxa"/>
          </w:tcPr>
          <w:p w14:paraId="676BE74C" w14:textId="77777777" w:rsidR="004D6CBD" w:rsidRPr="00DA6F28" w:rsidRDefault="004D6CBD" w:rsidP="00BE1D47">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319540BA" w14:textId="77777777" w:rsidR="004D6CBD" w:rsidRPr="00DA6F28" w:rsidRDefault="004D6CBD" w:rsidP="00BE1D47">
            <w:pPr>
              <w:pStyle w:val="TAC"/>
            </w:pPr>
            <w:r>
              <w:rPr>
                <w:lang w:eastAsia="fi-FI"/>
              </w:rPr>
              <w:t>IMD3</w:t>
            </w:r>
            <w:r w:rsidRPr="00F81505">
              <w:rPr>
                <w:vertAlign w:val="superscript"/>
                <w:lang w:eastAsia="fi-FI"/>
              </w:rPr>
              <w:t>5</w:t>
            </w:r>
          </w:p>
        </w:tc>
      </w:tr>
      <w:tr w:rsidR="004D6CBD" w:rsidRPr="00DA6F28" w14:paraId="63E4EFC4" w14:textId="77777777" w:rsidTr="00BE1D47">
        <w:trPr>
          <w:trHeight w:val="22"/>
          <w:jc w:val="center"/>
        </w:trPr>
        <w:tc>
          <w:tcPr>
            <w:tcW w:w="1738" w:type="dxa"/>
            <w:vMerge/>
          </w:tcPr>
          <w:p w14:paraId="60B93ABD" w14:textId="77777777" w:rsidR="004D6CBD" w:rsidRPr="00DA6F28" w:rsidRDefault="004D6CBD" w:rsidP="00BE1D47">
            <w:pPr>
              <w:pStyle w:val="TAC"/>
            </w:pPr>
          </w:p>
        </w:tc>
        <w:tc>
          <w:tcPr>
            <w:tcW w:w="1146" w:type="dxa"/>
            <w:vAlign w:val="center"/>
          </w:tcPr>
          <w:p w14:paraId="3D0F5F8B" w14:textId="77777777" w:rsidR="004D6CBD" w:rsidRPr="00DA6F28" w:rsidRDefault="004D6CBD" w:rsidP="00BE1D47">
            <w:pPr>
              <w:pStyle w:val="TAC"/>
            </w:pPr>
            <w:r>
              <w:t>n66</w:t>
            </w:r>
          </w:p>
        </w:tc>
        <w:tc>
          <w:tcPr>
            <w:tcW w:w="1160" w:type="dxa"/>
            <w:tcBorders>
              <w:top w:val="single" w:sz="4" w:space="0" w:color="auto"/>
              <w:left w:val="single" w:sz="4" w:space="0" w:color="auto"/>
              <w:bottom w:val="single" w:sz="4" w:space="0" w:color="auto"/>
              <w:right w:val="single" w:sz="4" w:space="0" w:color="auto"/>
            </w:tcBorders>
            <w:vAlign w:val="center"/>
          </w:tcPr>
          <w:p w14:paraId="11D12D24" w14:textId="77777777" w:rsidR="004D6CBD" w:rsidRPr="00DA6F28" w:rsidRDefault="004D6CBD" w:rsidP="00BE1D47">
            <w:pPr>
              <w:pStyle w:val="TAC"/>
            </w:pPr>
            <w:r>
              <w:rPr>
                <w:lang w:eastAsia="sv-SE"/>
              </w:rPr>
              <w:t>1734</w:t>
            </w:r>
          </w:p>
        </w:tc>
        <w:tc>
          <w:tcPr>
            <w:tcW w:w="746" w:type="dxa"/>
            <w:tcBorders>
              <w:top w:val="single" w:sz="4" w:space="0" w:color="auto"/>
              <w:left w:val="single" w:sz="4" w:space="0" w:color="auto"/>
              <w:bottom w:val="single" w:sz="4" w:space="0" w:color="auto"/>
              <w:right w:val="single" w:sz="4" w:space="0" w:color="auto"/>
            </w:tcBorders>
          </w:tcPr>
          <w:p w14:paraId="20BD8929" w14:textId="77777777" w:rsidR="004D6CBD" w:rsidRPr="00DA6F28" w:rsidRDefault="004D6CBD" w:rsidP="00BE1D47">
            <w:pPr>
              <w:pStyle w:val="TAC"/>
            </w:pPr>
            <w:r>
              <w:rPr>
                <w:lang w:eastAsia="sv-SE"/>
              </w:rPr>
              <w:t>5</w:t>
            </w:r>
          </w:p>
        </w:tc>
        <w:tc>
          <w:tcPr>
            <w:tcW w:w="877" w:type="dxa"/>
            <w:tcBorders>
              <w:top w:val="single" w:sz="4" w:space="0" w:color="auto"/>
              <w:left w:val="single" w:sz="4" w:space="0" w:color="auto"/>
              <w:bottom w:val="single" w:sz="4" w:space="0" w:color="auto"/>
              <w:right w:val="single" w:sz="4" w:space="0" w:color="auto"/>
            </w:tcBorders>
          </w:tcPr>
          <w:p w14:paraId="22439D86" w14:textId="77777777" w:rsidR="004D6CBD" w:rsidRPr="00DA6F28" w:rsidRDefault="004D6CBD" w:rsidP="00BE1D47">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vAlign w:val="center"/>
          </w:tcPr>
          <w:p w14:paraId="16FED6EE" w14:textId="77777777" w:rsidR="004D6CBD" w:rsidRPr="00DA6F28" w:rsidRDefault="004D6CBD" w:rsidP="00BE1D47">
            <w:pPr>
              <w:pStyle w:val="TAC"/>
            </w:pPr>
            <w:r>
              <w:rPr>
                <w:lang w:eastAsia="sv-SE"/>
              </w:rPr>
              <w:t>2134</w:t>
            </w:r>
          </w:p>
        </w:tc>
        <w:tc>
          <w:tcPr>
            <w:tcW w:w="634" w:type="dxa"/>
            <w:tcBorders>
              <w:top w:val="single" w:sz="4" w:space="0" w:color="auto"/>
              <w:left w:val="single" w:sz="4" w:space="0" w:color="auto"/>
              <w:bottom w:val="single" w:sz="4" w:space="0" w:color="auto"/>
              <w:right w:val="single" w:sz="4" w:space="0" w:color="auto"/>
            </w:tcBorders>
          </w:tcPr>
          <w:p w14:paraId="4988133F" w14:textId="77777777" w:rsidR="004D6CBD" w:rsidRPr="00DA6F28" w:rsidRDefault="004D6CBD" w:rsidP="00BE1D47">
            <w:pPr>
              <w:pStyle w:val="TAC"/>
            </w:pPr>
            <w:r>
              <w:rPr>
                <w:lang w:eastAsia="sv-SE"/>
              </w:rPr>
              <w:t>N/A</w:t>
            </w:r>
          </w:p>
        </w:tc>
        <w:tc>
          <w:tcPr>
            <w:tcW w:w="947" w:type="dxa"/>
          </w:tcPr>
          <w:p w14:paraId="045726DD" w14:textId="77777777" w:rsidR="004D6CBD" w:rsidRPr="00DA6F28" w:rsidRDefault="004D6CBD" w:rsidP="00BE1D47">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1E7AB0FF" w14:textId="77777777" w:rsidR="004D6CBD" w:rsidRPr="00DA6F28" w:rsidRDefault="004D6CBD" w:rsidP="00BE1D47">
            <w:pPr>
              <w:pStyle w:val="TAC"/>
              <w:rPr>
                <w:vertAlign w:val="superscript"/>
              </w:rPr>
            </w:pPr>
            <w:r>
              <w:rPr>
                <w:lang w:eastAsia="fi-FI"/>
              </w:rPr>
              <w:t>N/A</w:t>
            </w:r>
          </w:p>
        </w:tc>
      </w:tr>
      <w:tr w:rsidR="004D6CBD" w:rsidRPr="00DA6F28" w14:paraId="0DB9C282" w14:textId="77777777" w:rsidTr="00BE1D47">
        <w:trPr>
          <w:trHeight w:val="22"/>
          <w:jc w:val="center"/>
        </w:trPr>
        <w:tc>
          <w:tcPr>
            <w:tcW w:w="1738" w:type="dxa"/>
            <w:vMerge/>
          </w:tcPr>
          <w:p w14:paraId="60CF16D5" w14:textId="77777777" w:rsidR="004D6CBD" w:rsidRPr="00DA6F28" w:rsidRDefault="004D6CBD" w:rsidP="00BE1D47">
            <w:pPr>
              <w:pStyle w:val="TAC"/>
            </w:pPr>
          </w:p>
        </w:tc>
        <w:tc>
          <w:tcPr>
            <w:tcW w:w="1146" w:type="dxa"/>
            <w:vAlign w:val="center"/>
          </w:tcPr>
          <w:p w14:paraId="03ABC10D" w14:textId="77777777" w:rsidR="004D6CBD" w:rsidRPr="00DA6F28" w:rsidRDefault="004D6CBD" w:rsidP="00BE1D47">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6F19B0C3" w14:textId="77777777" w:rsidR="004D6CBD" w:rsidRPr="00DA6F28" w:rsidRDefault="004D6CBD" w:rsidP="00BE1D47">
            <w:pPr>
              <w:pStyle w:val="TAC"/>
            </w:pPr>
            <w:r>
              <w:rPr>
                <w:lang w:eastAsia="sv-SE"/>
              </w:rPr>
              <w:t>4190</w:t>
            </w:r>
          </w:p>
        </w:tc>
        <w:tc>
          <w:tcPr>
            <w:tcW w:w="746" w:type="dxa"/>
            <w:tcBorders>
              <w:top w:val="single" w:sz="4" w:space="0" w:color="auto"/>
              <w:left w:val="single" w:sz="4" w:space="0" w:color="auto"/>
              <w:bottom w:val="single" w:sz="4" w:space="0" w:color="auto"/>
              <w:right w:val="single" w:sz="4" w:space="0" w:color="auto"/>
            </w:tcBorders>
          </w:tcPr>
          <w:p w14:paraId="479F2D03" w14:textId="77777777" w:rsidR="004D6CBD" w:rsidRPr="00DA6F28" w:rsidRDefault="004D6CBD" w:rsidP="00BE1D47">
            <w:pPr>
              <w:pStyle w:val="TAC"/>
            </w:pPr>
            <w:r>
              <w:rPr>
                <w:lang w:eastAsia="sv-SE"/>
              </w:rPr>
              <w:t>10</w:t>
            </w:r>
          </w:p>
        </w:tc>
        <w:tc>
          <w:tcPr>
            <w:tcW w:w="877" w:type="dxa"/>
            <w:tcBorders>
              <w:top w:val="single" w:sz="4" w:space="0" w:color="auto"/>
              <w:left w:val="single" w:sz="4" w:space="0" w:color="auto"/>
              <w:bottom w:val="single" w:sz="4" w:space="0" w:color="auto"/>
              <w:right w:val="single" w:sz="4" w:space="0" w:color="auto"/>
            </w:tcBorders>
          </w:tcPr>
          <w:p w14:paraId="408EB5D0" w14:textId="77777777" w:rsidR="004D6CBD" w:rsidRPr="00DA6F28" w:rsidRDefault="004D6CBD" w:rsidP="00BE1D47">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vAlign w:val="center"/>
          </w:tcPr>
          <w:p w14:paraId="3DE1D1B7" w14:textId="77777777" w:rsidR="004D6CBD" w:rsidRPr="00DA6F28" w:rsidRDefault="004D6CBD" w:rsidP="00BE1D47">
            <w:pPr>
              <w:pStyle w:val="TAC"/>
            </w:pPr>
            <w:r>
              <w:rPr>
                <w:lang w:eastAsia="sv-SE"/>
              </w:rPr>
              <w:t>4190</w:t>
            </w:r>
          </w:p>
        </w:tc>
        <w:tc>
          <w:tcPr>
            <w:tcW w:w="634" w:type="dxa"/>
            <w:tcBorders>
              <w:top w:val="single" w:sz="4" w:space="0" w:color="auto"/>
              <w:left w:val="single" w:sz="4" w:space="0" w:color="auto"/>
              <w:bottom w:val="single" w:sz="4" w:space="0" w:color="auto"/>
              <w:right w:val="single" w:sz="4" w:space="0" w:color="auto"/>
            </w:tcBorders>
          </w:tcPr>
          <w:p w14:paraId="1B373B90" w14:textId="77777777" w:rsidR="004D6CBD" w:rsidRPr="00DA6F28" w:rsidRDefault="004D6CBD" w:rsidP="00BE1D47">
            <w:pPr>
              <w:pStyle w:val="TAC"/>
            </w:pPr>
            <w:r>
              <w:rPr>
                <w:lang w:eastAsia="sv-SE"/>
              </w:rPr>
              <w:t>N/A</w:t>
            </w:r>
          </w:p>
        </w:tc>
        <w:tc>
          <w:tcPr>
            <w:tcW w:w="947" w:type="dxa"/>
          </w:tcPr>
          <w:p w14:paraId="30F4D43C" w14:textId="77777777" w:rsidR="004D6CBD" w:rsidRPr="00DA6F28" w:rsidRDefault="004D6CBD" w:rsidP="00BE1D47">
            <w:pPr>
              <w:pStyle w:val="TAC"/>
            </w:pPr>
            <w:r w:rsidRPr="00DA6F28">
              <w:t>TDD</w:t>
            </w:r>
          </w:p>
        </w:tc>
        <w:tc>
          <w:tcPr>
            <w:tcW w:w="947" w:type="dxa"/>
            <w:tcBorders>
              <w:top w:val="single" w:sz="4" w:space="0" w:color="auto"/>
              <w:left w:val="single" w:sz="4" w:space="0" w:color="auto"/>
              <w:bottom w:val="single" w:sz="4" w:space="0" w:color="auto"/>
              <w:right w:val="single" w:sz="4" w:space="0" w:color="auto"/>
            </w:tcBorders>
            <w:vAlign w:val="center"/>
          </w:tcPr>
          <w:p w14:paraId="3B7EE23B" w14:textId="77777777" w:rsidR="004D6CBD" w:rsidRPr="00DA6F28" w:rsidRDefault="004D6CBD" w:rsidP="00BE1D47">
            <w:pPr>
              <w:pStyle w:val="TAC"/>
            </w:pPr>
            <w:r>
              <w:rPr>
                <w:lang w:eastAsia="fi-FI"/>
              </w:rPr>
              <w:t>N/A</w:t>
            </w:r>
          </w:p>
        </w:tc>
      </w:tr>
      <w:tr w:rsidR="004D6CBD" w14:paraId="68D36FA0" w14:textId="77777777" w:rsidTr="00BE1D47">
        <w:trPr>
          <w:trHeight w:val="22"/>
          <w:jc w:val="center"/>
        </w:trPr>
        <w:tc>
          <w:tcPr>
            <w:tcW w:w="9494" w:type="dxa"/>
            <w:gridSpan w:val="9"/>
          </w:tcPr>
          <w:p w14:paraId="2A67BD3C" w14:textId="77777777" w:rsidR="004D6CBD" w:rsidRPr="00371B0F" w:rsidRDefault="004D6CBD" w:rsidP="00BE1D47">
            <w:pPr>
              <w:pStyle w:val="TAN"/>
            </w:pPr>
            <w:r w:rsidRPr="00315EFF">
              <w:t xml:space="preserve">NOTE </w:t>
            </w:r>
            <w:r>
              <w:t>5</w:t>
            </w:r>
            <w:r w:rsidRPr="00315EFF">
              <w:t>:</w:t>
            </w:r>
            <w:r w:rsidRPr="00315EFF">
              <w:tab/>
            </w:r>
            <w:r w:rsidRPr="00903C28">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p>
        </w:tc>
      </w:tr>
    </w:tbl>
    <w:p w14:paraId="126E3C3F" w14:textId="77777777" w:rsidR="004D6CBD" w:rsidRDefault="004D6CBD" w:rsidP="004D6CBD"/>
    <w:p w14:paraId="2A09FEAD" w14:textId="3583645C" w:rsidR="004D6CBD" w:rsidRDefault="004D6CBD" w:rsidP="004D6CBD">
      <w:pPr>
        <w:pStyle w:val="Heading4"/>
        <w:tabs>
          <w:tab w:val="left" w:pos="0"/>
        </w:tabs>
        <w:ind w:left="0" w:firstLine="0"/>
        <w:rPr>
          <w:rFonts w:cs="Arial"/>
          <w:lang w:val="en-US" w:eastAsia="zh-CN"/>
        </w:rPr>
      </w:pPr>
      <w:bookmarkStart w:id="270" w:name="_Toc97547062"/>
      <w:r>
        <w:rPr>
          <w:rFonts w:cs="Arial"/>
        </w:rPr>
        <w:t>6.21.3</w:t>
      </w:r>
      <w:r>
        <w:rPr>
          <w:rFonts w:cs="Arial"/>
          <w:lang w:eastAsia="zh-CN"/>
        </w:rPr>
        <w:t>.2</w:t>
      </w:r>
      <w:r>
        <w:rPr>
          <w:rFonts w:cs="Arial"/>
          <w:lang w:eastAsia="zh-CN"/>
        </w:rPr>
        <w:tab/>
        <w:t>Power class 2 Case</w:t>
      </w:r>
      <w:r>
        <w:rPr>
          <w:rFonts w:cs="Arial"/>
          <w:lang w:val="en-US" w:eastAsia="zh-CN"/>
        </w:rPr>
        <w:t xml:space="preserve"> B</w:t>
      </w:r>
      <w:bookmarkEnd w:id="270"/>
    </w:p>
    <w:p w14:paraId="5C7BF8C1" w14:textId="66DEF6F3" w:rsidR="004D6CBD" w:rsidRDefault="004D6CBD" w:rsidP="004D6CBD">
      <w:pPr>
        <w:rPr>
          <w:iCs/>
          <w:lang w:eastAsia="zh-CN"/>
        </w:rPr>
      </w:pPr>
      <w:r>
        <w:rPr>
          <w:iCs/>
          <w:lang w:eastAsia="zh-CN"/>
        </w:rPr>
        <w:t xml:space="preserve">The additional MSD due to intermodulation for PC2 Case B CA_n29-n66-n77 are same as the Case A defined in Table 6.21.3.1-1. </w:t>
      </w:r>
    </w:p>
    <w:p w14:paraId="0D577FF9" w14:textId="77777777" w:rsidR="005209E9" w:rsidRDefault="005209E9" w:rsidP="007161C0">
      <w:pPr>
        <w:rPr>
          <w:iCs/>
          <w:lang w:eastAsia="zh-CN"/>
        </w:rPr>
      </w:pPr>
    </w:p>
    <w:p w14:paraId="5663F668" w14:textId="77777777" w:rsidR="0069128F" w:rsidRDefault="0069128F" w:rsidP="0069128F">
      <w:pPr>
        <w:pStyle w:val="Heading1"/>
        <w:rPr>
          <w:lang w:eastAsia="zh-CN"/>
        </w:rPr>
      </w:pPr>
      <w:bookmarkStart w:id="271" w:name="_Toc97547063"/>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271"/>
    </w:p>
    <w:p w14:paraId="5663F669" w14:textId="77777777" w:rsidR="0069128F" w:rsidRPr="004D3578" w:rsidRDefault="00EA2075" w:rsidP="0069128F">
      <w:pPr>
        <w:pStyle w:val="Heading2"/>
        <w:rPr>
          <w:lang w:eastAsia="zh-CN"/>
        </w:rPr>
      </w:pPr>
      <w:bookmarkStart w:id="272" w:name="_Toc97547064"/>
      <w:proofErr w:type="gramStart"/>
      <w:r>
        <w:rPr>
          <w:lang w:eastAsia="zh-CN"/>
        </w:rPr>
        <w:t>7</w:t>
      </w:r>
      <w:r w:rsidR="0069128F" w:rsidRPr="004D3578">
        <w:t>.</w:t>
      </w:r>
      <w:r w:rsidR="0069128F">
        <w:rPr>
          <w:rFonts w:hint="eastAsia"/>
          <w:lang w:eastAsia="zh-CN"/>
        </w:rPr>
        <w:t>x</w:t>
      </w:r>
      <w:proofErr w:type="gramEnd"/>
      <w:r w:rsidR="0069128F" w:rsidRPr="004D3578">
        <w:tab/>
      </w:r>
      <w:proofErr w:type="spellStart"/>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272"/>
      <w:proofErr w:type="spellEnd"/>
    </w:p>
    <w:p w14:paraId="5663F66A" w14:textId="77777777" w:rsidR="0069128F" w:rsidRPr="001043CD" w:rsidRDefault="00EA2075" w:rsidP="0069128F">
      <w:pPr>
        <w:pStyle w:val="Heading3"/>
        <w:rPr>
          <w:rFonts w:cs="Arial"/>
          <w:szCs w:val="28"/>
          <w:lang w:eastAsia="zh-CN"/>
        </w:rPr>
      </w:pPr>
      <w:bookmarkStart w:id="273" w:name="_Toc97547065"/>
      <w:proofErr w:type="gramStart"/>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proofErr w:type="gramEnd"/>
      <w:r w:rsidR="0069128F" w:rsidRPr="001043CD">
        <w:rPr>
          <w:rFonts w:cs="Arial"/>
          <w:szCs w:val="28"/>
          <w:lang w:eastAsia="zh-CN"/>
        </w:rPr>
        <w:tab/>
        <w:t>Configuration</w:t>
      </w:r>
      <w:r w:rsidR="0069128F" w:rsidRPr="001043CD">
        <w:rPr>
          <w:rFonts w:cs="Arial" w:hint="eastAsia"/>
          <w:szCs w:val="28"/>
          <w:lang w:eastAsia="zh-CN"/>
        </w:rPr>
        <w:t>s</w:t>
      </w:r>
      <w:bookmarkEnd w:id="273"/>
    </w:p>
    <w:p w14:paraId="5663F66B" w14:textId="77777777"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239"/>
        <w:gridCol w:w="616"/>
        <w:gridCol w:w="608"/>
        <w:gridCol w:w="545"/>
        <w:gridCol w:w="545"/>
        <w:gridCol w:w="545"/>
        <w:gridCol w:w="545"/>
        <w:gridCol w:w="545"/>
        <w:gridCol w:w="545"/>
        <w:gridCol w:w="545"/>
        <w:gridCol w:w="545"/>
        <w:gridCol w:w="545"/>
        <w:gridCol w:w="545"/>
        <w:gridCol w:w="545"/>
        <w:gridCol w:w="545"/>
        <w:gridCol w:w="1168"/>
      </w:tblGrid>
      <w:tr w:rsidR="0069128F" w:rsidRPr="00AD0178" w14:paraId="5663F686" w14:textId="77777777" w:rsidTr="00D0722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66D" w14:textId="77777777" w:rsidR="0069128F" w:rsidRPr="00AD0178" w:rsidRDefault="0069128F" w:rsidP="00DE5FC3">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E" w14:textId="77777777" w:rsidR="0069128F" w:rsidRPr="00AD0178" w:rsidRDefault="0069128F" w:rsidP="00D07222">
            <w:pPr>
              <w:pStyle w:val="TAH"/>
              <w:keepNext w:val="0"/>
              <w:rPr>
                <w:sz w:val="16"/>
              </w:rPr>
            </w:pPr>
            <w:r w:rsidRPr="00AD0178">
              <w:rPr>
                <w:sz w:val="16"/>
              </w:rPr>
              <w:t>Uplink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F" w14:textId="77777777" w:rsidR="0069128F" w:rsidRPr="00AD0178" w:rsidRDefault="0069128F" w:rsidP="00DE5FC3">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0" w14:textId="77777777" w:rsidR="0069128F" w:rsidRPr="00AD0178" w:rsidRDefault="0069128F" w:rsidP="00DE5FC3">
            <w:pPr>
              <w:pStyle w:val="TAH"/>
              <w:keepNext w:val="0"/>
              <w:rPr>
                <w:rFonts w:eastAsia="MS Mincho"/>
                <w:sz w:val="16"/>
              </w:rPr>
            </w:pPr>
            <w:r w:rsidRPr="00AD0178">
              <w:rPr>
                <w:sz w:val="16"/>
              </w:rPr>
              <w:t>SCS</w:t>
            </w:r>
          </w:p>
          <w:p w14:paraId="5663F671" w14:textId="77777777" w:rsidR="0069128F" w:rsidRPr="00AD0178" w:rsidRDefault="0069128F" w:rsidP="00DE5FC3">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2" w14:textId="77777777" w:rsidR="0069128F" w:rsidRPr="00AD0178" w:rsidRDefault="0069128F" w:rsidP="00DE5FC3">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3" w14:textId="77777777" w:rsidR="0069128F" w:rsidRPr="00AD0178" w:rsidRDefault="0069128F" w:rsidP="00DE5FC3">
            <w:pPr>
              <w:pStyle w:val="TAH"/>
              <w:keepNext w:val="0"/>
              <w:rPr>
                <w:rFonts w:eastAsia="MS Mincho"/>
                <w:sz w:val="16"/>
              </w:rPr>
            </w:pPr>
            <w:r w:rsidRPr="00AD0178">
              <w:rPr>
                <w:sz w:val="16"/>
              </w:rPr>
              <w:t>10</w:t>
            </w:r>
          </w:p>
          <w:p w14:paraId="5663F674"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5" w14:textId="77777777" w:rsidR="0069128F" w:rsidRPr="00AD0178" w:rsidRDefault="0069128F" w:rsidP="00DE5FC3">
            <w:pPr>
              <w:pStyle w:val="TAH"/>
              <w:keepNext w:val="0"/>
              <w:rPr>
                <w:rFonts w:eastAsia="MS Mincho"/>
                <w:sz w:val="16"/>
              </w:rPr>
            </w:pPr>
            <w:r w:rsidRPr="00AD0178">
              <w:rPr>
                <w:sz w:val="16"/>
              </w:rPr>
              <w:t>15</w:t>
            </w:r>
          </w:p>
          <w:p w14:paraId="5663F676"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7" w14:textId="77777777" w:rsidR="0069128F" w:rsidRPr="00AD0178" w:rsidRDefault="0069128F" w:rsidP="00DE5FC3">
            <w:pPr>
              <w:pStyle w:val="TAH"/>
              <w:keepNext w:val="0"/>
              <w:rPr>
                <w:rFonts w:eastAsia="MS Mincho"/>
                <w:sz w:val="16"/>
              </w:rPr>
            </w:pPr>
            <w:r w:rsidRPr="00AD0178">
              <w:rPr>
                <w:sz w:val="16"/>
              </w:rPr>
              <w:t>20</w:t>
            </w:r>
          </w:p>
          <w:p w14:paraId="5663F678"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9" w14:textId="77777777" w:rsidR="0069128F" w:rsidRPr="00AD0178" w:rsidRDefault="0069128F" w:rsidP="00DE5FC3">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A" w14:textId="77777777" w:rsidR="0069128F" w:rsidRPr="00AD0178" w:rsidRDefault="0069128F" w:rsidP="00DE5FC3">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B" w14:textId="77777777" w:rsidR="0069128F" w:rsidRPr="00AD0178" w:rsidRDefault="0069128F" w:rsidP="00DE5FC3">
            <w:pPr>
              <w:pStyle w:val="TAH"/>
              <w:keepNext w:val="0"/>
              <w:rPr>
                <w:rFonts w:eastAsia="MS Mincho"/>
                <w:sz w:val="16"/>
              </w:rPr>
            </w:pPr>
            <w:r w:rsidRPr="00AD0178">
              <w:rPr>
                <w:sz w:val="16"/>
              </w:rPr>
              <w:t>40</w:t>
            </w:r>
          </w:p>
          <w:p w14:paraId="5663F67C"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D" w14:textId="77777777" w:rsidR="0069128F" w:rsidRPr="00AD0178" w:rsidRDefault="0069128F" w:rsidP="00DE5FC3">
            <w:pPr>
              <w:pStyle w:val="TAH"/>
              <w:keepNext w:val="0"/>
              <w:rPr>
                <w:rFonts w:eastAsia="MS Mincho"/>
                <w:sz w:val="16"/>
              </w:rPr>
            </w:pPr>
            <w:r w:rsidRPr="00AD0178">
              <w:rPr>
                <w:sz w:val="16"/>
              </w:rPr>
              <w:t>50</w:t>
            </w:r>
          </w:p>
          <w:p w14:paraId="5663F67E"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F" w14:textId="77777777" w:rsidR="0069128F" w:rsidRPr="00AD0178" w:rsidRDefault="0069128F" w:rsidP="00DE5FC3">
            <w:pPr>
              <w:pStyle w:val="TAH"/>
              <w:keepNext w:val="0"/>
              <w:rPr>
                <w:rFonts w:eastAsia="MS Mincho"/>
                <w:sz w:val="16"/>
              </w:rPr>
            </w:pPr>
            <w:r w:rsidRPr="00AD0178">
              <w:rPr>
                <w:sz w:val="16"/>
              </w:rPr>
              <w:t>60</w:t>
            </w:r>
          </w:p>
          <w:p w14:paraId="5663F680"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1" w14:textId="77777777" w:rsidR="0069128F" w:rsidRPr="00AD0178" w:rsidRDefault="0069128F" w:rsidP="00DE5FC3">
            <w:pPr>
              <w:pStyle w:val="TAH"/>
              <w:keepNext w:val="0"/>
              <w:rPr>
                <w:rFonts w:eastAsia="MS Mincho"/>
                <w:sz w:val="16"/>
              </w:rPr>
            </w:pPr>
            <w:r w:rsidRPr="00AD0178">
              <w:rPr>
                <w:sz w:val="16"/>
              </w:rPr>
              <w:t>80</w:t>
            </w:r>
          </w:p>
          <w:p w14:paraId="5663F682"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3" w14:textId="77777777" w:rsidR="0069128F" w:rsidRPr="00AD0178" w:rsidRDefault="0069128F" w:rsidP="00DE5FC3">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4" w14:textId="77777777" w:rsidR="0069128F" w:rsidRPr="00AD0178" w:rsidRDefault="0069128F" w:rsidP="00DE5FC3">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5" w14:textId="77777777" w:rsidR="0069128F" w:rsidRPr="00AD0178" w:rsidRDefault="0069128F" w:rsidP="00DE5FC3">
            <w:pPr>
              <w:pStyle w:val="TAH"/>
              <w:keepNext w:val="0"/>
              <w:rPr>
                <w:sz w:val="16"/>
              </w:rPr>
            </w:pPr>
            <w:r w:rsidRPr="00AD0178">
              <w:rPr>
                <w:sz w:val="16"/>
              </w:rPr>
              <w:t>Bandwidth combination set</w:t>
            </w:r>
          </w:p>
        </w:tc>
      </w:tr>
      <w:tr w:rsidR="00D07222" w:rsidRPr="00AD0178" w14:paraId="5663F698" w14:textId="77777777" w:rsidTr="00D0722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687" w14:textId="77777777" w:rsidR="00D07222" w:rsidRPr="00154A49" w:rsidRDefault="00D07222" w:rsidP="00D07222">
            <w:pPr>
              <w:pStyle w:val="TAL"/>
              <w:keepNext w:val="0"/>
              <w:widowControl w:val="0"/>
              <w:jc w:val="both"/>
              <w:rPr>
                <w:rFonts w:cs="Arial"/>
              </w:rPr>
            </w:pPr>
            <w:proofErr w:type="spellStart"/>
            <w:r w:rsidRPr="00154A49">
              <w:rPr>
                <w:rFonts w:cs="Arial"/>
              </w:rPr>
              <w:t>CA_nW-nX_SUL_nY-nZ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688" w14:textId="77777777" w:rsidR="00D07222" w:rsidRPr="00154A49" w:rsidRDefault="00D07222" w:rsidP="00D07222">
            <w:pPr>
              <w:pStyle w:val="TAL"/>
              <w:keepNext w:val="0"/>
              <w:widowControl w:val="0"/>
              <w:jc w:val="center"/>
              <w:rPr>
                <w:rFonts w:cs="Arial"/>
              </w:rPr>
            </w:pPr>
            <w:proofErr w:type="spellStart"/>
            <w:r w:rsidRPr="00154A49">
              <w:rPr>
                <w:rFonts w:cs="Arial"/>
              </w:rPr>
              <w:t>SUL_nY-nZ</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89" w14:textId="77777777" w:rsidR="00D07222" w:rsidRPr="00154A49" w:rsidRDefault="00D07222" w:rsidP="00D07222">
            <w:pPr>
              <w:pStyle w:val="TAL"/>
              <w:keepNext w:val="0"/>
              <w:widowControl w:val="0"/>
              <w:jc w:val="both"/>
              <w:rPr>
                <w:rFonts w:cs="Arial"/>
              </w:rPr>
            </w:pPr>
            <w:proofErr w:type="spellStart"/>
            <w:r w:rsidRPr="00154A49">
              <w:rPr>
                <w:rFonts w:cs="Arial"/>
              </w:rPr>
              <w:t>nW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68A"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8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9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6" w14:textId="77777777" w:rsidR="00D07222" w:rsidRPr="00AD0178" w:rsidRDefault="00D07222" w:rsidP="00DE5FC3">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697" w14:textId="77777777" w:rsidR="00D07222" w:rsidRPr="00AD0178" w:rsidRDefault="00D07222" w:rsidP="00DE5FC3">
            <w:pPr>
              <w:pStyle w:val="TAC"/>
              <w:rPr>
                <w:sz w:val="16"/>
                <w:lang w:val="en-US" w:eastAsia="zh-CN"/>
              </w:rPr>
            </w:pPr>
          </w:p>
        </w:tc>
      </w:tr>
      <w:tr w:rsidR="00D07222" w:rsidRPr="00AD0178" w14:paraId="5663F6AA" w14:textId="77777777" w:rsidTr="00D07222">
        <w:trPr>
          <w:trHeight w:val="29"/>
          <w:jc w:val="center"/>
        </w:trPr>
        <w:tc>
          <w:tcPr>
            <w:tcW w:w="0" w:type="auto"/>
            <w:vMerge/>
            <w:tcBorders>
              <w:left w:val="single" w:sz="4" w:space="0" w:color="auto"/>
              <w:right w:val="single" w:sz="4" w:space="0" w:color="auto"/>
            </w:tcBorders>
            <w:vAlign w:val="center"/>
            <w:hideMark/>
          </w:tcPr>
          <w:p w14:paraId="5663F699"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9A"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9B"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9C"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9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9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9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A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A9" w14:textId="77777777" w:rsidR="00D07222" w:rsidRPr="00AD0178" w:rsidRDefault="00D07222" w:rsidP="00DE5FC3">
            <w:pPr>
              <w:spacing w:after="0"/>
              <w:rPr>
                <w:rFonts w:ascii="Arial" w:hAnsi="Arial"/>
                <w:sz w:val="16"/>
                <w:lang w:val="en-US" w:eastAsia="zh-CN"/>
              </w:rPr>
            </w:pPr>
          </w:p>
        </w:tc>
      </w:tr>
      <w:tr w:rsidR="00D07222" w:rsidRPr="00AD0178" w14:paraId="5663F6BC" w14:textId="77777777" w:rsidTr="00D07222">
        <w:trPr>
          <w:trHeight w:val="29"/>
          <w:jc w:val="center"/>
        </w:trPr>
        <w:tc>
          <w:tcPr>
            <w:tcW w:w="0" w:type="auto"/>
            <w:vMerge/>
            <w:tcBorders>
              <w:left w:val="single" w:sz="4" w:space="0" w:color="auto"/>
              <w:right w:val="single" w:sz="4" w:space="0" w:color="auto"/>
            </w:tcBorders>
            <w:vAlign w:val="center"/>
            <w:hideMark/>
          </w:tcPr>
          <w:p w14:paraId="5663F6AB"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AC"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AD"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AE"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A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B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BB" w14:textId="77777777" w:rsidR="00D07222" w:rsidRPr="00AD0178" w:rsidRDefault="00D07222" w:rsidP="00DE5FC3">
            <w:pPr>
              <w:spacing w:after="0"/>
              <w:rPr>
                <w:rFonts w:ascii="Arial" w:hAnsi="Arial"/>
                <w:sz w:val="16"/>
                <w:lang w:val="en-US" w:eastAsia="zh-CN"/>
              </w:rPr>
            </w:pPr>
          </w:p>
        </w:tc>
      </w:tr>
      <w:tr w:rsidR="00D07222" w:rsidRPr="00AD0178" w14:paraId="5663F6CE" w14:textId="77777777" w:rsidTr="00D07222">
        <w:trPr>
          <w:trHeight w:val="29"/>
          <w:jc w:val="center"/>
        </w:trPr>
        <w:tc>
          <w:tcPr>
            <w:tcW w:w="0" w:type="auto"/>
            <w:vMerge/>
            <w:tcBorders>
              <w:left w:val="single" w:sz="4" w:space="0" w:color="auto"/>
              <w:right w:val="single" w:sz="4" w:space="0" w:color="auto"/>
            </w:tcBorders>
            <w:vAlign w:val="center"/>
            <w:hideMark/>
          </w:tcPr>
          <w:p w14:paraId="5663F6BD"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BE" w14:textId="77777777" w:rsidR="00D07222" w:rsidRPr="00154A49" w:rsidRDefault="00D07222" w:rsidP="00DE5FC3">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BF" w14:textId="77777777" w:rsidR="00D07222" w:rsidRPr="00154A49" w:rsidRDefault="00D07222" w:rsidP="00D07222">
            <w:pPr>
              <w:pStyle w:val="TAL"/>
              <w:keepNext w:val="0"/>
              <w:widowControl w:val="0"/>
              <w:jc w:val="both"/>
              <w:rPr>
                <w:rFonts w:cs="Arial"/>
              </w:rPr>
            </w:pPr>
            <w:proofErr w:type="spellStart"/>
            <w:r w:rsidRPr="00154A49">
              <w:rPr>
                <w:rFonts w:cs="Arial"/>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6C0"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C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C"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CD" w14:textId="77777777" w:rsidR="00D07222" w:rsidRPr="00AD0178" w:rsidRDefault="00D07222" w:rsidP="00DE5FC3">
            <w:pPr>
              <w:spacing w:after="0"/>
              <w:rPr>
                <w:rFonts w:ascii="Arial" w:hAnsi="Arial"/>
                <w:sz w:val="16"/>
                <w:lang w:val="en-US" w:eastAsia="zh-CN"/>
              </w:rPr>
            </w:pPr>
          </w:p>
        </w:tc>
      </w:tr>
      <w:tr w:rsidR="00D07222" w:rsidRPr="00AD0178" w14:paraId="5663F6E0" w14:textId="77777777" w:rsidTr="00D07222">
        <w:trPr>
          <w:trHeight w:val="29"/>
          <w:jc w:val="center"/>
        </w:trPr>
        <w:tc>
          <w:tcPr>
            <w:tcW w:w="0" w:type="auto"/>
            <w:vMerge/>
            <w:tcBorders>
              <w:left w:val="single" w:sz="4" w:space="0" w:color="auto"/>
              <w:right w:val="single" w:sz="4" w:space="0" w:color="auto"/>
            </w:tcBorders>
            <w:vAlign w:val="center"/>
            <w:hideMark/>
          </w:tcPr>
          <w:p w14:paraId="5663F6CF"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D0"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D1"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D2"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D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7"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8"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E"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DF" w14:textId="77777777" w:rsidR="00D07222" w:rsidRPr="00AD0178" w:rsidRDefault="00D07222" w:rsidP="00DE5FC3">
            <w:pPr>
              <w:spacing w:after="0"/>
              <w:rPr>
                <w:rFonts w:ascii="Arial" w:hAnsi="Arial"/>
                <w:sz w:val="16"/>
                <w:lang w:val="en-US" w:eastAsia="zh-CN"/>
              </w:rPr>
            </w:pPr>
          </w:p>
        </w:tc>
      </w:tr>
      <w:tr w:rsidR="00D07222" w:rsidRPr="00AD0178" w14:paraId="5663F6F2" w14:textId="77777777" w:rsidTr="00D07222">
        <w:trPr>
          <w:trHeight w:val="29"/>
          <w:jc w:val="center"/>
        </w:trPr>
        <w:tc>
          <w:tcPr>
            <w:tcW w:w="0" w:type="auto"/>
            <w:vMerge/>
            <w:tcBorders>
              <w:left w:val="single" w:sz="4" w:space="0" w:color="auto"/>
              <w:right w:val="single" w:sz="4" w:space="0" w:color="auto"/>
            </w:tcBorders>
            <w:vAlign w:val="center"/>
            <w:hideMark/>
          </w:tcPr>
          <w:p w14:paraId="5663F6E1"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E2"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E3"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E4"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E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9"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A"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0"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F1" w14:textId="77777777" w:rsidR="00D07222" w:rsidRPr="00AD0178" w:rsidRDefault="00D07222" w:rsidP="00DE5FC3">
            <w:pPr>
              <w:spacing w:after="0"/>
              <w:rPr>
                <w:rFonts w:ascii="Arial" w:hAnsi="Arial"/>
                <w:sz w:val="16"/>
                <w:lang w:val="en-US" w:eastAsia="zh-CN"/>
              </w:rPr>
            </w:pPr>
          </w:p>
        </w:tc>
      </w:tr>
      <w:tr w:rsidR="00D07222" w:rsidRPr="00AD0178" w14:paraId="5663F704" w14:textId="77777777" w:rsidTr="00D07222">
        <w:trPr>
          <w:trHeight w:val="29"/>
          <w:jc w:val="center"/>
        </w:trPr>
        <w:tc>
          <w:tcPr>
            <w:tcW w:w="0" w:type="auto"/>
            <w:vMerge/>
            <w:tcBorders>
              <w:left w:val="single" w:sz="4" w:space="0" w:color="auto"/>
              <w:right w:val="single" w:sz="4" w:space="0" w:color="auto"/>
            </w:tcBorders>
            <w:vAlign w:val="center"/>
          </w:tcPr>
          <w:p w14:paraId="5663F6F3"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F4" w14:textId="77777777" w:rsidR="00D07222" w:rsidRPr="00AE608E" w:rsidRDefault="00D07222" w:rsidP="00DE5FC3">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F5" w14:textId="77777777" w:rsidR="00D07222" w:rsidRPr="00AE608E" w:rsidRDefault="00D07222" w:rsidP="00D07222">
            <w:pPr>
              <w:pStyle w:val="TAL"/>
              <w:keepNext w:val="0"/>
              <w:widowControl w:val="0"/>
              <w:jc w:val="both"/>
              <w:rPr>
                <w:sz w:val="16"/>
                <w:szCs w:val="18"/>
                <w:lang w:val="en-US" w:eastAsia="zh-CN"/>
              </w:rPr>
            </w:pPr>
            <w:proofErr w:type="spellStart"/>
            <w:r w:rsidRPr="00154A49">
              <w:rPr>
                <w:rFonts w:cs="Arial"/>
              </w:rPr>
              <w:t>nY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6F6" w14:textId="77777777" w:rsidR="00D07222" w:rsidRPr="00AD0178"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F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B"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C"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2"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03" w14:textId="77777777" w:rsidR="00D07222" w:rsidRPr="00AD0178" w:rsidRDefault="00D07222" w:rsidP="00DE5FC3">
            <w:pPr>
              <w:spacing w:after="0"/>
              <w:rPr>
                <w:rFonts w:ascii="Arial" w:hAnsi="Arial"/>
                <w:sz w:val="16"/>
                <w:lang w:val="en-US" w:eastAsia="zh-CN"/>
              </w:rPr>
            </w:pPr>
          </w:p>
        </w:tc>
      </w:tr>
      <w:tr w:rsidR="00D07222" w:rsidRPr="00AD0178" w14:paraId="5663F716" w14:textId="77777777" w:rsidTr="00D07222">
        <w:trPr>
          <w:trHeight w:val="29"/>
          <w:jc w:val="center"/>
        </w:trPr>
        <w:tc>
          <w:tcPr>
            <w:tcW w:w="0" w:type="auto"/>
            <w:vMerge/>
            <w:tcBorders>
              <w:left w:val="single" w:sz="4" w:space="0" w:color="auto"/>
              <w:right w:val="single" w:sz="4" w:space="0" w:color="auto"/>
            </w:tcBorders>
            <w:vAlign w:val="center"/>
          </w:tcPr>
          <w:p w14:paraId="5663F705"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6"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7"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08" w14:textId="77777777" w:rsidR="00D07222" w:rsidRPr="00AD0178"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0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D"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E"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4"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15" w14:textId="77777777" w:rsidR="00D07222" w:rsidRPr="00AD0178" w:rsidRDefault="00D07222" w:rsidP="00DE5FC3">
            <w:pPr>
              <w:spacing w:after="0"/>
              <w:rPr>
                <w:rFonts w:ascii="Arial" w:hAnsi="Arial"/>
                <w:sz w:val="16"/>
                <w:lang w:val="en-US" w:eastAsia="zh-CN"/>
              </w:rPr>
            </w:pPr>
          </w:p>
        </w:tc>
      </w:tr>
      <w:tr w:rsidR="00D07222" w:rsidRPr="00AD0178" w14:paraId="5663F728" w14:textId="77777777" w:rsidTr="00D07222">
        <w:trPr>
          <w:trHeight w:val="29"/>
          <w:jc w:val="center"/>
        </w:trPr>
        <w:tc>
          <w:tcPr>
            <w:tcW w:w="0" w:type="auto"/>
            <w:vMerge/>
            <w:tcBorders>
              <w:left w:val="single" w:sz="4" w:space="0" w:color="auto"/>
              <w:right w:val="single" w:sz="4" w:space="0" w:color="auto"/>
            </w:tcBorders>
            <w:vAlign w:val="center"/>
          </w:tcPr>
          <w:p w14:paraId="5663F717"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8"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9"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1A" w14:textId="77777777" w:rsidR="00D07222" w:rsidRPr="00AD0178"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1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6"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27" w14:textId="77777777" w:rsidR="00D07222" w:rsidRPr="00AD0178" w:rsidRDefault="00D07222" w:rsidP="00DE5FC3">
            <w:pPr>
              <w:spacing w:after="0"/>
              <w:rPr>
                <w:rFonts w:ascii="Arial" w:hAnsi="Arial"/>
                <w:sz w:val="16"/>
                <w:lang w:val="en-US" w:eastAsia="zh-CN"/>
              </w:rPr>
            </w:pPr>
          </w:p>
        </w:tc>
      </w:tr>
      <w:tr w:rsidR="00D07222" w:rsidRPr="00AD0178" w14:paraId="5663F73A" w14:textId="77777777" w:rsidTr="00D07222">
        <w:trPr>
          <w:trHeight w:val="29"/>
          <w:jc w:val="center"/>
        </w:trPr>
        <w:tc>
          <w:tcPr>
            <w:tcW w:w="0" w:type="auto"/>
            <w:vMerge/>
            <w:tcBorders>
              <w:left w:val="single" w:sz="4" w:space="0" w:color="auto"/>
              <w:right w:val="single" w:sz="4" w:space="0" w:color="auto"/>
            </w:tcBorders>
            <w:vAlign w:val="center"/>
          </w:tcPr>
          <w:p w14:paraId="5663F729"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2A" w14:textId="77777777" w:rsidR="00D07222" w:rsidRPr="00AE608E" w:rsidRDefault="00D07222" w:rsidP="00DE5FC3">
            <w:pPr>
              <w:spacing w:after="0"/>
              <w:rPr>
                <w:rFonts w:ascii="Arial" w:hAnsi="Arial"/>
                <w:sz w:val="16"/>
                <w:lang w:val="en-US" w:eastAsia="zh-CN"/>
              </w:rPr>
            </w:pPr>
          </w:p>
        </w:tc>
        <w:tc>
          <w:tcPr>
            <w:tcW w:w="0" w:type="auto"/>
            <w:vMerge w:val="restart"/>
            <w:tcBorders>
              <w:left w:val="single" w:sz="4" w:space="0" w:color="auto"/>
              <w:right w:val="single" w:sz="4" w:space="0" w:color="auto"/>
            </w:tcBorders>
            <w:vAlign w:val="center"/>
          </w:tcPr>
          <w:p w14:paraId="5663F72B" w14:textId="77777777" w:rsidR="00D07222" w:rsidRPr="00154A49" w:rsidRDefault="00D07222" w:rsidP="00D07222">
            <w:pPr>
              <w:pStyle w:val="TAL"/>
              <w:keepNext w:val="0"/>
              <w:widowControl w:val="0"/>
              <w:jc w:val="both"/>
              <w:rPr>
                <w:rFonts w:cs="Arial"/>
              </w:rPr>
            </w:pPr>
            <w:proofErr w:type="spellStart"/>
            <w:r w:rsidRPr="00154A49">
              <w:rPr>
                <w:rFonts w:cs="Arial"/>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72C" w14:textId="77777777" w:rsidR="00D07222"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72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39" w14:textId="77777777" w:rsidR="00D07222" w:rsidRPr="00AD0178" w:rsidRDefault="00D07222" w:rsidP="00DE5FC3">
            <w:pPr>
              <w:spacing w:after="0"/>
              <w:rPr>
                <w:rFonts w:ascii="Arial" w:hAnsi="Arial"/>
                <w:sz w:val="16"/>
                <w:lang w:val="en-US" w:eastAsia="zh-CN"/>
              </w:rPr>
            </w:pPr>
          </w:p>
        </w:tc>
      </w:tr>
      <w:tr w:rsidR="00D07222" w:rsidRPr="00AD0178" w14:paraId="5663F74C" w14:textId="77777777" w:rsidTr="00D07222">
        <w:trPr>
          <w:trHeight w:val="29"/>
          <w:jc w:val="center"/>
        </w:trPr>
        <w:tc>
          <w:tcPr>
            <w:tcW w:w="0" w:type="auto"/>
            <w:vMerge/>
            <w:tcBorders>
              <w:left w:val="single" w:sz="4" w:space="0" w:color="auto"/>
              <w:right w:val="single" w:sz="4" w:space="0" w:color="auto"/>
            </w:tcBorders>
            <w:vAlign w:val="center"/>
          </w:tcPr>
          <w:p w14:paraId="5663F73B"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C"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D"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3E" w14:textId="77777777" w:rsidR="00D07222"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3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4B" w14:textId="77777777" w:rsidR="00D07222" w:rsidRPr="00AD0178" w:rsidRDefault="00D07222" w:rsidP="00DE5FC3">
            <w:pPr>
              <w:spacing w:after="0"/>
              <w:rPr>
                <w:rFonts w:ascii="Arial" w:hAnsi="Arial"/>
                <w:sz w:val="16"/>
                <w:lang w:val="en-US" w:eastAsia="zh-CN"/>
              </w:rPr>
            </w:pPr>
          </w:p>
        </w:tc>
      </w:tr>
      <w:tr w:rsidR="00D07222" w:rsidRPr="00AD0178" w14:paraId="5663F75E" w14:textId="77777777" w:rsidTr="00D07222">
        <w:trPr>
          <w:trHeight w:val="29"/>
          <w:jc w:val="center"/>
        </w:trPr>
        <w:tc>
          <w:tcPr>
            <w:tcW w:w="0" w:type="auto"/>
            <w:vMerge/>
            <w:tcBorders>
              <w:left w:val="single" w:sz="4" w:space="0" w:color="auto"/>
              <w:bottom w:val="single" w:sz="4" w:space="0" w:color="auto"/>
              <w:right w:val="single" w:sz="4" w:space="0" w:color="auto"/>
            </w:tcBorders>
            <w:vAlign w:val="center"/>
          </w:tcPr>
          <w:p w14:paraId="5663F74D"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E"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F"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50" w14:textId="77777777" w:rsidR="00D07222"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5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C" w14:textId="77777777" w:rsidR="00D07222" w:rsidRPr="00AD0178" w:rsidRDefault="00D07222" w:rsidP="00DE5FC3">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75D" w14:textId="77777777" w:rsidR="00D07222" w:rsidRPr="00AD0178" w:rsidRDefault="00D07222"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274" w:name="_Toc97547066"/>
      <w:proofErr w:type="gramStart"/>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proofErr w:type="gramEnd"/>
      <w:r w:rsidR="0069128F" w:rsidRPr="001043CD">
        <w:rPr>
          <w:rFonts w:cs="Arial"/>
          <w:lang w:eastAsia="zh-CN"/>
        </w:rPr>
        <w:tab/>
      </w:r>
      <w:r w:rsidR="0069128F" w:rsidRPr="001043CD">
        <w:rPr>
          <w:rFonts w:cs="Arial"/>
          <w:szCs w:val="28"/>
          <w:lang w:val="en-US" w:eastAsia="zh-CN"/>
        </w:rPr>
        <w:t>Maximum output power</w:t>
      </w:r>
      <w:bookmarkEnd w:id="274"/>
    </w:p>
    <w:p w14:paraId="5663F761" w14:textId="77777777" w:rsidR="0069128F" w:rsidRPr="00FD4F24" w:rsidRDefault="00EA2075" w:rsidP="0069128F">
      <w:pPr>
        <w:pStyle w:val="Heading3"/>
        <w:rPr>
          <w:lang w:eastAsia="zh-CN"/>
        </w:rPr>
      </w:pPr>
      <w:bookmarkStart w:id="275" w:name="_Toc97547067"/>
      <w:proofErr w:type="gramStart"/>
      <w:r>
        <w:t>7</w:t>
      </w:r>
      <w:r w:rsidR="0069128F" w:rsidRPr="001043CD">
        <w:t>.</w:t>
      </w:r>
      <w:r w:rsidR="0069128F">
        <w:rPr>
          <w:rFonts w:hint="eastAsia"/>
          <w:lang w:eastAsia="zh-CN"/>
        </w:rPr>
        <w:t>x</w:t>
      </w:r>
      <w:r w:rsidR="0069128F" w:rsidRPr="001043CD">
        <w:t>.</w:t>
      </w:r>
      <w:r w:rsidR="0069128F" w:rsidRPr="001043CD">
        <w:rPr>
          <w:rFonts w:hint="eastAsia"/>
          <w:lang w:eastAsia="zh-CN"/>
        </w:rPr>
        <w:t>3</w:t>
      </w:r>
      <w:proofErr w:type="gramEnd"/>
      <w:r w:rsidR="0069128F" w:rsidRPr="001043CD">
        <w:rPr>
          <w:rFonts w:ascii="Courier New" w:hAnsi="Courier New"/>
          <w:sz w:val="22"/>
          <w:szCs w:val="22"/>
          <w:lang w:eastAsia="sv-SE"/>
        </w:rPr>
        <w:tab/>
      </w:r>
      <w:r w:rsidR="0069128F" w:rsidRPr="001043CD">
        <w:rPr>
          <w:rFonts w:eastAsia="MS Mincho"/>
          <w:lang w:eastAsia="ja-JP"/>
        </w:rPr>
        <w:t>REFSENS requirements</w:t>
      </w:r>
      <w:bookmarkEnd w:id="275"/>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276" w:name="_Toc97547068"/>
      <w:proofErr w:type="gramStart"/>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proofErr w:type="gramEnd"/>
      <w:r w:rsidR="0069128F" w:rsidRPr="00EA2075">
        <w:rPr>
          <w:rFonts w:eastAsia="MS Mincho"/>
          <w:lang w:eastAsia="ja-JP"/>
        </w:rPr>
        <w:tab/>
        <w:t>∆TIB and ∆RIB values</w:t>
      </w:r>
      <w:bookmarkEnd w:id="276"/>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277" w:name="_Toc97547069"/>
      <w:r w:rsidR="00D71DC4">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278" w:name="historyclause"/>
      <w:bookmarkEnd w:id="277"/>
      <w:bookmarkEnd w:id="2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77777777" w:rsidR="003C3971" w:rsidRPr="008245FE" w:rsidRDefault="00D71DC4" w:rsidP="00911CC9">
            <w:pPr>
              <w:pStyle w:val="TAC"/>
              <w:jc w:val="left"/>
              <w:rPr>
                <w:sz w:val="16"/>
                <w:szCs w:val="16"/>
                <w:lang w:eastAsia="zh-CN"/>
              </w:rPr>
            </w:pPr>
            <w:r>
              <w:rPr>
                <w:rFonts w:hint="eastAsia"/>
                <w:sz w:val="16"/>
                <w:szCs w:val="16"/>
                <w:lang w:eastAsia="zh-CN"/>
              </w:rPr>
              <w:t>202</w:t>
            </w:r>
            <w:r w:rsidR="00911CC9">
              <w:rPr>
                <w:sz w:val="16"/>
                <w:szCs w:val="16"/>
                <w:lang w:eastAsia="zh-CN"/>
              </w:rPr>
              <w:t>1</w:t>
            </w:r>
            <w:r>
              <w:rPr>
                <w:rFonts w:hint="eastAsia"/>
                <w:sz w:val="16"/>
                <w:szCs w:val="16"/>
                <w:lang w:eastAsia="zh-CN"/>
              </w:rPr>
              <w:t>-</w:t>
            </w:r>
            <w:r w:rsidR="00911CC9">
              <w:rPr>
                <w:sz w:val="16"/>
                <w:szCs w:val="16"/>
                <w:lang w:eastAsia="zh-CN"/>
              </w:rPr>
              <w:t>04</w:t>
            </w:r>
          </w:p>
        </w:tc>
        <w:tc>
          <w:tcPr>
            <w:tcW w:w="800" w:type="dxa"/>
            <w:shd w:val="solid" w:color="FFFFFF" w:fill="auto"/>
          </w:tcPr>
          <w:p w14:paraId="5663F773" w14:textId="77777777" w:rsidR="003C3971" w:rsidRPr="008245FE" w:rsidRDefault="00D71DC4" w:rsidP="00911CC9">
            <w:pPr>
              <w:pStyle w:val="TAC"/>
              <w:jc w:val="left"/>
              <w:rPr>
                <w:sz w:val="16"/>
                <w:szCs w:val="16"/>
                <w:lang w:eastAsia="zh-CN"/>
              </w:rPr>
            </w:pPr>
            <w:r>
              <w:rPr>
                <w:rFonts w:hint="eastAsia"/>
                <w:sz w:val="16"/>
                <w:szCs w:val="16"/>
                <w:lang w:eastAsia="zh-CN"/>
              </w:rPr>
              <w:t>RAN4 #9</w:t>
            </w:r>
            <w:r w:rsidR="00911CC9">
              <w:rPr>
                <w:sz w:val="16"/>
                <w:szCs w:val="16"/>
                <w:lang w:eastAsia="zh-CN"/>
              </w:rPr>
              <w:t>8bis</w:t>
            </w:r>
            <w:r>
              <w:rPr>
                <w:rFonts w:hint="eastAsia"/>
                <w:sz w:val="16"/>
                <w:szCs w:val="16"/>
                <w:lang w:eastAsia="zh-CN"/>
              </w:rPr>
              <w:t>-e</w:t>
            </w:r>
          </w:p>
        </w:tc>
        <w:tc>
          <w:tcPr>
            <w:tcW w:w="1094" w:type="dxa"/>
            <w:shd w:val="solid" w:color="FFFFFF" w:fill="auto"/>
          </w:tcPr>
          <w:p w14:paraId="5663F774" w14:textId="77777777"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911CC9">
              <w:rPr>
                <w:sz w:val="16"/>
                <w:szCs w:val="16"/>
                <w:lang w:eastAsia="zh-CN"/>
              </w:rPr>
              <w:t>1</w:t>
            </w:r>
            <w:r w:rsidR="00C6186E">
              <w:rPr>
                <w:rFonts w:hint="eastAsia"/>
                <w:sz w:val="16"/>
                <w:szCs w:val="16"/>
                <w:lang w:eastAsia="zh-CN"/>
              </w:rPr>
              <w:t>0</w:t>
            </w:r>
            <w:r w:rsidR="003F73B5">
              <w:rPr>
                <w:sz w:val="16"/>
                <w:szCs w:val="16"/>
                <w:lang w:eastAsia="zh-CN"/>
              </w:rPr>
              <w:t>7276</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520DC" w:rsidRPr="008245FE" w14:paraId="4C5F3F88" w14:textId="77777777" w:rsidTr="00B6567C">
        <w:tc>
          <w:tcPr>
            <w:tcW w:w="800" w:type="dxa"/>
            <w:shd w:val="solid" w:color="FFFFFF" w:fill="auto"/>
          </w:tcPr>
          <w:p w14:paraId="6252C224" w14:textId="1703AE11" w:rsidR="000520DC" w:rsidRDefault="000520DC">
            <w:pPr>
              <w:pStyle w:val="TAC"/>
              <w:jc w:val="left"/>
              <w:rPr>
                <w:sz w:val="16"/>
                <w:szCs w:val="16"/>
                <w:lang w:eastAsia="zh-CN"/>
              </w:rPr>
            </w:pPr>
            <w:r>
              <w:rPr>
                <w:sz w:val="16"/>
                <w:szCs w:val="16"/>
                <w:lang w:eastAsia="zh-CN"/>
              </w:rPr>
              <w:t>2021-0</w:t>
            </w:r>
            <w:r w:rsidR="007E12BC">
              <w:rPr>
                <w:sz w:val="16"/>
                <w:szCs w:val="16"/>
                <w:lang w:eastAsia="zh-CN"/>
              </w:rPr>
              <w:t>6</w:t>
            </w:r>
          </w:p>
        </w:tc>
        <w:tc>
          <w:tcPr>
            <w:tcW w:w="800" w:type="dxa"/>
            <w:shd w:val="solid" w:color="FFFFFF" w:fill="auto"/>
          </w:tcPr>
          <w:p w14:paraId="1BEEC1D6" w14:textId="6EB55C53" w:rsidR="000520DC" w:rsidRDefault="000520DC" w:rsidP="00911CC9">
            <w:pPr>
              <w:pStyle w:val="TAC"/>
              <w:jc w:val="left"/>
              <w:rPr>
                <w:sz w:val="16"/>
                <w:szCs w:val="16"/>
                <w:lang w:eastAsia="zh-CN"/>
              </w:rPr>
            </w:pPr>
            <w:r>
              <w:rPr>
                <w:sz w:val="16"/>
                <w:szCs w:val="16"/>
                <w:lang w:eastAsia="zh-CN"/>
              </w:rPr>
              <w:t>RAN4#99-e</w:t>
            </w:r>
          </w:p>
        </w:tc>
        <w:tc>
          <w:tcPr>
            <w:tcW w:w="1094" w:type="dxa"/>
            <w:shd w:val="solid" w:color="FFFFFF" w:fill="auto"/>
          </w:tcPr>
          <w:p w14:paraId="318EF1A8" w14:textId="55CF9C07" w:rsidR="000520DC" w:rsidRDefault="000520DC">
            <w:pPr>
              <w:pStyle w:val="TAC"/>
              <w:jc w:val="left"/>
              <w:rPr>
                <w:sz w:val="16"/>
                <w:szCs w:val="16"/>
                <w:lang w:eastAsia="zh-CN"/>
              </w:rPr>
            </w:pPr>
            <w:r>
              <w:rPr>
                <w:sz w:val="16"/>
                <w:szCs w:val="16"/>
                <w:lang w:eastAsia="zh-CN"/>
              </w:rPr>
              <w:t>R4-21</w:t>
            </w:r>
            <w:r w:rsidR="007E12BC">
              <w:rPr>
                <w:sz w:val="16"/>
                <w:szCs w:val="16"/>
                <w:lang w:eastAsia="zh-CN"/>
              </w:rPr>
              <w:t>07836</w:t>
            </w:r>
          </w:p>
        </w:tc>
        <w:tc>
          <w:tcPr>
            <w:tcW w:w="425" w:type="dxa"/>
            <w:shd w:val="solid" w:color="FFFFFF" w:fill="auto"/>
          </w:tcPr>
          <w:p w14:paraId="53D97560" w14:textId="77777777" w:rsidR="000520DC" w:rsidRPr="008245FE" w:rsidRDefault="000520DC" w:rsidP="00C17E50">
            <w:pPr>
              <w:pStyle w:val="TAL"/>
              <w:rPr>
                <w:sz w:val="16"/>
                <w:szCs w:val="16"/>
              </w:rPr>
            </w:pPr>
          </w:p>
        </w:tc>
        <w:tc>
          <w:tcPr>
            <w:tcW w:w="425" w:type="dxa"/>
            <w:shd w:val="solid" w:color="FFFFFF" w:fill="auto"/>
          </w:tcPr>
          <w:p w14:paraId="5878B851" w14:textId="77777777" w:rsidR="000520DC" w:rsidRPr="008245FE" w:rsidRDefault="000520DC" w:rsidP="00C17E50">
            <w:pPr>
              <w:pStyle w:val="TAR"/>
              <w:jc w:val="left"/>
              <w:rPr>
                <w:sz w:val="16"/>
                <w:szCs w:val="16"/>
              </w:rPr>
            </w:pPr>
          </w:p>
        </w:tc>
        <w:tc>
          <w:tcPr>
            <w:tcW w:w="425" w:type="dxa"/>
            <w:shd w:val="solid" w:color="FFFFFF" w:fill="auto"/>
          </w:tcPr>
          <w:p w14:paraId="2A43F077" w14:textId="77777777" w:rsidR="000520DC" w:rsidRPr="008245FE" w:rsidRDefault="000520DC" w:rsidP="00C17E50">
            <w:pPr>
              <w:pStyle w:val="TAC"/>
              <w:jc w:val="left"/>
              <w:rPr>
                <w:sz w:val="16"/>
                <w:szCs w:val="16"/>
              </w:rPr>
            </w:pPr>
          </w:p>
        </w:tc>
        <w:tc>
          <w:tcPr>
            <w:tcW w:w="4962" w:type="dxa"/>
            <w:shd w:val="solid" w:color="FFFFFF" w:fill="auto"/>
          </w:tcPr>
          <w:p w14:paraId="061896E9" w14:textId="77777777" w:rsidR="002E70F2" w:rsidRDefault="002E70F2">
            <w:pPr>
              <w:pStyle w:val="TAL"/>
              <w:rPr>
                <w:sz w:val="16"/>
                <w:szCs w:val="16"/>
                <w:lang w:eastAsia="zh-CN"/>
              </w:rPr>
            </w:pPr>
            <w:r>
              <w:rPr>
                <w:sz w:val="16"/>
                <w:szCs w:val="16"/>
                <w:lang w:eastAsia="zh-CN"/>
              </w:rPr>
              <w:t>Implement TP(s) from RAN4#99-e:</w:t>
            </w:r>
          </w:p>
          <w:p w14:paraId="16DEA639" w14:textId="3CEFFD0F" w:rsidR="002E70F2" w:rsidRDefault="007E12BC">
            <w:pPr>
              <w:pStyle w:val="TAL"/>
              <w:rPr>
                <w:sz w:val="16"/>
                <w:szCs w:val="16"/>
                <w:lang w:eastAsia="zh-CN"/>
              </w:rPr>
            </w:pPr>
            <w:r>
              <w:rPr>
                <w:sz w:val="16"/>
                <w:szCs w:val="16"/>
                <w:lang w:eastAsia="zh-CN"/>
              </w:rPr>
              <w:t xml:space="preserve">R4-2111420 </w:t>
            </w:r>
            <w:r w:rsidR="002E70F2" w:rsidRPr="002E70F2">
              <w:rPr>
                <w:sz w:val="16"/>
                <w:szCs w:val="16"/>
                <w:lang w:eastAsia="zh-CN"/>
              </w:rPr>
              <w:t>TP to TR 38.842 for PC2 CA_n1-n3-n78</w:t>
            </w:r>
            <w:r w:rsidR="002E70F2">
              <w:rPr>
                <w:sz w:val="16"/>
                <w:szCs w:val="16"/>
                <w:lang w:eastAsia="zh-CN"/>
              </w:rPr>
              <w:t xml:space="preserve">, Huawei, </w:t>
            </w:r>
            <w:proofErr w:type="spellStart"/>
            <w:r w:rsidR="002E70F2">
              <w:rPr>
                <w:sz w:val="16"/>
                <w:szCs w:val="16"/>
                <w:lang w:eastAsia="zh-CN"/>
              </w:rPr>
              <w:t>Hisilicon</w:t>
            </w:r>
            <w:proofErr w:type="spellEnd"/>
            <w:r w:rsidR="002E70F2">
              <w:rPr>
                <w:sz w:val="16"/>
                <w:szCs w:val="16"/>
                <w:lang w:eastAsia="zh-CN"/>
              </w:rPr>
              <w:t xml:space="preserve"> </w:t>
            </w:r>
          </w:p>
          <w:p w14:paraId="0B6CD46F" w14:textId="769BA282" w:rsidR="000520DC" w:rsidRDefault="007E12BC">
            <w:pPr>
              <w:pStyle w:val="TAL"/>
              <w:rPr>
                <w:sz w:val="16"/>
                <w:szCs w:val="16"/>
                <w:lang w:eastAsia="zh-CN"/>
              </w:rPr>
            </w:pPr>
            <w:r>
              <w:rPr>
                <w:sz w:val="16"/>
                <w:szCs w:val="16"/>
                <w:lang w:eastAsia="zh-CN"/>
              </w:rPr>
              <w:t>and some e</w:t>
            </w:r>
            <w:r w:rsidR="000520DC">
              <w:rPr>
                <w:sz w:val="16"/>
                <w:szCs w:val="16"/>
                <w:lang w:eastAsia="zh-CN"/>
              </w:rPr>
              <w:t>ditorial changes: font colour, italic, etc.</w:t>
            </w:r>
          </w:p>
        </w:tc>
        <w:tc>
          <w:tcPr>
            <w:tcW w:w="708" w:type="dxa"/>
            <w:shd w:val="solid" w:color="FFFFFF" w:fill="auto"/>
          </w:tcPr>
          <w:p w14:paraId="691E5993" w14:textId="283E4B08" w:rsidR="000520DC" w:rsidRDefault="000520DC">
            <w:pPr>
              <w:pStyle w:val="TAC"/>
              <w:jc w:val="left"/>
              <w:rPr>
                <w:sz w:val="16"/>
                <w:szCs w:val="16"/>
                <w:lang w:eastAsia="zh-CN"/>
              </w:rPr>
            </w:pPr>
            <w:r>
              <w:rPr>
                <w:sz w:val="16"/>
                <w:szCs w:val="16"/>
                <w:lang w:eastAsia="zh-CN"/>
              </w:rPr>
              <w:t>0.</w:t>
            </w:r>
            <w:r w:rsidR="007E12BC">
              <w:rPr>
                <w:sz w:val="16"/>
                <w:szCs w:val="16"/>
                <w:lang w:eastAsia="zh-CN"/>
              </w:rPr>
              <w:t>1</w:t>
            </w:r>
            <w:r>
              <w:rPr>
                <w:sz w:val="16"/>
                <w:szCs w:val="16"/>
                <w:lang w:eastAsia="zh-CN"/>
              </w:rPr>
              <w:t>.</w:t>
            </w:r>
            <w:r w:rsidR="007E12BC">
              <w:rPr>
                <w:sz w:val="16"/>
                <w:szCs w:val="16"/>
                <w:lang w:eastAsia="zh-CN"/>
              </w:rPr>
              <w:t>0</w:t>
            </w:r>
          </w:p>
        </w:tc>
      </w:tr>
      <w:tr w:rsidR="00421BDE" w:rsidRPr="008245FE" w14:paraId="0C8F0558" w14:textId="77777777" w:rsidTr="00B6567C">
        <w:tc>
          <w:tcPr>
            <w:tcW w:w="800" w:type="dxa"/>
            <w:shd w:val="solid" w:color="FFFFFF" w:fill="auto"/>
          </w:tcPr>
          <w:p w14:paraId="3EE14956" w14:textId="65CCBF28" w:rsidR="00421BDE" w:rsidRDefault="00421BDE">
            <w:pPr>
              <w:pStyle w:val="TAC"/>
              <w:jc w:val="left"/>
              <w:rPr>
                <w:sz w:val="16"/>
                <w:szCs w:val="16"/>
                <w:lang w:eastAsia="zh-CN"/>
              </w:rPr>
            </w:pPr>
            <w:r>
              <w:rPr>
                <w:sz w:val="16"/>
                <w:szCs w:val="16"/>
                <w:lang w:eastAsia="zh-CN"/>
              </w:rPr>
              <w:t>2021-11</w:t>
            </w:r>
          </w:p>
        </w:tc>
        <w:tc>
          <w:tcPr>
            <w:tcW w:w="800" w:type="dxa"/>
            <w:shd w:val="solid" w:color="FFFFFF" w:fill="auto"/>
          </w:tcPr>
          <w:p w14:paraId="63C73A70" w14:textId="59298ABF" w:rsidR="00421BDE" w:rsidRDefault="00421BDE" w:rsidP="00911CC9">
            <w:pPr>
              <w:pStyle w:val="TAC"/>
              <w:jc w:val="left"/>
              <w:rPr>
                <w:sz w:val="16"/>
                <w:szCs w:val="16"/>
                <w:lang w:eastAsia="zh-CN"/>
              </w:rPr>
            </w:pPr>
            <w:r>
              <w:rPr>
                <w:sz w:val="16"/>
                <w:szCs w:val="16"/>
                <w:lang w:eastAsia="zh-CN"/>
              </w:rPr>
              <w:t>RAN4#101-e</w:t>
            </w:r>
          </w:p>
        </w:tc>
        <w:tc>
          <w:tcPr>
            <w:tcW w:w="1094" w:type="dxa"/>
            <w:shd w:val="solid" w:color="FFFFFF" w:fill="auto"/>
          </w:tcPr>
          <w:p w14:paraId="6D19BE7D" w14:textId="4425CB89" w:rsidR="00421BDE" w:rsidRDefault="00421BDE">
            <w:pPr>
              <w:pStyle w:val="TAC"/>
              <w:jc w:val="left"/>
              <w:rPr>
                <w:sz w:val="16"/>
                <w:szCs w:val="16"/>
                <w:lang w:eastAsia="zh-CN"/>
              </w:rPr>
            </w:pPr>
            <w:r>
              <w:rPr>
                <w:sz w:val="16"/>
                <w:szCs w:val="16"/>
                <w:lang w:eastAsia="zh-CN"/>
              </w:rPr>
              <w:t>R4-2119831</w:t>
            </w:r>
          </w:p>
        </w:tc>
        <w:tc>
          <w:tcPr>
            <w:tcW w:w="425" w:type="dxa"/>
            <w:shd w:val="solid" w:color="FFFFFF" w:fill="auto"/>
          </w:tcPr>
          <w:p w14:paraId="0FADBF85" w14:textId="77777777" w:rsidR="00421BDE" w:rsidRPr="008245FE" w:rsidRDefault="00421BDE" w:rsidP="00C17E50">
            <w:pPr>
              <w:pStyle w:val="TAL"/>
              <w:rPr>
                <w:sz w:val="16"/>
                <w:szCs w:val="16"/>
              </w:rPr>
            </w:pPr>
          </w:p>
        </w:tc>
        <w:tc>
          <w:tcPr>
            <w:tcW w:w="425" w:type="dxa"/>
            <w:shd w:val="solid" w:color="FFFFFF" w:fill="auto"/>
          </w:tcPr>
          <w:p w14:paraId="1798F968" w14:textId="77777777" w:rsidR="00421BDE" w:rsidRPr="008245FE" w:rsidRDefault="00421BDE" w:rsidP="00C17E50">
            <w:pPr>
              <w:pStyle w:val="TAR"/>
              <w:jc w:val="left"/>
              <w:rPr>
                <w:sz w:val="16"/>
                <w:szCs w:val="16"/>
              </w:rPr>
            </w:pPr>
          </w:p>
        </w:tc>
        <w:tc>
          <w:tcPr>
            <w:tcW w:w="425" w:type="dxa"/>
            <w:shd w:val="solid" w:color="FFFFFF" w:fill="auto"/>
          </w:tcPr>
          <w:p w14:paraId="62A4C513" w14:textId="77777777" w:rsidR="00421BDE" w:rsidRPr="008245FE" w:rsidRDefault="00421BDE" w:rsidP="00C17E50">
            <w:pPr>
              <w:pStyle w:val="TAC"/>
              <w:jc w:val="left"/>
              <w:rPr>
                <w:sz w:val="16"/>
                <w:szCs w:val="16"/>
              </w:rPr>
            </w:pPr>
          </w:p>
        </w:tc>
        <w:tc>
          <w:tcPr>
            <w:tcW w:w="4962" w:type="dxa"/>
            <w:shd w:val="solid" w:color="FFFFFF" w:fill="auto"/>
          </w:tcPr>
          <w:p w14:paraId="482BC0C3" w14:textId="56476E05" w:rsidR="00421BDE" w:rsidRDefault="00421BDE">
            <w:pPr>
              <w:pStyle w:val="TAL"/>
              <w:rPr>
                <w:sz w:val="16"/>
                <w:szCs w:val="16"/>
                <w:lang w:eastAsia="zh-CN"/>
              </w:rPr>
            </w:pPr>
            <w:r>
              <w:rPr>
                <w:sz w:val="16"/>
                <w:szCs w:val="16"/>
                <w:lang w:eastAsia="zh-CN"/>
              </w:rPr>
              <w:t>Implement TP(s) from RAN4#</w:t>
            </w:r>
            <w:r w:rsidR="00C64478">
              <w:rPr>
                <w:sz w:val="16"/>
                <w:szCs w:val="16"/>
                <w:lang w:eastAsia="zh-CN"/>
              </w:rPr>
              <w:t>101</w:t>
            </w:r>
            <w:r>
              <w:rPr>
                <w:sz w:val="16"/>
                <w:szCs w:val="16"/>
                <w:lang w:eastAsia="zh-CN"/>
              </w:rPr>
              <w:t>-e:</w:t>
            </w:r>
          </w:p>
          <w:p w14:paraId="78BF7816" w14:textId="54ACD3CC" w:rsidR="00C64478" w:rsidRPr="00C64478" w:rsidRDefault="00C64478" w:rsidP="00C64478">
            <w:pPr>
              <w:pStyle w:val="TAL"/>
              <w:rPr>
                <w:sz w:val="16"/>
                <w:szCs w:val="16"/>
                <w:lang w:eastAsia="zh-CN"/>
              </w:rPr>
            </w:pPr>
            <w:r w:rsidRPr="00C64478">
              <w:rPr>
                <w:sz w:val="16"/>
                <w:szCs w:val="16"/>
                <w:lang w:eastAsia="zh-CN"/>
              </w:rPr>
              <w:t>R4-2117251</w:t>
            </w:r>
            <w:r>
              <w:rPr>
                <w:sz w:val="16"/>
                <w:szCs w:val="16"/>
                <w:lang w:eastAsia="zh-CN"/>
              </w:rPr>
              <w:t xml:space="preserve"> </w:t>
            </w:r>
            <w:r w:rsidRPr="00C64478">
              <w:rPr>
                <w:sz w:val="16"/>
                <w:szCs w:val="16"/>
                <w:lang w:eastAsia="zh-CN"/>
              </w:rPr>
              <w:t>TP for TR 38.842 Addition of CA_n2-n5-n77</w:t>
            </w:r>
            <w:r w:rsidRPr="00C64478">
              <w:rPr>
                <w:sz w:val="16"/>
                <w:szCs w:val="16"/>
                <w:lang w:eastAsia="zh-CN"/>
              </w:rPr>
              <w:tab/>
              <w:t>AT&amp;T</w:t>
            </w:r>
          </w:p>
          <w:p w14:paraId="646EEA7D" w14:textId="01F74740" w:rsidR="00C64478" w:rsidRPr="00C64478" w:rsidRDefault="00C64478" w:rsidP="00C64478">
            <w:pPr>
              <w:pStyle w:val="TAL"/>
              <w:rPr>
                <w:sz w:val="16"/>
                <w:szCs w:val="16"/>
                <w:lang w:eastAsia="zh-CN"/>
              </w:rPr>
            </w:pPr>
            <w:r w:rsidRPr="00C64478">
              <w:rPr>
                <w:sz w:val="16"/>
                <w:szCs w:val="16"/>
                <w:lang w:eastAsia="zh-CN"/>
              </w:rPr>
              <w:t>R4-2117252</w:t>
            </w:r>
            <w:r>
              <w:rPr>
                <w:sz w:val="16"/>
                <w:szCs w:val="16"/>
                <w:lang w:eastAsia="zh-CN"/>
              </w:rPr>
              <w:t xml:space="preserve"> </w:t>
            </w:r>
            <w:r w:rsidRPr="00C64478">
              <w:rPr>
                <w:sz w:val="16"/>
                <w:szCs w:val="16"/>
                <w:lang w:eastAsia="zh-CN"/>
              </w:rPr>
              <w:t>TP for TR 38.842 Addition of CA_n2-n12-n77</w:t>
            </w:r>
            <w:r w:rsidRPr="00C64478">
              <w:rPr>
                <w:sz w:val="16"/>
                <w:szCs w:val="16"/>
                <w:lang w:eastAsia="zh-CN"/>
              </w:rPr>
              <w:tab/>
              <w:t>AT&amp;T</w:t>
            </w:r>
          </w:p>
          <w:p w14:paraId="0E26990D" w14:textId="6B9C5215" w:rsidR="00C64478" w:rsidRPr="00C64478" w:rsidRDefault="00C64478" w:rsidP="00C64478">
            <w:pPr>
              <w:pStyle w:val="TAL"/>
              <w:rPr>
                <w:sz w:val="16"/>
                <w:szCs w:val="16"/>
                <w:lang w:eastAsia="zh-CN"/>
              </w:rPr>
            </w:pPr>
            <w:r w:rsidRPr="00C64478">
              <w:rPr>
                <w:sz w:val="16"/>
                <w:szCs w:val="16"/>
                <w:lang w:eastAsia="zh-CN"/>
              </w:rPr>
              <w:t>R4-2117253</w:t>
            </w:r>
            <w:r>
              <w:rPr>
                <w:sz w:val="16"/>
                <w:szCs w:val="16"/>
                <w:lang w:eastAsia="zh-CN"/>
              </w:rPr>
              <w:t xml:space="preserve"> </w:t>
            </w:r>
            <w:r w:rsidRPr="00C64478">
              <w:rPr>
                <w:sz w:val="16"/>
                <w:szCs w:val="16"/>
                <w:lang w:eastAsia="zh-CN"/>
              </w:rPr>
              <w:t>TP for TR 38.842 Addition of CA_n2-n14-n77</w:t>
            </w:r>
            <w:r w:rsidRPr="00C64478">
              <w:rPr>
                <w:sz w:val="16"/>
                <w:szCs w:val="16"/>
                <w:lang w:eastAsia="zh-CN"/>
              </w:rPr>
              <w:tab/>
              <w:t>AT&amp;T</w:t>
            </w:r>
          </w:p>
          <w:p w14:paraId="79CA40D1" w14:textId="6816C3FC" w:rsidR="00C64478" w:rsidRPr="00C64478" w:rsidRDefault="00C64478" w:rsidP="00C64478">
            <w:pPr>
              <w:pStyle w:val="TAL"/>
              <w:rPr>
                <w:sz w:val="16"/>
                <w:szCs w:val="16"/>
                <w:lang w:eastAsia="zh-CN"/>
              </w:rPr>
            </w:pPr>
            <w:r w:rsidRPr="00C64478">
              <w:rPr>
                <w:sz w:val="16"/>
                <w:szCs w:val="16"/>
                <w:lang w:eastAsia="zh-CN"/>
              </w:rPr>
              <w:t>R4-2117254</w:t>
            </w:r>
            <w:r>
              <w:rPr>
                <w:sz w:val="16"/>
                <w:szCs w:val="16"/>
                <w:lang w:eastAsia="zh-CN"/>
              </w:rPr>
              <w:t xml:space="preserve"> </w:t>
            </w:r>
            <w:r w:rsidRPr="00C64478">
              <w:rPr>
                <w:sz w:val="16"/>
                <w:szCs w:val="16"/>
                <w:lang w:eastAsia="zh-CN"/>
              </w:rPr>
              <w:t>TP for TR 38.842 Addition of CA_n2-n30-n77</w:t>
            </w:r>
            <w:r w:rsidRPr="00C64478">
              <w:rPr>
                <w:sz w:val="16"/>
                <w:szCs w:val="16"/>
                <w:lang w:eastAsia="zh-CN"/>
              </w:rPr>
              <w:tab/>
              <w:t>AT&amp;T</w:t>
            </w:r>
          </w:p>
          <w:p w14:paraId="5F257B80" w14:textId="09293786" w:rsidR="00C64478" w:rsidRPr="00C64478" w:rsidRDefault="00C64478" w:rsidP="00C64478">
            <w:pPr>
              <w:pStyle w:val="TAL"/>
              <w:rPr>
                <w:sz w:val="16"/>
                <w:szCs w:val="16"/>
                <w:lang w:eastAsia="zh-CN"/>
              </w:rPr>
            </w:pPr>
            <w:r w:rsidRPr="00C64478">
              <w:rPr>
                <w:sz w:val="16"/>
                <w:szCs w:val="16"/>
                <w:lang w:eastAsia="zh-CN"/>
              </w:rPr>
              <w:t>R4-211</w:t>
            </w:r>
            <w:r>
              <w:rPr>
                <w:sz w:val="16"/>
                <w:szCs w:val="16"/>
                <w:lang w:eastAsia="zh-CN"/>
              </w:rPr>
              <w:t xml:space="preserve">9888 </w:t>
            </w:r>
            <w:r w:rsidRPr="00C64478">
              <w:rPr>
                <w:sz w:val="16"/>
                <w:szCs w:val="16"/>
                <w:lang w:eastAsia="zh-CN"/>
              </w:rPr>
              <w:t>TP for TR 38.842 Addition of CA_n5-n12-n77</w:t>
            </w:r>
            <w:r w:rsidRPr="00C64478">
              <w:rPr>
                <w:sz w:val="16"/>
                <w:szCs w:val="16"/>
                <w:lang w:eastAsia="zh-CN"/>
              </w:rPr>
              <w:tab/>
              <w:t>AT&amp;T</w:t>
            </w:r>
          </w:p>
          <w:p w14:paraId="3BFFB4CB" w14:textId="79E51B3F" w:rsidR="00C64478" w:rsidRPr="00C64478" w:rsidRDefault="00C64478" w:rsidP="00C64478">
            <w:pPr>
              <w:pStyle w:val="TAL"/>
              <w:rPr>
                <w:sz w:val="16"/>
                <w:szCs w:val="16"/>
                <w:lang w:eastAsia="zh-CN"/>
              </w:rPr>
            </w:pPr>
            <w:r>
              <w:rPr>
                <w:sz w:val="16"/>
                <w:szCs w:val="16"/>
                <w:lang w:eastAsia="zh-CN"/>
              </w:rPr>
              <w:t xml:space="preserve">R4-2119889 </w:t>
            </w:r>
            <w:r w:rsidRPr="00C64478">
              <w:rPr>
                <w:sz w:val="16"/>
                <w:szCs w:val="16"/>
                <w:lang w:eastAsia="zh-CN"/>
              </w:rPr>
              <w:t>TP for TR 38.842 Addition of CA_n5-n14-n77</w:t>
            </w:r>
            <w:r w:rsidRPr="00C64478">
              <w:rPr>
                <w:sz w:val="16"/>
                <w:szCs w:val="16"/>
                <w:lang w:eastAsia="zh-CN"/>
              </w:rPr>
              <w:tab/>
              <w:t>AT&amp;T</w:t>
            </w:r>
          </w:p>
          <w:p w14:paraId="5BC79AAC" w14:textId="43BABC1A" w:rsidR="00C64478" w:rsidRPr="00C64478" w:rsidRDefault="00C64478" w:rsidP="00C64478">
            <w:pPr>
              <w:pStyle w:val="TAL"/>
              <w:rPr>
                <w:sz w:val="16"/>
                <w:szCs w:val="16"/>
                <w:lang w:eastAsia="zh-CN"/>
              </w:rPr>
            </w:pPr>
            <w:r w:rsidRPr="00C64478">
              <w:rPr>
                <w:sz w:val="16"/>
                <w:szCs w:val="16"/>
                <w:lang w:eastAsia="zh-CN"/>
              </w:rPr>
              <w:t>R4-2117257</w:t>
            </w:r>
            <w:r>
              <w:rPr>
                <w:sz w:val="16"/>
                <w:szCs w:val="16"/>
                <w:lang w:eastAsia="zh-CN"/>
              </w:rPr>
              <w:t xml:space="preserve"> </w:t>
            </w:r>
            <w:r w:rsidRPr="00C64478">
              <w:rPr>
                <w:sz w:val="16"/>
                <w:szCs w:val="16"/>
                <w:lang w:eastAsia="zh-CN"/>
              </w:rPr>
              <w:t>TP for TR 38.842 Addition of CA_n5-n30-n77</w:t>
            </w:r>
            <w:r w:rsidRPr="00C64478">
              <w:rPr>
                <w:sz w:val="16"/>
                <w:szCs w:val="16"/>
                <w:lang w:eastAsia="zh-CN"/>
              </w:rPr>
              <w:tab/>
              <w:t>AT&amp;T</w:t>
            </w:r>
          </w:p>
          <w:p w14:paraId="1385AAE7" w14:textId="3C3B5252" w:rsidR="00C64478" w:rsidRPr="00C64478" w:rsidRDefault="00C64478" w:rsidP="00C64478">
            <w:pPr>
              <w:pStyle w:val="TAL"/>
              <w:rPr>
                <w:sz w:val="16"/>
                <w:szCs w:val="16"/>
                <w:lang w:eastAsia="zh-CN"/>
              </w:rPr>
            </w:pPr>
            <w:r w:rsidRPr="00C64478">
              <w:rPr>
                <w:sz w:val="16"/>
                <w:szCs w:val="16"/>
                <w:lang w:eastAsia="zh-CN"/>
              </w:rPr>
              <w:t>R4-2117258</w:t>
            </w:r>
            <w:r>
              <w:rPr>
                <w:sz w:val="16"/>
                <w:szCs w:val="16"/>
                <w:lang w:eastAsia="zh-CN"/>
              </w:rPr>
              <w:t xml:space="preserve"> </w:t>
            </w:r>
            <w:r w:rsidRPr="00C64478">
              <w:rPr>
                <w:sz w:val="16"/>
                <w:szCs w:val="16"/>
                <w:lang w:eastAsia="zh-CN"/>
              </w:rPr>
              <w:t>TP for TR 38.842 Addition of CA_n12-n30-n77</w:t>
            </w:r>
            <w:r w:rsidRPr="00C64478">
              <w:rPr>
                <w:sz w:val="16"/>
                <w:szCs w:val="16"/>
                <w:lang w:eastAsia="zh-CN"/>
              </w:rPr>
              <w:tab/>
              <w:t>AT&amp;T</w:t>
            </w:r>
          </w:p>
          <w:p w14:paraId="09FA2169" w14:textId="707F6336" w:rsidR="00C64478" w:rsidRPr="00C64478" w:rsidRDefault="00C64478" w:rsidP="00C64478">
            <w:pPr>
              <w:pStyle w:val="TAL"/>
              <w:rPr>
                <w:sz w:val="16"/>
                <w:szCs w:val="16"/>
                <w:lang w:eastAsia="zh-CN"/>
              </w:rPr>
            </w:pPr>
            <w:r w:rsidRPr="00C64478">
              <w:rPr>
                <w:sz w:val="16"/>
                <w:szCs w:val="16"/>
                <w:lang w:eastAsia="zh-CN"/>
              </w:rPr>
              <w:t>R4-2117259</w:t>
            </w:r>
            <w:r>
              <w:rPr>
                <w:sz w:val="16"/>
                <w:szCs w:val="16"/>
                <w:lang w:eastAsia="zh-CN"/>
              </w:rPr>
              <w:t xml:space="preserve"> </w:t>
            </w:r>
            <w:r w:rsidRPr="00C64478">
              <w:rPr>
                <w:sz w:val="16"/>
                <w:szCs w:val="16"/>
                <w:lang w:eastAsia="zh-CN"/>
              </w:rPr>
              <w:t>TP for TR 38.842 Addition of CA_n12-n66-n77</w:t>
            </w:r>
            <w:r w:rsidRPr="00C64478">
              <w:rPr>
                <w:sz w:val="16"/>
                <w:szCs w:val="16"/>
                <w:lang w:eastAsia="zh-CN"/>
              </w:rPr>
              <w:tab/>
              <w:t>AT&amp;T</w:t>
            </w:r>
          </w:p>
          <w:p w14:paraId="5BE0632E" w14:textId="502D621B" w:rsidR="00C64478" w:rsidRPr="00C64478" w:rsidRDefault="00C64478" w:rsidP="00C64478">
            <w:pPr>
              <w:pStyle w:val="TAL"/>
              <w:rPr>
                <w:sz w:val="16"/>
                <w:szCs w:val="16"/>
                <w:lang w:eastAsia="zh-CN"/>
              </w:rPr>
            </w:pPr>
            <w:r w:rsidRPr="00C64478">
              <w:rPr>
                <w:sz w:val="16"/>
                <w:szCs w:val="16"/>
                <w:lang w:eastAsia="zh-CN"/>
              </w:rPr>
              <w:t>R4-2117260</w:t>
            </w:r>
            <w:r>
              <w:rPr>
                <w:sz w:val="16"/>
                <w:szCs w:val="16"/>
                <w:lang w:eastAsia="zh-CN"/>
              </w:rPr>
              <w:t xml:space="preserve"> </w:t>
            </w:r>
            <w:r w:rsidRPr="00C64478">
              <w:rPr>
                <w:sz w:val="16"/>
                <w:szCs w:val="16"/>
                <w:lang w:eastAsia="zh-CN"/>
              </w:rPr>
              <w:t>TP for TR 38.842 Addition of CA_n14-n30-n77</w:t>
            </w:r>
            <w:r w:rsidRPr="00C64478">
              <w:rPr>
                <w:sz w:val="16"/>
                <w:szCs w:val="16"/>
                <w:lang w:eastAsia="zh-CN"/>
              </w:rPr>
              <w:tab/>
              <w:t>AT&amp;T</w:t>
            </w:r>
          </w:p>
          <w:p w14:paraId="4A49B1BA" w14:textId="049EFC5A" w:rsidR="00C64478" w:rsidRPr="00C64478" w:rsidRDefault="00C64478" w:rsidP="00C64478">
            <w:pPr>
              <w:pStyle w:val="TAL"/>
              <w:rPr>
                <w:sz w:val="16"/>
                <w:szCs w:val="16"/>
                <w:lang w:eastAsia="zh-CN"/>
              </w:rPr>
            </w:pPr>
            <w:r w:rsidRPr="00C64478">
              <w:rPr>
                <w:sz w:val="16"/>
                <w:szCs w:val="16"/>
                <w:lang w:eastAsia="zh-CN"/>
              </w:rPr>
              <w:t>R4-2117261</w:t>
            </w:r>
            <w:r>
              <w:rPr>
                <w:sz w:val="16"/>
                <w:szCs w:val="16"/>
                <w:lang w:eastAsia="zh-CN"/>
              </w:rPr>
              <w:t xml:space="preserve"> </w:t>
            </w:r>
            <w:r w:rsidRPr="00C64478">
              <w:rPr>
                <w:sz w:val="16"/>
                <w:szCs w:val="16"/>
                <w:lang w:eastAsia="zh-CN"/>
              </w:rPr>
              <w:t>TP for TR 38.842 Addition of CA_n14-n66-n77</w:t>
            </w:r>
            <w:r w:rsidRPr="00C64478">
              <w:rPr>
                <w:sz w:val="16"/>
                <w:szCs w:val="16"/>
                <w:lang w:eastAsia="zh-CN"/>
              </w:rPr>
              <w:tab/>
              <w:t>AT&amp;T</w:t>
            </w:r>
          </w:p>
          <w:p w14:paraId="66294FE1" w14:textId="5C3D6E27" w:rsidR="00421BDE" w:rsidRDefault="00C64478">
            <w:pPr>
              <w:pStyle w:val="TAL"/>
              <w:rPr>
                <w:sz w:val="16"/>
                <w:szCs w:val="16"/>
                <w:lang w:eastAsia="zh-CN"/>
              </w:rPr>
            </w:pPr>
            <w:r w:rsidRPr="00C64478">
              <w:rPr>
                <w:sz w:val="16"/>
                <w:szCs w:val="16"/>
                <w:lang w:eastAsia="zh-CN"/>
              </w:rPr>
              <w:t>R4-2117262</w:t>
            </w:r>
            <w:r>
              <w:rPr>
                <w:sz w:val="16"/>
                <w:szCs w:val="16"/>
                <w:lang w:eastAsia="zh-CN"/>
              </w:rPr>
              <w:t xml:space="preserve"> </w:t>
            </w:r>
            <w:r w:rsidRPr="00C64478">
              <w:rPr>
                <w:sz w:val="16"/>
                <w:szCs w:val="16"/>
                <w:lang w:eastAsia="zh-CN"/>
              </w:rPr>
              <w:t>TP for TR 38.842 Addition of CA_n30-n66-n77</w:t>
            </w:r>
            <w:r w:rsidRPr="00C64478">
              <w:rPr>
                <w:sz w:val="16"/>
                <w:szCs w:val="16"/>
                <w:lang w:eastAsia="zh-CN"/>
              </w:rPr>
              <w:tab/>
              <w:t>AT&amp;T</w:t>
            </w:r>
          </w:p>
        </w:tc>
        <w:tc>
          <w:tcPr>
            <w:tcW w:w="708" w:type="dxa"/>
            <w:shd w:val="solid" w:color="FFFFFF" w:fill="auto"/>
          </w:tcPr>
          <w:p w14:paraId="59EA4CBE" w14:textId="518ECD35" w:rsidR="00421BDE" w:rsidRDefault="00421BDE">
            <w:pPr>
              <w:pStyle w:val="TAC"/>
              <w:jc w:val="left"/>
              <w:rPr>
                <w:sz w:val="16"/>
                <w:szCs w:val="16"/>
                <w:lang w:eastAsia="zh-CN"/>
              </w:rPr>
            </w:pPr>
            <w:r>
              <w:rPr>
                <w:sz w:val="16"/>
                <w:szCs w:val="16"/>
                <w:lang w:eastAsia="zh-CN"/>
              </w:rPr>
              <w:t>0.2.0</w:t>
            </w:r>
          </w:p>
        </w:tc>
      </w:tr>
      <w:tr w:rsidR="00F57E6F" w:rsidRPr="008245FE" w14:paraId="5AB71C98" w14:textId="77777777" w:rsidTr="00B6567C">
        <w:tc>
          <w:tcPr>
            <w:tcW w:w="800" w:type="dxa"/>
            <w:shd w:val="solid" w:color="FFFFFF" w:fill="auto"/>
          </w:tcPr>
          <w:p w14:paraId="5CA65684" w14:textId="3D9A698B" w:rsidR="00F57E6F" w:rsidRDefault="00F57E6F">
            <w:pPr>
              <w:pStyle w:val="TAC"/>
              <w:jc w:val="left"/>
              <w:rPr>
                <w:sz w:val="16"/>
                <w:szCs w:val="16"/>
                <w:lang w:eastAsia="zh-CN"/>
              </w:rPr>
            </w:pPr>
            <w:r>
              <w:rPr>
                <w:sz w:val="16"/>
                <w:szCs w:val="16"/>
                <w:lang w:eastAsia="zh-CN"/>
              </w:rPr>
              <w:t>2022-03</w:t>
            </w:r>
          </w:p>
        </w:tc>
        <w:tc>
          <w:tcPr>
            <w:tcW w:w="800" w:type="dxa"/>
            <w:shd w:val="solid" w:color="FFFFFF" w:fill="auto"/>
          </w:tcPr>
          <w:p w14:paraId="7451DF91" w14:textId="01523BF3" w:rsidR="00F57E6F" w:rsidRDefault="00F57E6F" w:rsidP="00911CC9">
            <w:pPr>
              <w:pStyle w:val="TAC"/>
              <w:jc w:val="left"/>
              <w:rPr>
                <w:sz w:val="16"/>
                <w:szCs w:val="16"/>
                <w:lang w:eastAsia="zh-CN"/>
              </w:rPr>
            </w:pPr>
            <w:r>
              <w:rPr>
                <w:sz w:val="16"/>
                <w:szCs w:val="16"/>
                <w:lang w:eastAsia="zh-CN"/>
              </w:rPr>
              <w:t>RAN4#102-e</w:t>
            </w:r>
          </w:p>
        </w:tc>
        <w:tc>
          <w:tcPr>
            <w:tcW w:w="1094" w:type="dxa"/>
            <w:shd w:val="solid" w:color="FFFFFF" w:fill="auto"/>
          </w:tcPr>
          <w:p w14:paraId="03FAB7D0" w14:textId="40AB54A4" w:rsidR="00F57E6F" w:rsidRDefault="00F57E6F">
            <w:pPr>
              <w:pStyle w:val="TAC"/>
              <w:jc w:val="left"/>
              <w:rPr>
                <w:sz w:val="16"/>
                <w:szCs w:val="16"/>
                <w:lang w:eastAsia="zh-CN"/>
              </w:rPr>
            </w:pPr>
            <w:r>
              <w:rPr>
                <w:sz w:val="16"/>
                <w:szCs w:val="16"/>
                <w:lang w:eastAsia="zh-CN"/>
              </w:rPr>
              <w:t>R4-2204074</w:t>
            </w:r>
          </w:p>
        </w:tc>
        <w:tc>
          <w:tcPr>
            <w:tcW w:w="425" w:type="dxa"/>
            <w:shd w:val="solid" w:color="FFFFFF" w:fill="auto"/>
          </w:tcPr>
          <w:p w14:paraId="446A5D09" w14:textId="77777777" w:rsidR="00F57E6F" w:rsidRPr="008245FE" w:rsidRDefault="00F57E6F" w:rsidP="00C17E50">
            <w:pPr>
              <w:pStyle w:val="TAL"/>
              <w:rPr>
                <w:sz w:val="16"/>
                <w:szCs w:val="16"/>
              </w:rPr>
            </w:pPr>
          </w:p>
        </w:tc>
        <w:tc>
          <w:tcPr>
            <w:tcW w:w="425" w:type="dxa"/>
            <w:shd w:val="solid" w:color="FFFFFF" w:fill="auto"/>
          </w:tcPr>
          <w:p w14:paraId="3F7FFE22" w14:textId="77777777" w:rsidR="00F57E6F" w:rsidRPr="008245FE" w:rsidRDefault="00F57E6F" w:rsidP="00C17E50">
            <w:pPr>
              <w:pStyle w:val="TAR"/>
              <w:jc w:val="left"/>
              <w:rPr>
                <w:sz w:val="16"/>
                <w:szCs w:val="16"/>
              </w:rPr>
            </w:pPr>
          </w:p>
        </w:tc>
        <w:tc>
          <w:tcPr>
            <w:tcW w:w="425" w:type="dxa"/>
            <w:shd w:val="solid" w:color="FFFFFF" w:fill="auto"/>
          </w:tcPr>
          <w:p w14:paraId="2C452C5A" w14:textId="77777777" w:rsidR="00F57E6F" w:rsidRPr="008245FE" w:rsidRDefault="00F57E6F" w:rsidP="00C17E50">
            <w:pPr>
              <w:pStyle w:val="TAC"/>
              <w:jc w:val="left"/>
              <w:rPr>
                <w:sz w:val="16"/>
                <w:szCs w:val="16"/>
              </w:rPr>
            </w:pPr>
          </w:p>
        </w:tc>
        <w:tc>
          <w:tcPr>
            <w:tcW w:w="4962" w:type="dxa"/>
            <w:shd w:val="solid" w:color="FFFFFF" w:fill="auto"/>
          </w:tcPr>
          <w:p w14:paraId="06B9283F" w14:textId="53E5412A" w:rsidR="00F57E6F" w:rsidRDefault="00F57E6F" w:rsidP="00F57E6F">
            <w:pPr>
              <w:pStyle w:val="TAL"/>
              <w:rPr>
                <w:sz w:val="16"/>
                <w:szCs w:val="16"/>
                <w:lang w:eastAsia="zh-CN"/>
              </w:rPr>
            </w:pPr>
            <w:r>
              <w:rPr>
                <w:sz w:val="16"/>
                <w:szCs w:val="16"/>
                <w:lang w:eastAsia="zh-CN"/>
              </w:rPr>
              <w:t>Implement TP(s) from RAN4#102-e:</w:t>
            </w:r>
          </w:p>
          <w:p w14:paraId="1D01C7CB" w14:textId="61D598D1" w:rsidR="00F57E6F" w:rsidRDefault="00F57E6F" w:rsidP="00F57E6F">
            <w:pPr>
              <w:pStyle w:val="TAL"/>
              <w:rPr>
                <w:sz w:val="16"/>
                <w:szCs w:val="16"/>
                <w:lang w:eastAsia="zh-CN"/>
              </w:rPr>
            </w:pPr>
            <w:r w:rsidRPr="00F57E6F">
              <w:rPr>
                <w:sz w:val="16"/>
                <w:szCs w:val="16"/>
                <w:lang w:eastAsia="zh-CN"/>
              </w:rPr>
              <w:t>R4-2204018</w:t>
            </w:r>
            <w:r>
              <w:rPr>
                <w:sz w:val="16"/>
                <w:szCs w:val="16"/>
                <w:lang w:eastAsia="zh-CN"/>
              </w:rPr>
              <w:t xml:space="preserve"> </w:t>
            </w:r>
            <w:r w:rsidRPr="00F57E6F">
              <w:rPr>
                <w:sz w:val="16"/>
                <w:szCs w:val="16"/>
                <w:lang w:eastAsia="zh-CN"/>
              </w:rPr>
              <w:t>TP for TR 38.842 Addition of CA_n2-n29-n77</w:t>
            </w:r>
            <w:r>
              <w:rPr>
                <w:sz w:val="16"/>
                <w:szCs w:val="16"/>
                <w:lang w:eastAsia="zh-CN"/>
              </w:rPr>
              <w:t xml:space="preserve"> AT&amp;T</w:t>
            </w:r>
          </w:p>
          <w:p w14:paraId="5A547B4A" w14:textId="3730E968" w:rsidR="00F57E6F" w:rsidRDefault="00F57E6F" w:rsidP="00F57E6F">
            <w:pPr>
              <w:pStyle w:val="TAL"/>
              <w:rPr>
                <w:sz w:val="16"/>
                <w:szCs w:val="16"/>
                <w:lang w:eastAsia="zh-CN"/>
              </w:rPr>
            </w:pPr>
            <w:r w:rsidRPr="00F57E6F">
              <w:rPr>
                <w:sz w:val="16"/>
                <w:szCs w:val="16"/>
                <w:lang w:eastAsia="zh-CN"/>
              </w:rPr>
              <w:t>R4-2204019</w:t>
            </w:r>
            <w:r>
              <w:rPr>
                <w:sz w:val="16"/>
                <w:szCs w:val="16"/>
                <w:lang w:eastAsia="zh-CN"/>
              </w:rPr>
              <w:t xml:space="preserve"> </w:t>
            </w:r>
            <w:r w:rsidRPr="00F57E6F">
              <w:rPr>
                <w:sz w:val="16"/>
                <w:szCs w:val="16"/>
                <w:lang w:eastAsia="zh-CN"/>
              </w:rPr>
              <w:t>TP for TR 38.842 Addition of CA_n2-n66-n77</w:t>
            </w:r>
            <w:r>
              <w:rPr>
                <w:sz w:val="16"/>
                <w:szCs w:val="16"/>
                <w:lang w:eastAsia="zh-CN"/>
              </w:rPr>
              <w:t xml:space="preserve"> AT&amp;T</w:t>
            </w:r>
          </w:p>
          <w:p w14:paraId="6A770EC6" w14:textId="35D43DC6" w:rsidR="00F57E6F" w:rsidRDefault="00F57E6F" w:rsidP="00F57E6F">
            <w:pPr>
              <w:pStyle w:val="TAL"/>
              <w:rPr>
                <w:sz w:val="16"/>
                <w:szCs w:val="16"/>
                <w:lang w:eastAsia="zh-CN"/>
              </w:rPr>
            </w:pPr>
            <w:r w:rsidRPr="00F57E6F">
              <w:rPr>
                <w:sz w:val="16"/>
                <w:szCs w:val="16"/>
                <w:lang w:eastAsia="zh-CN"/>
              </w:rPr>
              <w:t>R4-2204020</w:t>
            </w:r>
            <w:r>
              <w:rPr>
                <w:sz w:val="16"/>
                <w:szCs w:val="16"/>
                <w:lang w:eastAsia="zh-CN"/>
              </w:rPr>
              <w:t xml:space="preserve"> </w:t>
            </w:r>
            <w:r w:rsidRPr="00F57E6F">
              <w:rPr>
                <w:sz w:val="16"/>
                <w:szCs w:val="16"/>
                <w:lang w:eastAsia="zh-CN"/>
              </w:rPr>
              <w:t>TP for TR 38.842 Addition of CA_n5-n29-n77</w:t>
            </w:r>
            <w:r>
              <w:rPr>
                <w:sz w:val="16"/>
                <w:szCs w:val="16"/>
                <w:lang w:eastAsia="zh-CN"/>
              </w:rPr>
              <w:t xml:space="preserve"> AT&amp;T</w:t>
            </w:r>
          </w:p>
          <w:p w14:paraId="6CC7A113" w14:textId="4624D0F8" w:rsidR="00F57E6F" w:rsidRDefault="00F57E6F" w:rsidP="00F57E6F">
            <w:pPr>
              <w:pStyle w:val="TAL"/>
              <w:rPr>
                <w:sz w:val="16"/>
                <w:szCs w:val="16"/>
                <w:lang w:eastAsia="zh-CN"/>
              </w:rPr>
            </w:pPr>
            <w:r w:rsidRPr="00F57E6F">
              <w:rPr>
                <w:sz w:val="16"/>
                <w:szCs w:val="16"/>
                <w:lang w:eastAsia="zh-CN"/>
              </w:rPr>
              <w:t>R4-2204021</w:t>
            </w:r>
            <w:r>
              <w:rPr>
                <w:sz w:val="16"/>
                <w:szCs w:val="16"/>
                <w:lang w:eastAsia="zh-CN"/>
              </w:rPr>
              <w:t xml:space="preserve"> </w:t>
            </w:r>
            <w:r w:rsidRPr="00F57E6F">
              <w:rPr>
                <w:sz w:val="16"/>
                <w:szCs w:val="16"/>
                <w:lang w:eastAsia="zh-CN"/>
              </w:rPr>
              <w:t>TP for TR 38.842 Addition of CA_n5-n66-n77</w:t>
            </w:r>
            <w:r>
              <w:rPr>
                <w:sz w:val="16"/>
                <w:szCs w:val="16"/>
                <w:lang w:eastAsia="zh-CN"/>
              </w:rPr>
              <w:t xml:space="preserve"> AT&amp;T</w:t>
            </w:r>
          </w:p>
          <w:p w14:paraId="69DF2BA8" w14:textId="2A46B318" w:rsidR="00F57E6F" w:rsidRDefault="00F57E6F" w:rsidP="00F57E6F">
            <w:pPr>
              <w:pStyle w:val="TAL"/>
              <w:rPr>
                <w:sz w:val="16"/>
                <w:szCs w:val="16"/>
                <w:lang w:eastAsia="zh-CN"/>
              </w:rPr>
            </w:pPr>
            <w:r w:rsidRPr="00F57E6F">
              <w:rPr>
                <w:sz w:val="16"/>
                <w:szCs w:val="16"/>
                <w:lang w:eastAsia="zh-CN"/>
              </w:rPr>
              <w:t>R4-2204022</w:t>
            </w:r>
            <w:r>
              <w:rPr>
                <w:sz w:val="16"/>
                <w:szCs w:val="16"/>
                <w:lang w:eastAsia="zh-CN"/>
              </w:rPr>
              <w:t xml:space="preserve"> </w:t>
            </w:r>
            <w:r w:rsidRPr="00F57E6F">
              <w:rPr>
                <w:sz w:val="16"/>
                <w:szCs w:val="16"/>
                <w:lang w:eastAsia="zh-CN"/>
              </w:rPr>
              <w:t>TP for TR 38.842 Addition of CA_n29-n30-n77</w:t>
            </w:r>
            <w:r>
              <w:rPr>
                <w:sz w:val="16"/>
                <w:szCs w:val="16"/>
                <w:lang w:eastAsia="zh-CN"/>
              </w:rPr>
              <w:t xml:space="preserve"> AT&amp;T</w:t>
            </w:r>
          </w:p>
          <w:p w14:paraId="00BA6E3E" w14:textId="52E3620C" w:rsidR="00F57E6F" w:rsidRDefault="00F57E6F" w:rsidP="00F57E6F">
            <w:pPr>
              <w:pStyle w:val="TAL"/>
              <w:rPr>
                <w:sz w:val="16"/>
                <w:szCs w:val="16"/>
                <w:lang w:eastAsia="zh-CN"/>
              </w:rPr>
            </w:pPr>
            <w:r w:rsidRPr="00F57E6F">
              <w:rPr>
                <w:sz w:val="16"/>
                <w:szCs w:val="16"/>
                <w:lang w:eastAsia="zh-CN"/>
              </w:rPr>
              <w:t>R4-2204023</w:t>
            </w:r>
            <w:r>
              <w:rPr>
                <w:sz w:val="16"/>
                <w:szCs w:val="16"/>
                <w:lang w:eastAsia="zh-CN"/>
              </w:rPr>
              <w:t xml:space="preserve"> </w:t>
            </w:r>
            <w:r w:rsidRPr="00F57E6F">
              <w:rPr>
                <w:sz w:val="16"/>
                <w:szCs w:val="16"/>
                <w:lang w:eastAsia="zh-CN"/>
              </w:rPr>
              <w:t>TP for TR 38.842 Addition of CA_n29-n66-n77</w:t>
            </w:r>
            <w:r>
              <w:rPr>
                <w:sz w:val="16"/>
                <w:szCs w:val="16"/>
                <w:lang w:eastAsia="zh-CN"/>
              </w:rPr>
              <w:t xml:space="preserve"> AT&amp;T</w:t>
            </w:r>
          </w:p>
          <w:p w14:paraId="13517414" w14:textId="1B096994" w:rsidR="00F57E6F" w:rsidRDefault="00F57E6F" w:rsidP="00F57E6F">
            <w:pPr>
              <w:pStyle w:val="TAL"/>
              <w:rPr>
                <w:sz w:val="16"/>
                <w:szCs w:val="16"/>
                <w:lang w:eastAsia="zh-CN"/>
              </w:rPr>
            </w:pPr>
            <w:r w:rsidRPr="00F57E6F">
              <w:rPr>
                <w:sz w:val="16"/>
                <w:szCs w:val="16"/>
                <w:lang w:eastAsia="zh-CN"/>
              </w:rPr>
              <w:t>R4-2206469</w:t>
            </w:r>
            <w:r>
              <w:rPr>
                <w:sz w:val="16"/>
                <w:szCs w:val="16"/>
                <w:lang w:eastAsia="zh-CN"/>
              </w:rPr>
              <w:t xml:space="preserve"> </w:t>
            </w:r>
            <w:r w:rsidRPr="00F57E6F">
              <w:rPr>
                <w:sz w:val="16"/>
                <w:szCs w:val="16"/>
                <w:lang w:eastAsia="zh-CN"/>
              </w:rPr>
              <w:t>TP for TR 38.842 to add CA_n5-n7-n78</w:t>
            </w:r>
            <w:r>
              <w:rPr>
                <w:sz w:val="16"/>
                <w:szCs w:val="16"/>
                <w:lang w:eastAsia="zh-CN"/>
              </w:rPr>
              <w:t xml:space="preserve"> Ericsson, Telstra</w:t>
            </w:r>
          </w:p>
          <w:p w14:paraId="74C355E7" w14:textId="62B65EC7" w:rsidR="00F57E6F" w:rsidRDefault="00F57E6F">
            <w:pPr>
              <w:pStyle w:val="TAL"/>
              <w:rPr>
                <w:sz w:val="16"/>
                <w:szCs w:val="16"/>
                <w:lang w:eastAsia="zh-CN"/>
              </w:rPr>
            </w:pPr>
            <w:r w:rsidRPr="00F57E6F">
              <w:rPr>
                <w:sz w:val="16"/>
                <w:szCs w:val="16"/>
                <w:lang w:eastAsia="zh-CN"/>
              </w:rPr>
              <w:t>R4-2206470</w:t>
            </w:r>
            <w:r>
              <w:rPr>
                <w:sz w:val="16"/>
                <w:szCs w:val="16"/>
                <w:lang w:eastAsia="zh-CN"/>
              </w:rPr>
              <w:t xml:space="preserve"> </w:t>
            </w:r>
            <w:r w:rsidRPr="00F57E6F">
              <w:rPr>
                <w:sz w:val="16"/>
                <w:szCs w:val="16"/>
                <w:lang w:eastAsia="zh-CN"/>
              </w:rPr>
              <w:t>TP for TR 38.842 to add CA_n7-n28-n78</w:t>
            </w:r>
            <w:r>
              <w:rPr>
                <w:sz w:val="16"/>
                <w:szCs w:val="16"/>
                <w:lang w:eastAsia="zh-CN"/>
              </w:rPr>
              <w:t xml:space="preserve"> Ericsson, Telstra</w:t>
            </w:r>
          </w:p>
        </w:tc>
        <w:tc>
          <w:tcPr>
            <w:tcW w:w="708" w:type="dxa"/>
            <w:shd w:val="solid" w:color="FFFFFF" w:fill="auto"/>
          </w:tcPr>
          <w:p w14:paraId="04C37DA0" w14:textId="520EB41A" w:rsidR="00F57E6F" w:rsidRDefault="00F57E6F">
            <w:pPr>
              <w:pStyle w:val="TAC"/>
              <w:jc w:val="left"/>
              <w:rPr>
                <w:sz w:val="16"/>
                <w:szCs w:val="16"/>
                <w:lang w:eastAsia="zh-CN"/>
              </w:rPr>
            </w:pPr>
            <w:r>
              <w:rPr>
                <w:sz w:val="16"/>
                <w:szCs w:val="16"/>
                <w:lang w:eastAsia="zh-CN"/>
              </w:rPr>
              <w:t>0.3.0</w:t>
            </w:r>
          </w:p>
        </w:tc>
      </w:tr>
      <w:tr w:rsidR="009E62A2" w:rsidRPr="008245FE" w14:paraId="50022EDF" w14:textId="77777777" w:rsidTr="00B6567C">
        <w:tc>
          <w:tcPr>
            <w:tcW w:w="800" w:type="dxa"/>
            <w:shd w:val="solid" w:color="FFFFFF" w:fill="auto"/>
          </w:tcPr>
          <w:p w14:paraId="30D5ED24" w14:textId="03DE471B" w:rsidR="009E62A2" w:rsidRDefault="009E62A2">
            <w:pPr>
              <w:pStyle w:val="TAC"/>
              <w:jc w:val="left"/>
              <w:rPr>
                <w:sz w:val="16"/>
                <w:szCs w:val="16"/>
                <w:lang w:eastAsia="zh-CN"/>
              </w:rPr>
            </w:pPr>
            <w:r>
              <w:rPr>
                <w:sz w:val="16"/>
                <w:szCs w:val="16"/>
                <w:lang w:eastAsia="zh-CN"/>
              </w:rPr>
              <w:t>2022-06</w:t>
            </w:r>
          </w:p>
        </w:tc>
        <w:tc>
          <w:tcPr>
            <w:tcW w:w="800" w:type="dxa"/>
            <w:shd w:val="solid" w:color="FFFFFF" w:fill="auto"/>
          </w:tcPr>
          <w:p w14:paraId="19F73A66" w14:textId="0863F09C" w:rsidR="009E62A2" w:rsidRDefault="009E62A2" w:rsidP="00911CC9">
            <w:pPr>
              <w:pStyle w:val="TAC"/>
              <w:jc w:val="left"/>
              <w:rPr>
                <w:sz w:val="16"/>
                <w:szCs w:val="16"/>
                <w:lang w:eastAsia="zh-CN"/>
              </w:rPr>
            </w:pPr>
            <w:r>
              <w:rPr>
                <w:sz w:val="16"/>
                <w:szCs w:val="16"/>
                <w:lang w:eastAsia="zh-CN"/>
              </w:rPr>
              <w:t>RAN#96</w:t>
            </w:r>
          </w:p>
        </w:tc>
        <w:tc>
          <w:tcPr>
            <w:tcW w:w="1094" w:type="dxa"/>
            <w:shd w:val="solid" w:color="FFFFFF" w:fill="auto"/>
          </w:tcPr>
          <w:p w14:paraId="3C8816FF" w14:textId="5582D6D8" w:rsidR="009E62A2" w:rsidRDefault="009E62A2" w:rsidP="00526778">
            <w:pPr>
              <w:pStyle w:val="TAC"/>
              <w:jc w:val="left"/>
              <w:rPr>
                <w:sz w:val="16"/>
                <w:szCs w:val="16"/>
                <w:lang w:eastAsia="zh-CN"/>
              </w:rPr>
            </w:pPr>
            <w:r>
              <w:rPr>
                <w:sz w:val="16"/>
                <w:szCs w:val="16"/>
                <w:lang w:eastAsia="zh-CN"/>
              </w:rPr>
              <w:t>RP-22</w:t>
            </w:r>
            <w:r w:rsidR="00526778">
              <w:rPr>
                <w:sz w:val="16"/>
                <w:szCs w:val="16"/>
                <w:lang w:eastAsia="zh-CN"/>
              </w:rPr>
              <w:t>1425</w:t>
            </w:r>
          </w:p>
        </w:tc>
        <w:tc>
          <w:tcPr>
            <w:tcW w:w="425" w:type="dxa"/>
            <w:shd w:val="solid" w:color="FFFFFF" w:fill="auto"/>
          </w:tcPr>
          <w:p w14:paraId="4BE71A77" w14:textId="77777777" w:rsidR="009E62A2" w:rsidRPr="008245FE" w:rsidRDefault="009E62A2" w:rsidP="00C17E50">
            <w:pPr>
              <w:pStyle w:val="TAL"/>
              <w:rPr>
                <w:sz w:val="16"/>
                <w:szCs w:val="16"/>
              </w:rPr>
            </w:pPr>
          </w:p>
        </w:tc>
        <w:tc>
          <w:tcPr>
            <w:tcW w:w="425" w:type="dxa"/>
            <w:shd w:val="solid" w:color="FFFFFF" w:fill="auto"/>
          </w:tcPr>
          <w:p w14:paraId="7BEF1B4C" w14:textId="77777777" w:rsidR="009E62A2" w:rsidRPr="008245FE" w:rsidRDefault="009E62A2" w:rsidP="00C17E50">
            <w:pPr>
              <w:pStyle w:val="TAR"/>
              <w:jc w:val="left"/>
              <w:rPr>
                <w:sz w:val="16"/>
                <w:szCs w:val="16"/>
              </w:rPr>
            </w:pPr>
          </w:p>
        </w:tc>
        <w:tc>
          <w:tcPr>
            <w:tcW w:w="425" w:type="dxa"/>
            <w:shd w:val="solid" w:color="FFFFFF" w:fill="auto"/>
          </w:tcPr>
          <w:p w14:paraId="1EF72B2C" w14:textId="77777777" w:rsidR="009E62A2" w:rsidRPr="008245FE" w:rsidRDefault="009E62A2" w:rsidP="00C17E50">
            <w:pPr>
              <w:pStyle w:val="TAC"/>
              <w:jc w:val="left"/>
              <w:rPr>
                <w:sz w:val="16"/>
                <w:szCs w:val="16"/>
              </w:rPr>
            </w:pPr>
          </w:p>
        </w:tc>
        <w:tc>
          <w:tcPr>
            <w:tcW w:w="4962" w:type="dxa"/>
            <w:shd w:val="solid" w:color="FFFFFF" w:fill="auto"/>
          </w:tcPr>
          <w:p w14:paraId="0B3FF481" w14:textId="07A27E41" w:rsidR="009E62A2" w:rsidRDefault="009E62A2" w:rsidP="00F57E6F">
            <w:pPr>
              <w:pStyle w:val="TAL"/>
              <w:rPr>
                <w:sz w:val="16"/>
                <w:szCs w:val="16"/>
                <w:lang w:eastAsia="zh-CN"/>
              </w:rPr>
            </w:pPr>
            <w:r>
              <w:rPr>
                <w:sz w:val="16"/>
                <w:szCs w:val="16"/>
                <w:lang w:eastAsia="zh-CN"/>
              </w:rPr>
              <w:t>The TR is presented to RAN plenary for approval.</w:t>
            </w:r>
          </w:p>
        </w:tc>
        <w:tc>
          <w:tcPr>
            <w:tcW w:w="708" w:type="dxa"/>
            <w:shd w:val="solid" w:color="FFFFFF" w:fill="auto"/>
          </w:tcPr>
          <w:p w14:paraId="2F93B136" w14:textId="7FD22BB2" w:rsidR="009E62A2" w:rsidRDefault="009E62A2">
            <w:pPr>
              <w:pStyle w:val="TAC"/>
              <w:jc w:val="left"/>
              <w:rPr>
                <w:sz w:val="16"/>
                <w:szCs w:val="16"/>
                <w:lang w:eastAsia="zh-CN"/>
              </w:rPr>
            </w:pPr>
            <w:r>
              <w:rPr>
                <w:sz w:val="16"/>
                <w:szCs w:val="16"/>
                <w:lang w:eastAsia="zh-CN"/>
              </w:rPr>
              <w:t>1.0.0</w:t>
            </w:r>
          </w:p>
        </w:tc>
      </w:tr>
    </w:tbl>
    <w:p w14:paraId="5663F78D" w14:textId="78620BB5" w:rsidR="003C3971" w:rsidRPr="00235394" w:rsidRDefault="003C3971" w:rsidP="003C3971"/>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53C48" w14:textId="77777777" w:rsidR="006A0C8B" w:rsidRDefault="006A0C8B">
      <w:r>
        <w:separator/>
      </w:r>
    </w:p>
  </w:endnote>
  <w:endnote w:type="continuationSeparator" w:id="0">
    <w:p w14:paraId="3303449B" w14:textId="77777777" w:rsidR="006A0C8B" w:rsidRDefault="006A0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C" w14:textId="77777777" w:rsidR="00BE1D47" w:rsidRDefault="00BE1D4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65C3B" w14:textId="77777777" w:rsidR="006A0C8B" w:rsidRDefault="006A0C8B">
      <w:r>
        <w:separator/>
      </w:r>
    </w:p>
  </w:footnote>
  <w:footnote w:type="continuationSeparator" w:id="0">
    <w:p w14:paraId="73984B3E" w14:textId="77777777" w:rsidR="006A0C8B" w:rsidRDefault="006A0C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8" w14:textId="663A48FB" w:rsidR="00BE1D47" w:rsidRDefault="00BE1D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7BA0">
      <w:rPr>
        <w:rFonts w:ascii="Arial" w:hAnsi="Arial" w:cs="Arial"/>
        <w:b/>
        <w:noProof/>
        <w:sz w:val="18"/>
        <w:szCs w:val="18"/>
      </w:rPr>
      <w:t>3GPP TR 38.842 V1.0.0 (2022-06)</w:t>
    </w:r>
    <w:r>
      <w:rPr>
        <w:rFonts w:ascii="Arial" w:hAnsi="Arial" w:cs="Arial"/>
        <w:b/>
        <w:sz w:val="18"/>
        <w:szCs w:val="18"/>
      </w:rPr>
      <w:fldChar w:fldCharType="end"/>
    </w:r>
  </w:p>
  <w:p w14:paraId="5663F799" w14:textId="77777777" w:rsidR="00BE1D47" w:rsidRDefault="00BE1D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7BA0">
      <w:rPr>
        <w:rFonts w:ascii="Arial" w:hAnsi="Arial" w:cs="Arial"/>
        <w:b/>
        <w:noProof/>
        <w:sz w:val="18"/>
        <w:szCs w:val="18"/>
      </w:rPr>
      <w:t>2</w:t>
    </w:r>
    <w:r>
      <w:rPr>
        <w:rFonts w:ascii="Arial" w:hAnsi="Arial" w:cs="Arial"/>
        <w:b/>
        <w:sz w:val="18"/>
        <w:szCs w:val="18"/>
      </w:rPr>
      <w:fldChar w:fldCharType="end"/>
    </w:r>
  </w:p>
  <w:p w14:paraId="5663F79A" w14:textId="7F5BBF4D" w:rsidR="00BE1D47" w:rsidRDefault="00BE1D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7BA0">
      <w:rPr>
        <w:rFonts w:ascii="Arial" w:hAnsi="Arial" w:cs="Arial"/>
        <w:b/>
        <w:noProof/>
        <w:sz w:val="18"/>
        <w:szCs w:val="18"/>
      </w:rPr>
      <w:t>Release 17</w:t>
    </w:r>
    <w:r>
      <w:rPr>
        <w:rFonts w:ascii="Arial" w:hAnsi="Arial" w:cs="Arial"/>
        <w:b/>
        <w:sz w:val="18"/>
        <w:szCs w:val="18"/>
      </w:rPr>
      <w:fldChar w:fldCharType="end"/>
    </w:r>
  </w:p>
  <w:p w14:paraId="5663F79B" w14:textId="77777777" w:rsidR="00BE1D47" w:rsidRDefault="00BE1D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20DC"/>
    <w:rsid w:val="00054A22"/>
    <w:rsid w:val="00061C47"/>
    <w:rsid w:val="00062023"/>
    <w:rsid w:val="000655A6"/>
    <w:rsid w:val="00065F87"/>
    <w:rsid w:val="00072301"/>
    <w:rsid w:val="0007535C"/>
    <w:rsid w:val="00075DF9"/>
    <w:rsid w:val="00077185"/>
    <w:rsid w:val="00080512"/>
    <w:rsid w:val="00080811"/>
    <w:rsid w:val="00096088"/>
    <w:rsid w:val="00096AA8"/>
    <w:rsid w:val="00097255"/>
    <w:rsid w:val="000B0B1F"/>
    <w:rsid w:val="000B0B8B"/>
    <w:rsid w:val="000C163F"/>
    <w:rsid w:val="000C47C3"/>
    <w:rsid w:val="000D010C"/>
    <w:rsid w:val="000D4EF0"/>
    <w:rsid w:val="000D58AB"/>
    <w:rsid w:val="000D6165"/>
    <w:rsid w:val="000D65D2"/>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4190D"/>
    <w:rsid w:val="00142BE1"/>
    <w:rsid w:val="001500F6"/>
    <w:rsid w:val="001511D1"/>
    <w:rsid w:val="00154A49"/>
    <w:rsid w:val="00156149"/>
    <w:rsid w:val="0016168B"/>
    <w:rsid w:val="0016258A"/>
    <w:rsid w:val="001636F3"/>
    <w:rsid w:val="00167152"/>
    <w:rsid w:val="001674A8"/>
    <w:rsid w:val="00176272"/>
    <w:rsid w:val="001770DE"/>
    <w:rsid w:val="00180CA0"/>
    <w:rsid w:val="00185E20"/>
    <w:rsid w:val="00195D92"/>
    <w:rsid w:val="001A14E7"/>
    <w:rsid w:val="001A4C42"/>
    <w:rsid w:val="001A7420"/>
    <w:rsid w:val="001A7EC8"/>
    <w:rsid w:val="001B3829"/>
    <w:rsid w:val="001B6637"/>
    <w:rsid w:val="001B7442"/>
    <w:rsid w:val="001C054E"/>
    <w:rsid w:val="001C21C3"/>
    <w:rsid w:val="001C2E42"/>
    <w:rsid w:val="001C6EEB"/>
    <w:rsid w:val="001D02C2"/>
    <w:rsid w:val="001D160E"/>
    <w:rsid w:val="001D7718"/>
    <w:rsid w:val="001E1C2F"/>
    <w:rsid w:val="001E5810"/>
    <w:rsid w:val="001F0C1D"/>
    <w:rsid w:val="001F1132"/>
    <w:rsid w:val="001F168B"/>
    <w:rsid w:val="001F44EC"/>
    <w:rsid w:val="001F4934"/>
    <w:rsid w:val="001F4E88"/>
    <w:rsid w:val="002033D5"/>
    <w:rsid w:val="002039E8"/>
    <w:rsid w:val="00210511"/>
    <w:rsid w:val="00230A42"/>
    <w:rsid w:val="002312C0"/>
    <w:rsid w:val="00231979"/>
    <w:rsid w:val="002347A2"/>
    <w:rsid w:val="00235E38"/>
    <w:rsid w:val="002363EB"/>
    <w:rsid w:val="002418FE"/>
    <w:rsid w:val="00243611"/>
    <w:rsid w:val="00257121"/>
    <w:rsid w:val="0026420B"/>
    <w:rsid w:val="002652A1"/>
    <w:rsid w:val="002675F0"/>
    <w:rsid w:val="00272A91"/>
    <w:rsid w:val="0027327B"/>
    <w:rsid w:val="00276309"/>
    <w:rsid w:val="00282FCD"/>
    <w:rsid w:val="002879D1"/>
    <w:rsid w:val="0029753E"/>
    <w:rsid w:val="00297D4D"/>
    <w:rsid w:val="002B3E28"/>
    <w:rsid w:val="002B6339"/>
    <w:rsid w:val="002B7FD4"/>
    <w:rsid w:val="002E00EE"/>
    <w:rsid w:val="002E2918"/>
    <w:rsid w:val="002E68E1"/>
    <w:rsid w:val="002E70F2"/>
    <w:rsid w:val="002F6B0F"/>
    <w:rsid w:val="00302F3D"/>
    <w:rsid w:val="00310DA0"/>
    <w:rsid w:val="003172DC"/>
    <w:rsid w:val="00325CE0"/>
    <w:rsid w:val="003364B0"/>
    <w:rsid w:val="003435BC"/>
    <w:rsid w:val="00344837"/>
    <w:rsid w:val="00344B66"/>
    <w:rsid w:val="00351C04"/>
    <w:rsid w:val="00352549"/>
    <w:rsid w:val="0035462D"/>
    <w:rsid w:val="0035569D"/>
    <w:rsid w:val="003613D1"/>
    <w:rsid w:val="00363439"/>
    <w:rsid w:val="00367F50"/>
    <w:rsid w:val="003765B8"/>
    <w:rsid w:val="00385EA9"/>
    <w:rsid w:val="003906DB"/>
    <w:rsid w:val="003925BB"/>
    <w:rsid w:val="00395513"/>
    <w:rsid w:val="003A2FF0"/>
    <w:rsid w:val="003A34BA"/>
    <w:rsid w:val="003A7A9D"/>
    <w:rsid w:val="003B6646"/>
    <w:rsid w:val="003B7714"/>
    <w:rsid w:val="003C3971"/>
    <w:rsid w:val="003D10BE"/>
    <w:rsid w:val="003E2A6E"/>
    <w:rsid w:val="003F73B5"/>
    <w:rsid w:val="004069B7"/>
    <w:rsid w:val="00406DF1"/>
    <w:rsid w:val="004112AB"/>
    <w:rsid w:val="00421BDE"/>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54AF"/>
    <w:rsid w:val="004D3578"/>
    <w:rsid w:val="004D4C22"/>
    <w:rsid w:val="004D6CBD"/>
    <w:rsid w:val="004E213A"/>
    <w:rsid w:val="004F0988"/>
    <w:rsid w:val="004F32BA"/>
    <w:rsid w:val="004F3340"/>
    <w:rsid w:val="004F4C43"/>
    <w:rsid w:val="00501EDC"/>
    <w:rsid w:val="00503524"/>
    <w:rsid w:val="00506671"/>
    <w:rsid w:val="005070CB"/>
    <w:rsid w:val="0050798B"/>
    <w:rsid w:val="005107C0"/>
    <w:rsid w:val="00511361"/>
    <w:rsid w:val="005209E9"/>
    <w:rsid w:val="00526778"/>
    <w:rsid w:val="00530DFD"/>
    <w:rsid w:val="00531F65"/>
    <w:rsid w:val="0053388B"/>
    <w:rsid w:val="0053442A"/>
    <w:rsid w:val="00534723"/>
    <w:rsid w:val="00534AB7"/>
    <w:rsid w:val="00534B2F"/>
    <w:rsid w:val="00535773"/>
    <w:rsid w:val="00540E81"/>
    <w:rsid w:val="00543E6C"/>
    <w:rsid w:val="005533A7"/>
    <w:rsid w:val="00565087"/>
    <w:rsid w:val="00575315"/>
    <w:rsid w:val="005756F6"/>
    <w:rsid w:val="00577923"/>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12959"/>
    <w:rsid w:val="006146DE"/>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0C8B"/>
    <w:rsid w:val="006A323F"/>
    <w:rsid w:val="006A43B6"/>
    <w:rsid w:val="006B30D0"/>
    <w:rsid w:val="006B438A"/>
    <w:rsid w:val="006C1298"/>
    <w:rsid w:val="006C3D95"/>
    <w:rsid w:val="006D4879"/>
    <w:rsid w:val="006E011F"/>
    <w:rsid w:val="006E5C86"/>
    <w:rsid w:val="006E6495"/>
    <w:rsid w:val="006F736E"/>
    <w:rsid w:val="00701116"/>
    <w:rsid w:val="00701600"/>
    <w:rsid w:val="00704E94"/>
    <w:rsid w:val="00713C44"/>
    <w:rsid w:val="007161C0"/>
    <w:rsid w:val="00722D97"/>
    <w:rsid w:val="007260AF"/>
    <w:rsid w:val="00734A5B"/>
    <w:rsid w:val="0074026F"/>
    <w:rsid w:val="007429F6"/>
    <w:rsid w:val="00743405"/>
    <w:rsid w:val="00744E76"/>
    <w:rsid w:val="007453B7"/>
    <w:rsid w:val="00756806"/>
    <w:rsid w:val="007729F2"/>
    <w:rsid w:val="00774DA4"/>
    <w:rsid w:val="007765A1"/>
    <w:rsid w:val="00777BBF"/>
    <w:rsid w:val="00781F0F"/>
    <w:rsid w:val="00791349"/>
    <w:rsid w:val="007A34E0"/>
    <w:rsid w:val="007B4396"/>
    <w:rsid w:val="007B600E"/>
    <w:rsid w:val="007C1B5A"/>
    <w:rsid w:val="007C3902"/>
    <w:rsid w:val="007C6946"/>
    <w:rsid w:val="007E0D81"/>
    <w:rsid w:val="007E12BC"/>
    <w:rsid w:val="007E45E1"/>
    <w:rsid w:val="007E499D"/>
    <w:rsid w:val="007E5F30"/>
    <w:rsid w:val="007F0F4A"/>
    <w:rsid w:val="007F4BD3"/>
    <w:rsid w:val="008000C3"/>
    <w:rsid w:val="008028A4"/>
    <w:rsid w:val="00806948"/>
    <w:rsid w:val="00813F1A"/>
    <w:rsid w:val="00816387"/>
    <w:rsid w:val="00821290"/>
    <w:rsid w:val="008245FE"/>
    <w:rsid w:val="00824A57"/>
    <w:rsid w:val="008251C4"/>
    <w:rsid w:val="0082720C"/>
    <w:rsid w:val="008279EB"/>
    <w:rsid w:val="00830747"/>
    <w:rsid w:val="00830E3E"/>
    <w:rsid w:val="00831C33"/>
    <w:rsid w:val="00834DC0"/>
    <w:rsid w:val="00835C35"/>
    <w:rsid w:val="00844A9C"/>
    <w:rsid w:val="00845A04"/>
    <w:rsid w:val="008579A2"/>
    <w:rsid w:val="008678C3"/>
    <w:rsid w:val="008768CA"/>
    <w:rsid w:val="00881E1F"/>
    <w:rsid w:val="00884F72"/>
    <w:rsid w:val="008A74DF"/>
    <w:rsid w:val="008B1478"/>
    <w:rsid w:val="008B238B"/>
    <w:rsid w:val="008B678F"/>
    <w:rsid w:val="008C27AC"/>
    <w:rsid w:val="008C384C"/>
    <w:rsid w:val="008C73B5"/>
    <w:rsid w:val="008E1C95"/>
    <w:rsid w:val="008E5D32"/>
    <w:rsid w:val="008F02EA"/>
    <w:rsid w:val="008F09CE"/>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949D7"/>
    <w:rsid w:val="00997344"/>
    <w:rsid w:val="00997F47"/>
    <w:rsid w:val="009A40E6"/>
    <w:rsid w:val="009B093D"/>
    <w:rsid w:val="009C06FC"/>
    <w:rsid w:val="009D5C42"/>
    <w:rsid w:val="009E62A2"/>
    <w:rsid w:val="009F11A2"/>
    <w:rsid w:val="009F37B7"/>
    <w:rsid w:val="009F6A38"/>
    <w:rsid w:val="00A034C5"/>
    <w:rsid w:val="00A047D8"/>
    <w:rsid w:val="00A06654"/>
    <w:rsid w:val="00A10C8E"/>
    <w:rsid w:val="00A10F02"/>
    <w:rsid w:val="00A112C5"/>
    <w:rsid w:val="00A12676"/>
    <w:rsid w:val="00A16442"/>
    <w:rsid w:val="00A164B4"/>
    <w:rsid w:val="00A168CF"/>
    <w:rsid w:val="00A237E4"/>
    <w:rsid w:val="00A26956"/>
    <w:rsid w:val="00A270B6"/>
    <w:rsid w:val="00A27486"/>
    <w:rsid w:val="00A43052"/>
    <w:rsid w:val="00A4310A"/>
    <w:rsid w:val="00A45663"/>
    <w:rsid w:val="00A46C5B"/>
    <w:rsid w:val="00A53724"/>
    <w:rsid w:val="00A53EC8"/>
    <w:rsid w:val="00A542FD"/>
    <w:rsid w:val="00A56066"/>
    <w:rsid w:val="00A57894"/>
    <w:rsid w:val="00A62252"/>
    <w:rsid w:val="00A65512"/>
    <w:rsid w:val="00A7056D"/>
    <w:rsid w:val="00A73129"/>
    <w:rsid w:val="00A7486F"/>
    <w:rsid w:val="00A82346"/>
    <w:rsid w:val="00A92BA1"/>
    <w:rsid w:val="00AA16BD"/>
    <w:rsid w:val="00AA43E0"/>
    <w:rsid w:val="00AB3697"/>
    <w:rsid w:val="00AC1FE0"/>
    <w:rsid w:val="00AC4042"/>
    <w:rsid w:val="00AC6BC6"/>
    <w:rsid w:val="00AD0178"/>
    <w:rsid w:val="00AD6F08"/>
    <w:rsid w:val="00AE2FB7"/>
    <w:rsid w:val="00AE608E"/>
    <w:rsid w:val="00AE65E2"/>
    <w:rsid w:val="00B0188E"/>
    <w:rsid w:val="00B15449"/>
    <w:rsid w:val="00B17E85"/>
    <w:rsid w:val="00B20BB6"/>
    <w:rsid w:val="00B33817"/>
    <w:rsid w:val="00B360E5"/>
    <w:rsid w:val="00B43D21"/>
    <w:rsid w:val="00B4656B"/>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1D47"/>
    <w:rsid w:val="00BE3255"/>
    <w:rsid w:val="00BF128E"/>
    <w:rsid w:val="00BF4A97"/>
    <w:rsid w:val="00C07041"/>
    <w:rsid w:val="00C074DD"/>
    <w:rsid w:val="00C1031D"/>
    <w:rsid w:val="00C1303A"/>
    <w:rsid w:val="00C1496A"/>
    <w:rsid w:val="00C17E50"/>
    <w:rsid w:val="00C33079"/>
    <w:rsid w:val="00C36D79"/>
    <w:rsid w:val="00C45114"/>
    <w:rsid w:val="00C45231"/>
    <w:rsid w:val="00C47410"/>
    <w:rsid w:val="00C52673"/>
    <w:rsid w:val="00C56427"/>
    <w:rsid w:val="00C6186E"/>
    <w:rsid w:val="00C61A21"/>
    <w:rsid w:val="00C62476"/>
    <w:rsid w:val="00C64478"/>
    <w:rsid w:val="00C701B4"/>
    <w:rsid w:val="00C72833"/>
    <w:rsid w:val="00C749A0"/>
    <w:rsid w:val="00C80F1D"/>
    <w:rsid w:val="00C9082B"/>
    <w:rsid w:val="00C93F40"/>
    <w:rsid w:val="00C95FDE"/>
    <w:rsid w:val="00CA1D68"/>
    <w:rsid w:val="00CA3D0C"/>
    <w:rsid w:val="00CA6405"/>
    <w:rsid w:val="00CB2DFD"/>
    <w:rsid w:val="00CB3365"/>
    <w:rsid w:val="00CB5A00"/>
    <w:rsid w:val="00CC1F9F"/>
    <w:rsid w:val="00CD2A16"/>
    <w:rsid w:val="00CD4FF2"/>
    <w:rsid w:val="00CF1BEB"/>
    <w:rsid w:val="00CF5067"/>
    <w:rsid w:val="00D044CC"/>
    <w:rsid w:val="00D04E9C"/>
    <w:rsid w:val="00D070E8"/>
    <w:rsid w:val="00D07222"/>
    <w:rsid w:val="00D179DF"/>
    <w:rsid w:val="00D36A9E"/>
    <w:rsid w:val="00D420A4"/>
    <w:rsid w:val="00D420B6"/>
    <w:rsid w:val="00D42A9A"/>
    <w:rsid w:val="00D50130"/>
    <w:rsid w:val="00D55AAB"/>
    <w:rsid w:val="00D57972"/>
    <w:rsid w:val="00D62DE3"/>
    <w:rsid w:val="00D663B9"/>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E15"/>
    <w:rsid w:val="00DB1818"/>
    <w:rsid w:val="00DC181B"/>
    <w:rsid w:val="00DC309B"/>
    <w:rsid w:val="00DC4DA2"/>
    <w:rsid w:val="00DD04C9"/>
    <w:rsid w:val="00DD21C2"/>
    <w:rsid w:val="00DD2AE0"/>
    <w:rsid w:val="00DD4C17"/>
    <w:rsid w:val="00DD74A5"/>
    <w:rsid w:val="00DE5FC3"/>
    <w:rsid w:val="00DE73C1"/>
    <w:rsid w:val="00DF2B1F"/>
    <w:rsid w:val="00DF2DB7"/>
    <w:rsid w:val="00DF62CD"/>
    <w:rsid w:val="00DF7BA0"/>
    <w:rsid w:val="00E01C8F"/>
    <w:rsid w:val="00E03B4C"/>
    <w:rsid w:val="00E0464B"/>
    <w:rsid w:val="00E07074"/>
    <w:rsid w:val="00E14C9F"/>
    <w:rsid w:val="00E16509"/>
    <w:rsid w:val="00E226BA"/>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4B1F"/>
    <w:rsid w:val="00F46759"/>
    <w:rsid w:val="00F53C8C"/>
    <w:rsid w:val="00F57E6F"/>
    <w:rsid w:val="00F60098"/>
    <w:rsid w:val="00F61C5C"/>
    <w:rsid w:val="00F653B8"/>
    <w:rsid w:val="00F66BEC"/>
    <w:rsid w:val="00F7341C"/>
    <w:rsid w:val="00F84D46"/>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D044CC"/>
    <w:rPr>
      <w:lang w:val="en-GB" w:eastAsia="en-US"/>
    </w:rPr>
  </w:style>
  <w:style w:type="paragraph" w:styleId="Revision">
    <w:name w:val="Revision"/>
    <w:hidden/>
    <w:uiPriority w:val="99"/>
    <w:semiHidden/>
    <w:rsid w:val="001B74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5BBB1-D354-4A0C-8F62-048108095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13</Pages>
  <Words>15066</Words>
  <Characters>85880</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100745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jinwang (A)</cp:lastModifiedBy>
  <cp:revision>10</cp:revision>
  <cp:lastPrinted>2019-02-25T14:05:00Z</cp:lastPrinted>
  <dcterms:created xsi:type="dcterms:W3CDTF">2022-03-07T12:10:00Z</dcterms:created>
  <dcterms:modified xsi:type="dcterms:W3CDTF">2022-05-27T08:18:00Z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1653639515</vt:lpwstr>
  </property>
</Properties>
</file>